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g" ContentType="image/jpg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56" w:after="0" w:line="240" w:lineRule="auto"/>
        <w:ind w:left="1271" w:right="-75" w:firstLine="-562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11"/>
          <w:b/>
          <w:bCs/>
        </w:rPr>
        <w:t>3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11"/>
          <w:b/>
          <w:bCs/>
        </w:rPr>
        <w:t>1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11"/>
          <w:b/>
          <w:bCs/>
        </w:rPr>
        <w:t>2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8"/>
          <w:w w:val="111"/>
          <w:b/>
          <w:bCs/>
        </w:rPr>
        <w:t>3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11"/>
          <w:b/>
          <w:bCs/>
        </w:rPr>
        <w:t>-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11"/>
          <w:b/>
          <w:bCs/>
        </w:rPr>
        <w:t>3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11"/>
          <w:b/>
          <w:bCs/>
        </w:rPr>
        <w:t>1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11"/>
          <w:b/>
          <w:bCs/>
        </w:rPr>
        <w:t>2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11"/>
          <w:b/>
          <w:bCs/>
        </w:rPr>
        <w:t>2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8"/>
          <w:w w:val="111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6"/>
          <w:w w:val="111"/>
          <w:b/>
          <w:bCs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9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7"/>
          <w:b/>
          <w:bCs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b/>
          <w:bCs/>
        </w:rPr>
        <w:t>رد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b/>
          <w:bCs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8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0"/>
          <w:b/>
          <w:bCs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0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89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4"/>
          <w:b/>
          <w:bCs/>
        </w:rPr>
        <w:t>ناث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4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89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7"/>
          <w:b/>
          <w:bCs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b/>
          <w:bCs/>
        </w:rPr>
        <w:t>رد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8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2"/>
          <w:b/>
          <w:bCs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2"/>
          <w:b/>
          <w:bCs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</w:rPr>
      </w:r>
    </w:p>
    <w:p>
      <w:pPr>
        <w:spacing w:before="0" w:after="0" w:line="357" w:lineRule="exact"/>
        <w:ind w:left="1828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64"/>
          <w:b/>
          <w:bCs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41"/>
          <w:b/>
          <w:bCs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2"/>
          <w:b/>
          <w:bCs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8"/>
          <w:b/>
          <w:bCs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5"/>
          <w:b/>
          <w:bCs/>
          <w:position w:val="-1"/>
        </w:rPr>
        <w:t>ثلا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b/>
          <w:bCs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4"/>
          <w:b/>
          <w:bCs/>
          <w:position w:val="-1"/>
        </w:rPr>
        <w:t>تف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44"/>
          <w:b/>
          <w:bCs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56" w:after="0" w:line="239" w:lineRule="auto"/>
        <w:ind w:left="-55" w:right="326" w:firstLine="2685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64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2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2"/>
          <w:b/>
          <w:bCs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6"/>
          <w:b/>
          <w:bCs/>
        </w:rPr>
        <w:t>رتلا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ةر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زو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3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53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3"/>
          <w:b/>
          <w:bCs/>
        </w:rPr>
        <w:t>مي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3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3"/>
          <w:b/>
          <w:bCs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3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7"/>
          <w:b/>
          <w:bCs/>
        </w:rPr>
        <w:t>تين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7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6"/>
          <w:w w:val="100"/>
          <w:b/>
          <w:bCs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3"/>
          <w:b/>
          <w:bCs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3"/>
          <w:b/>
          <w:bCs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64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3"/>
          <w:b/>
          <w:bCs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4"/>
          <w:b/>
          <w:bCs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6"/>
          <w:w w:val="74"/>
          <w:b/>
          <w:bCs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0"/>
          <w:b/>
          <w:bCs/>
        </w:rPr>
        <w:t>مل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64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13"/>
          <w:b/>
          <w:bCs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13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66"/>
          <w:b/>
          <w:bCs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ةر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b/>
          <w:bCs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3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3"/>
          <w:b/>
          <w:bCs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64"/>
          <w:b/>
          <w:bCs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4"/>
          <w:b/>
          <w:bCs/>
        </w:rPr>
        <w:t>يس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4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91"/>
          <w:b/>
          <w:bCs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2"/>
          <w:b/>
          <w:bCs/>
        </w:rPr>
        <w:t>نل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2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1"/>
          <w:b/>
          <w:bCs/>
        </w:rPr>
        <w:t>تغ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61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2"/>
          <w:b/>
          <w:bCs/>
        </w:rPr>
        <w:t>ةد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2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"/>
          <w:w w:val="115"/>
          <w:b/>
          <w:bCs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2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89"/>
          <w:b/>
          <w:bCs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7"/>
          <w:b/>
          <w:bCs/>
        </w:rPr>
        <w:t>نف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47"/>
          <w:b/>
          <w:bCs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b/>
          <w:bCs/>
        </w:rPr>
        <w:t>هيج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82"/>
          <w:b/>
          <w:bCs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5"/>
          <w:b/>
          <w:bCs/>
        </w:rPr>
        <w:t>تلا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20" w:h="16840"/>
          <w:pgMar w:top="1360" w:bottom="280" w:left="1260" w:right="960"/>
          <w:cols w:num="2" w:equalWidth="0">
            <w:col w:w="3806" w:space="1488"/>
            <w:col w:w="4406"/>
          </w:cols>
        </w:sectPr>
      </w:pPr>
      <w:rPr/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260" w:right="9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3.4499pt;margin-top:23.624983pt;width:568.3691pt;height:794.886pt;mso-position-horizontal-relative:page;mso-position-vertical-relative:page;z-index:-5873" coordorigin="69,472" coordsize="11367,15898">
            <v:shape style="position:absolute;left:69;top:2674;width:10800;height:11089" type="#_x0000_t75">
              <v:imagedata r:id="rId5" o:title=""/>
            </v:shape>
            <v:shape style="position:absolute;left:1971;top:4732;width:4602;height:3899" type="#_x0000_t75">
              <v:imagedata r:id="rId6" o:title=""/>
            </v:shape>
            <v:shape style="position:absolute;left:2162;top:4938;width:3922;height:3211" type="#_x0000_t75">
              <v:imagedata r:id="rId7" o:title=""/>
            </v:shape>
            <v:group style="position:absolute;left:883;top:12264;width:10099;height:3668" coordorigin="883,12264" coordsize="10099,3668">
              <v:shape style="position:absolute;left:883;top:12264;width:10099;height:3668" coordorigin="883,12264" coordsize="10099,3668" path="m883,15932l10982,15932,10982,12264,883,12264,883,15932e" filled="t" fillcolor="#FFFFFF" stroked="f">
                <v:path arrowok="t"/>
                <v:fill/>
              </v:shape>
            </v:group>
            <v:group style="position:absolute;left:883;top:12264;width:10099;height:3668" coordorigin="883,12264" coordsize="10099,3668">
              <v:shape style="position:absolute;left:883;top:12264;width:10099;height:3668" coordorigin="883,12264" coordsize="10099,3668" path="m883,15932l10982,15932,10982,12264,883,12264,883,15932xe" filled="f" stroked="t" strokeweight=".75pt" strokecolor="#000000">
                <v:path arrowok="t"/>
              </v:shape>
              <v:shape style="position:absolute;left:888;top:12341;width:10085;height:3514" type="#_x0000_t75">
                <v:imagedata r:id="rId8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5" w:lineRule="auto"/>
        <w:ind w:left="55" w:right="-20"/>
        <w:jc w:val="righ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ث</w:t>
      </w:r>
      <w:r>
        <w:rPr>
          <w:rFonts w:ascii="Arial" w:hAnsi="Arial" w:cs="Arial" w:eastAsia="Arial"/>
          <w:sz w:val="28"/>
          <w:szCs w:val="28"/>
          <w:spacing w:val="0"/>
          <w:w w:val="102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1"/>
          <w:w w:val="102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ح</w:t>
      </w:r>
      <w:r>
        <w:rPr>
          <w:rFonts w:ascii="Arial" w:hAnsi="Arial" w:cs="Arial" w:eastAsia="Arial"/>
          <w:sz w:val="28"/>
          <w:szCs w:val="28"/>
          <w:spacing w:val="2"/>
          <w:w w:val="51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77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2"/>
          <w:w w:val="77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1"/>
          <w:w w:val="40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2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0"/>
          <w:w w:val="93"/>
          <w:b/>
          <w:bCs/>
        </w:rPr>
        <w:t>ذح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82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-2"/>
          <w:w w:val="82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ردم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ث</w:t>
      </w:r>
      <w:r>
        <w:rPr>
          <w:rFonts w:ascii="Arial" w:hAnsi="Arial" w:cs="Arial" w:eastAsia="Arial"/>
          <w:sz w:val="28"/>
          <w:szCs w:val="28"/>
          <w:spacing w:val="0"/>
          <w:w w:val="102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1"/>
          <w:w w:val="102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ح</w:t>
      </w:r>
      <w:r>
        <w:rPr>
          <w:rFonts w:ascii="Arial" w:hAnsi="Arial" w:cs="Arial" w:eastAsia="Arial"/>
          <w:sz w:val="28"/>
          <w:szCs w:val="28"/>
          <w:spacing w:val="2"/>
          <w:w w:val="51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1"/>
          <w:w w:val="40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2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0"/>
          <w:w w:val="93"/>
          <w:b/>
          <w:bCs/>
        </w:rPr>
        <w:t>ذح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81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-2"/>
          <w:w w:val="81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ردم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ث</w:t>
      </w:r>
      <w:r>
        <w:rPr>
          <w:rFonts w:ascii="Arial" w:hAnsi="Arial" w:cs="Arial" w:eastAsia="Arial"/>
          <w:sz w:val="28"/>
          <w:szCs w:val="28"/>
          <w:spacing w:val="0"/>
          <w:w w:val="102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1"/>
          <w:w w:val="102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ح</w:t>
      </w:r>
      <w:r>
        <w:rPr>
          <w:rFonts w:ascii="Arial" w:hAnsi="Arial" w:cs="Arial" w:eastAsia="Arial"/>
          <w:sz w:val="28"/>
          <w:szCs w:val="28"/>
          <w:spacing w:val="2"/>
          <w:w w:val="51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1"/>
          <w:w w:val="40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2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0"/>
          <w:w w:val="93"/>
          <w:b/>
          <w:bCs/>
        </w:rPr>
        <w:t>ذح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81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-2"/>
          <w:w w:val="81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ردم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6"/>
          <w:w w:val="99"/>
          <w:b/>
          <w:bCs/>
        </w:rPr>
        <w:t>ت</w:t>
      </w:r>
      <w:r>
        <w:rPr>
          <w:rFonts w:ascii="Arial" w:hAnsi="Arial" w:cs="Arial" w:eastAsia="Arial"/>
          <w:sz w:val="28"/>
          <w:szCs w:val="28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2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9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-2"/>
          <w:w w:val="99"/>
          <w:b/>
          <w:bCs/>
        </w:rPr>
        <w:t>ط</w:t>
      </w:r>
      <w:r>
        <w:rPr>
          <w:rFonts w:ascii="Arial" w:hAnsi="Arial" w:cs="Arial" w:eastAsia="Arial"/>
          <w:sz w:val="28"/>
          <w:szCs w:val="28"/>
          <w:spacing w:val="6"/>
          <w:w w:val="4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0"/>
          <w:w w:val="90"/>
          <w:b/>
          <w:bCs/>
        </w:rPr>
        <w:t>خ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99"/>
          <w:b/>
          <w:bCs/>
        </w:rPr>
        <w:t>ق</w:t>
      </w:r>
      <w:r>
        <w:rPr>
          <w:rFonts w:ascii="Arial" w:hAnsi="Arial" w:cs="Arial" w:eastAsia="Arial"/>
          <w:sz w:val="28"/>
          <w:szCs w:val="28"/>
          <w:spacing w:val="0"/>
          <w:w w:val="64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2"/>
          <w:w w:val="64"/>
          <w:b/>
          <w:bCs/>
        </w:rPr>
        <w:t>ب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أ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-1"/>
          <w:w w:val="67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0"/>
          <w:w w:val="104"/>
          <w:b/>
          <w:bCs/>
        </w:rPr>
        <w:t>ردم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75" w:lineRule="auto"/>
        <w:ind w:left="968" w:right="-18"/>
        <w:jc w:val="righ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69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1"/>
          <w:w w:val="69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0"/>
          <w:w w:val="60"/>
          <w:b/>
          <w:bCs/>
        </w:rPr>
        <w:t>زي</w:t>
      </w:r>
      <w:r>
        <w:rPr>
          <w:rFonts w:ascii="Arial" w:hAnsi="Arial" w:cs="Arial" w:eastAsia="Arial"/>
          <w:sz w:val="28"/>
          <w:szCs w:val="28"/>
          <w:spacing w:val="3"/>
          <w:w w:val="60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ج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إ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0"/>
          <w:w w:val="59"/>
          <w:b/>
          <w:bCs/>
        </w:rPr>
        <w:t>غل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3"/>
          <w:w w:val="88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6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0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ه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ج</w:t>
      </w:r>
      <w:r>
        <w:rPr>
          <w:rFonts w:ascii="Arial" w:hAnsi="Arial" w:cs="Arial" w:eastAsia="Arial"/>
          <w:sz w:val="28"/>
          <w:szCs w:val="28"/>
          <w:spacing w:val="0"/>
          <w:w w:val="106"/>
          <w:b/>
          <w:bCs/>
        </w:rPr>
        <w:t>وم</w:t>
      </w:r>
      <w:r>
        <w:rPr>
          <w:rFonts w:ascii="Arial" w:hAnsi="Arial" w:cs="Arial" w:eastAsia="Arial"/>
          <w:sz w:val="28"/>
          <w:szCs w:val="28"/>
          <w:spacing w:val="0"/>
          <w:w w:val="106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69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1"/>
          <w:w w:val="69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0"/>
          <w:w w:val="60"/>
          <w:b/>
          <w:bCs/>
        </w:rPr>
        <w:t>زي</w:t>
      </w:r>
      <w:r>
        <w:rPr>
          <w:rFonts w:ascii="Arial" w:hAnsi="Arial" w:cs="Arial" w:eastAsia="Arial"/>
          <w:sz w:val="28"/>
          <w:szCs w:val="28"/>
          <w:spacing w:val="3"/>
          <w:w w:val="60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ج</w:t>
      </w:r>
      <w:r>
        <w:rPr>
          <w:rFonts w:ascii="Arial" w:hAnsi="Arial" w:cs="Arial" w:eastAsia="Arial"/>
          <w:sz w:val="28"/>
          <w:szCs w:val="28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إ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0"/>
          <w:w w:val="59"/>
          <w:b/>
          <w:bCs/>
        </w:rPr>
        <w:t>غل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3"/>
          <w:w w:val="88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6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spacing w:val="0"/>
          <w:w w:val="40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ه</w:t>
      </w:r>
      <w:r>
        <w:rPr>
          <w:rFonts w:ascii="Arial" w:hAnsi="Arial" w:cs="Arial" w:eastAsia="Arial"/>
          <w:sz w:val="28"/>
          <w:szCs w:val="28"/>
          <w:spacing w:val="-2"/>
          <w:w w:val="90"/>
          <w:b/>
          <w:bCs/>
        </w:rPr>
        <w:t>ج</w:t>
      </w:r>
      <w:r>
        <w:rPr>
          <w:rFonts w:ascii="Arial" w:hAnsi="Arial" w:cs="Arial" w:eastAsia="Arial"/>
          <w:sz w:val="28"/>
          <w:szCs w:val="28"/>
          <w:spacing w:val="0"/>
          <w:w w:val="106"/>
          <w:b/>
          <w:bCs/>
        </w:rPr>
        <w:t>وم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5" w:lineRule="auto"/>
        <w:ind w:left="240" w:right="-68" w:firstLine="-24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76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1"/>
          <w:w w:val="76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0"/>
          <w:w w:val="49"/>
          <w:b/>
          <w:bCs/>
        </w:rPr>
        <w:t>ق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-2"/>
          <w:w w:val="67"/>
          <w:b/>
          <w:bCs/>
        </w:rPr>
        <w:t>س</w:t>
      </w:r>
      <w:r>
        <w:rPr>
          <w:rFonts w:ascii="Arial" w:hAnsi="Arial" w:cs="Arial" w:eastAsia="Arial"/>
          <w:sz w:val="28"/>
          <w:szCs w:val="28"/>
          <w:spacing w:val="1"/>
          <w:w w:val="4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1"/>
          <w:w w:val="41"/>
          <w:b/>
          <w:bCs/>
        </w:rPr>
        <w:t>ئ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4"/>
          <w:w w:val="120"/>
          <w:b/>
          <w:bCs/>
        </w:rPr>
        <w:t>ة</w:t>
      </w:r>
      <w:r>
        <w:rPr>
          <w:rFonts w:ascii="Arial" w:hAnsi="Arial" w:cs="Arial" w:eastAsia="Arial"/>
          <w:sz w:val="28"/>
          <w:szCs w:val="28"/>
          <w:spacing w:val="0"/>
          <w:w w:val="79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1"/>
          <w:w w:val="79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85"/>
          <w:b/>
          <w:bCs/>
        </w:rPr>
        <w:t>عم</w:t>
      </w:r>
      <w:r>
        <w:rPr>
          <w:rFonts w:ascii="Arial" w:hAnsi="Arial" w:cs="Arial" w:eastAsia="Arial"/>
          <w:sz w:val="28"/>
          <w:szCs w:val="28"/>
          <w:spacing w:val="0"/>
          <w:w w:val="85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ةم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عم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91"/>
          <w:b/>
          <w:bCs/>
        </w:rPr>
        <w:t>ةم</w:t>
      </w:r>
      <w:r>
        <w:rPr>
          <w:rFonts w:ascii="Arial" w:hAnsi="Arial" w:cs="Arial" w:eastAsia="Arial"/>
          <w:sz w:val="28"/>
          <w:szCs w:val="28"/>
          <w:spacing w:val="1"/>
          <w:w w:val="91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1"/>
          <w:w w:val="66"/>
          <w:b/>
          <w:bCs/>
        </w:rPr>
        <w:t>ع</w:t>
      </w:r>
      <w:r>
        <w:rPr>
          <w:rFonts w:ascii="Arial" w:hAnsi="Arial" w:cs="Arial" w:eastAsia="Arial"/>
          <w:sz w:val="28"/>
          <w:szCs w:val="28"/>
          <w:spacing w:val="0"/>
          <w:w w:val="114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20" w:after="0" w:line="276" w:lineRule="auto"/>
        <w:ind w:left="-48" w:right="85" w:firstLine="289"/>
        <w:jc w:val="right"/>
        <w:rPr>
          <w:rFonts w:ascii="Arial" w:hAnsi="Arial" w:cs="Arial" w:eastAsia="Arial"/>
          <w:sz w:val="28"/>
          <w:szCs w:val="28"/>
        </w:rPr>
      </w:pPr>
      <w:rPr/>
      <w:r>
        <w:rPr/>
        <w:br w:type="column"/>
      </w:r>
      <w:r>
        <w:rPr>
          <w:rFonts w:ascii="Arial" w:hAnsi="Arial" w:cs="Arial" w:eastAsia="Arial"/>
          <w:sz w:val="32"/>
          <w:szCs w:val="32"/>
          <w:color w:val="FF0000"/>
          <w:b/>
          <w:bCs/>
        </w:rPr>
      </w:r>
      <w:r>
        <w:rPr>
          <w:rFonts w:ascii="Arial" w:hAnsi="Arial" w:cs="Arial" w:eastAsia="Arial"/>
          <w:sz w:val="32"/>
          <w:szCs w:val="32"/>
          <w:color w:val="FF0000"/>
          <w:spacing w:val="9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9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-2"/>
          <w:b/>
          <w:bCs/>
          <w:u w:val="thick" w:color="FF0000"/>
        </w:rPr>
        <w:t>:</w:t>
      </w:r>
      <w:r>
        <w:rPr>
          <w:rFonts w:ascii="Arial" w:hAnsi="Arial" w:cs="Arial" w:eastAsia="Arial"/>
          <w:sz w:val="32"/>
          <w:szCs w:val="32"/>
          <w:color w:val="FF0000"/>
          <w:spacing w:val="-2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-1"/>
          <w:b/>
          <w:bCs/>
          <w:u w:val="thick" w:color="FF0000"/>
        </w:rPr>
        <w:t>ل</w:t>
      </w:r>
      <w:r>
        <w:rPr>
          <w:rFonts w:ascii="Arial" w:hAnsi="Arial" w:cs="Arial" w:eastAsia="Arial"/>
          <w:sz w:val="32"/>
          <w:szCs w:val="32"/>
          <w:color w:val="FF0000"/>
          <w:spacing w:val="-1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86"/>
          <w:b/>
          <w:bCs/>
          <w:u w:val="thick" w:color="FF0000"/>
        </w:rPr>
        <w:t>م</w:t>
      </w:r>
      <w:r>
        <w:rPr>
          <w:rFonts w:ascii="Arial" w:hAnsi="Arial" w:cs="Arial" w:eastAsia="Arial"/>
          <w:sz w:val="32"/>
          <w:szCs w:val="32"/>
          <w:color w:val="FF0000"/>
          <w:spacing w:val="-5"/>
          <w:w w:val="86"/>
          <w:b/>
          <w:bCs/>
          <w:u w:val="thick" w:color="FF0000"/>
        </w:rPr>
        <w:t>ع</w:t>
      </w:r>
      <w:r>
        <w:rPr>
          <w:rFonts w:ascii="Arial" w:hAnsi="Arial" w:cs="Arial" w:eastAsia="Arial"/>
          <w:sz w:val="32"/>
          <w:szCs w:val="32"/>
          <w:color w:val="FF0000"/>
          <w:spacing w:val="-5"/>
          <w:w w:val="86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52"/>
          <w:b/>
          <w:bCs/>
          <w:u w:val="thick" w:color="FF0000"/>
        </w:rPr>
        <w:t>ل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52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  <w:t>ا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4"/>
          <w:w w:val="100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4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66"/>
          <w:b/>
          <w:bCs/>
          <w:u w:val="thick" w:color="FF0000"/>
        </w:rPr>
        <w:t>قيرف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66"/>
          <w:b/>
          <w:bCs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66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99"/>
          <w:b/>
          <w:bCs/>
        </w:rPr>
        <w:t>ح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99"/>
          <w:b/>
          <w:bCs/>
        </w:rPr>
        <w:t>و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-2"/>
          <w:w w:val="90"/>
          <w:b/>
          <w:bCs/>
        </w:rPr>
        <w:t>ح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51"/>
          <w:b/>
          <w:bCs/>
        </w:rPr>
        <w:t>ل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-3"/>
          <w:w w:val="89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9"/>
          <w:b/>
          <w:bCs/>
        </w:rPr>
        <w:t>مأ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9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3"/>
          <w:w w:val="99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4"/>
          <w:w w:val="99"/>
          <w:b/>
          <w:bCs/>
        </w:rPr>
        <w:t>ر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-2"/>
          <w:w w:val="99"/>
          <w:b/>
          <w:bCs/>
        </w:rPr>
        <w:t>ط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79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79"/>
          <w:b/>
          <w:bCs/>
        </w:rPr>
        <w:t>ل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ةر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99"/>
          <w:b/>
          <w:bCs/>
        </w:rPr>
        <w:t>و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1"/>
          <w:b/>
          <w:bCs/>
        </w:rPr>
        <w:t>ت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67"/>
          <w:b/>
          <w:bCs/>
        </w:rPr>
        <w:t>س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14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14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3"/>
          <w:w w:val="99"/>
          <w:b/>
          <w:bCs/>
        </w:rPr>
        <w:t>ن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107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41"/>
          <w:b/>
          <w:bCs/>
        </w:rPr>
        <w:t>ب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66"/>
          <w:b/>
          <w:bCs/>
        </w:rPr>
        <w:t>عش</w:t>
      </w:r>
      <w:r>
        <w:rPr>
          <w:rFonts w:ascii="Arial" w:hAnsi="Arial" w:cs="Arial" w:eastAsia="Arial"/>
          <w:sz w:val="28"/>
          <w:szCs w:val="28"/>
          <w:color w:val="00000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6"/>
          <w:b/>
          <w:bCs/>
        </w:rPr>
        <w:t>ل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106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أ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40" w:lineRule="auto"/>
        <w:ind w:right="90"/>
        <w:jc w:val="righ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2"/>
          <w:w w:val="88"/>
          <w:b/>
          <w:bCs/>
        </w:rPr>
        <w:t>ي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م</w:t>
      </w:r>
      <w:r>
        <w:rPr>
          <w:rFonts w:ascii="Arial" w:hAnsi="Arial" w:cs="Arial" w:eastAsia="Arial"/>
          <w:sz w:val="28"/>
          <w:szCs w:val="28"/>
          <w:spacing w:val="-2"/>
          <w:w w:val="99"/>
          <w:b/>
          <w:bCs/>
        </w:rPr>
        <w:t>ج</w:t>
      </w:r>
      <w:r>
        <w:rPr>
          <w:rFonts w:ascii="Arial" w:hAnsi="Arial" w:cs="Arial" w:eastAsia="Arial"/>
          <w:sz w:val="28"/>
          <w:szCs w:val="28"/>
          <w:spacing w:val="0"/>
          <w:w w:val="59"/>
          <w:b/>
          <w:bCs/>
        </w:rPr>
        <w:t>ع</w:t>
      </w:r>
      <w:r>
        <w:rPr>
          <w:rFonts w:ascii="Arial" w:hAnsi="Arial" w:cs="Arial" w:eastAsia="Arial"/>
          <w:sz w:val="28"/>
          <w:szCs w:val="28"/>
          <w:spacing w:val="2"/>
          <w:w w:val="59"/>
          <w:b/>
          <w:bCs/>
        </w:rPr>
        <w:t>ل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3"/>
          <w:w w:val="99"/>
          <w:b/>
          <w:bCs/>
        </w:rPr>
        <w:t>ح</w:t>
      </w:r>
      <w:r>
        <w:rPr>
          <w:rFonts w:ascii="Arial" w:hAnsi="Arial" w:cs="Arial" w:eastAsia="Arial"/>
          <w:sz w:val="28"/>
          <w:szCs w:val="28"/>
          <w:spacing w:val="2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spacing w:val="0"/>
          <w:w w:val="61"/>
          <w:b/>
          <w:bCs/>
        </w:rPr>
        <w:t>ر</w:t>
      </w:r>
      <w:r>
        <w:rPr>
          <w:rFonts w:ascii="Arial" w:hAnsi="Arial" w:cs="Arial" w:eastAsia="Arial"/>
          <w:sz w:val="28"/>
          <w:szCs w:val="28"/>
          <w:spacing w:val="1"/>
          <w:w w:val="61"/>
          <w:b/>
          <w:bCs/>
        </w:rPr>
        <w:t>ف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أ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48" w:after="0" w:line="275" w:lineRule="auto"/>
        <w:ind w:left="9" w:right="86" w:firstLine="663"/>
        <w:jc w:val="righ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32"/>
          <w:szCs w:val="32"/>
          <w:color w:val="FF0000"/>
          <w:b/>
          <w:bCs/>
        </w:rPr>
      </w:r>
      <w:r>
        <w:rPr>
          <w:rFonts w:ascii="Arial" w:hAnsi="Arial" w:cs="Arial" w:eastAsia="Arial"/>
          <w:sz w:val="32"/>
          <w:szCs w:val="32"/>
          <w:color w:val="FF0000"/>
          <w:spacing w:val="9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9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b/>
          <w:bCs/>
          <w:u w:val="thick" w:color="FF0000"/>
        </w:rPr>
        <w:t>: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-3"/>
          <w:w w:val="100"/>
          <w:b/>
          <w:bCs/>
          <w:u w:val="thick" w:color="FF0000"/>
        </w:rPr>
        <w:t>ف</w:t>
      </w:r>
      <w:r>
        <w:rPr>
          <w:rFonts w:ascii="Arial" w:hAnsi="Arial" w:cs="Arial" w:eastAsia="Arial"/>
          <w:sz w:val="32"/>
          <w:szCs w:val="32"/>
          <w:color w:val="FF0000"/>
          <w:spacing w:val="-3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  <w:t>ا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-5"/>
          <w:w w:val="100"/>
          <w:b/>
          <w:bCs/>
          <w:u w:val="thick" w:color="FF0000"/>
        </w:rPr>
        <w:t>ر</w:t>
      </w:r>
      <w:r>
        <w:rPr>
          <w:rFonts w:ascii="Arial" w:hAnsi="Arial" w:cs="Arial" w:eastAsia="Arial"/>
          <w:sz w:val="32"/>
          <w:szCs w:val="32"/>
          <w:color w:val="FF0000"/>
          <w:spacing w:val="-5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67"/>
          <w:b/>
          <w:bCs/>
          <w:u w:val="thick" w:color="FF0000"/>
        </w:rPr>
        <w:t>ش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67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  <w:b/>
          <w:bCs/>
          <w:u w:val="thick" w:color="FF0000"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u w:val="thick" w:color="FF0000"/>
        </w:rPr>
        <w:t>إ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65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65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65"/>
          <w:b/>
          <w:bCs/>
        </w:rPr>
        <w:t>دن</w:t>
      </w:r>
      <w:r>
        <w:rPr>
          <w:rFonts w:ascii="Arial" w:hAnsi="Arial" w:cs="Arial" w:eastAsia="Arial"/>
          <w:sz w:val="28"/>
          <w:szCs w:val="28"/>
          <w:color w:val="000000"/>
          <w:spacing w:val="30"/>
          <w:w w:val="65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4"/>
          <w:w w:val="99"/>
          <w:b/>
          <w:bCs/>
        </w:rPr>
        <w:t>د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-2"/>
          <w:w w:val="99"/>
          <w:b/>
          <w:bCs/>
        </w:rPr>
        <w:t>ح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14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100"/>
          <w:b/>
          <w:bCs/>
        </w:rPr>
        <w:t>ب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100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-2"/>
          <w:w w:val="100"/>
          <w:b/>
          <w:bCs/>
        </w:rPr>
        <w:t>ح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  <w:b/>
          <w:bCs/>
        </w:rPr>
        <w:t>ر</w:t>
      </w:r>
      <w:r>
        <w:rPr>
          <w:rFonts w:ascii="Arial" w:hAnsi="Arial" w:cs="Arial" w:eastAsia="Arial"/>
          <w:sz w:val="28"/>
          <w:szCs w:val="28"/>
          <w:color w:val="000000"/>
          <w:spacing w:val="-16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3"/>
          <w:w w:val="100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61"/>
          <w:b/>
          <w:bCs/>
        </w:rPr>
        <w:t>د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61"/>
          <w:b/>
          <w:bCs/>
        </w:rPr>
        <w:t>ي</w:t>
      </w:r>
      <w:r>
        <w:rPr>
          <w:rFonts w:ascii="Arial" w:hAnsi="Arial" w:cs="Arial" w:eastAsia="Arial"/>
          <w:sz w:val="28"/>
          <w:szCs w:val="28"/>
          <w:color w:val="000000"/>
          <w:spacing w:val="-1"/>
          <w:w w:val="67"/>
          <w:b/>
          <w:bCs/>
        </w:rPr>
        <w:t>ش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75"/>
          <w:b/>
          <w:bCs/>
        </w:rPr>
        <w:t>ر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75"/>
          <w:b/>
          <w:bCs/>
        </w:rPr>
        <w:t>ل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99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2"/>
          <w:b/>
          <w:bCs/>
        </w:rPr>
        <w:t>م</w:t>
      </w:r>
      <w:r>
        <w:rPr>
          <w:rFonts w:ascii="Arial" w:hAnsi="Arial" w:cs="Arial" w:eastAsia="Arial"/>
          <w:sz w:val="28"/>
          <w:szCs w:val="28"/>
          <w:color w:val="000000"/>
          <w:spacing w:val="2"/>
          <w:w w:val="102"/>
          <w:b/>
          <w:bCs/>
        </w:rPr>
        <w:t>ا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84"/>
          <w:b/>
          <w:bCs/>
        </w:rPr>
        <w:t>هس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20" w:h="16840"/>
          <w:pgMar w:top="1360" w:bottom="280" w:left="1260" w:right="960"/>
          <w:cols w:num="3" w:equalWidth="0">
            <w:col w:w="3096" w:space="1171"/>
            <w:col w:w="989" w:space="2771"/>
            <w:col w:w="167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4" w:after="0" w:line="240" w:lineRule="auto"/>
        <w:ind w:left="5470" w:right="-20"/>
        <w:jc w:val="left"/>
        <w:rPr>
          <w:rFonts w:ascii="Wingdings" w:hAnsi="Wingdings" w:cs="Wingdings" w:eastAsia="Wingdings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56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6"/>
        </w:rPr>
        <w:t>ت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56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6"/>
        </w:rPr>
        <w:t>رنىاٗ</w:t>
      </w:r>
      <w:r>
        <w:rPr>
          <w:rFonts w:ascii="Times New Roman" w:hAnsi="Times New Roman" w:cs="Times New Roman" w:eastAsia="Times New Roman"/>
          <w:sz w:val="28"/>
          <w:szCs w:val="28"/>
          <w:spacing w:val="34"/>
          <w:w w:val="56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49"/>
        </w:rPr>
        <w:t>ج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99"/>
        </w:rPr>
        <w:t>ء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7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67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44"/>
        </w:rPr>
        <w:t>ق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8"/>
        </w:rPr>
        <w:t>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1"/>
        </w:rPr>
        <w:t>ٜ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71"/>
        </w:rPr>
        <w:t>ذ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99"/>
        </w:rPr>
        <w:t>ز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9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</w:rPr>
        <w:t>ٍٖ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3"/>
        </w:rPr>
        <w:t>ٜف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3"/>
        </w:rPr>
        <w:t> 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33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15"/>
        </w:rPr>
        <w:t>َٜ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15"/>
        </w:rPr>
        <w:t>م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7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67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1"/>
        </w:rPr>
        <w:t>ذ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82"/>
        </w:rPr>
        <w:t>ف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82"/>
        </w:rPr>
        <w:t>عض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82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7"/>
          <w:w w:val="82"/>
        </w:rPr>
        <w:t> 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</w:rPr>
        <w:t>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</w:rPr>
      </w:r>
    </w:p>
    <w:p>
      <w:pPr>
        <w:spacing w:before="47" w:after="0" w:line="316" w:lineRule="exact"/>
        <w:ind w:left="1345" w:right="-20"/>
        <w:jc w:val="left"/>
        <w:rPr>
          <w:rFonts w:ascii="Wingdings" w:hAnsi="Wingdings" w:cs="Wingdings" w:eastAsia="Wingdings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2"/>
          <w:w w:val="99"/>
          <w:position w:val="-1"/>
        </w:rPr>
        <w:t>ٌ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  <w:position w:val="-1"/>
        </w:rPr>
        <w:t>ٖٝ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99"/>
          <w:position w:val="-1"/>
        </w:rPr>
        <w:t>د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  <w:position w:val="-1"/>
        </w:rPr>
        <w:t>ٝ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99"/>
          <w:position w:val="-1"/>
        </w:rPr>
        <w:t>٘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9"/>
          <w:position w:val="-1"/>
        </w:rPr>
        <w:t>غيىا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85"/>
          <w:position w:val="-1"/>
        </w:rPr>
        <w:t>يٞ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85"/>
          <w:position w:val="-1"/>
        </w:rPr>
        <w:t>ظ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56"/>
          <w:position w:val="-1"/>
        </w:rPr>
        <w:t>ذ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8"/>
          <w:position w:val="-1"/>
        </w:rPr>
        <w:t>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4"/>
          <w:position w:val="-1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4"/>
          <w:position w:val="-1"/>
        </w:rPr>
        <w:t>َْٞذ</w:t>
      </w:r>
      <w:r>
        <w:rPr>
          <w:rFonts w:ascii="Times New Roman" w:hAnsi="Times New Roman" w:cs="Times New Roman" w:eastAsia="Times New Roman"/>
          <w:sz w:val="28"/>
          <w:szCs w:val="28"/>
          <w:spacing w:val="35"/>
          <w:w w:val="64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4"/>
          <w:position w:val="-1"/>
        </w:rPr>
        <w:t>ٚيع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64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9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0"/>
          <w:position w:val="-1"/>
        </w:rPr>
        <w:t>يظ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  <w:position w:val="-1"/>
        </w:rPr>
        <w:t>ؤٝ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-1"/>
        </w:rPr>
        <w:t>ٍَ</w:t>
      </w:r>
      <w:r>
        <w:rPr>
          <w:rFonts w:ascii="Times New Roman" w:hAnsi="Times New Roman" w:cs="Times New Roman" w:eastAsia="Times New Roman"/>
          <w:sz w:val="28"/>
          <w:szCs w:val="28"/>
          <w:spacing w:val="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9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8"/>
          <w:w w:val="99"/>
          <w:position w:val="-1"/>
        </w:rPr>
        <w:t>ٖ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8"/>
          <w:position w:val="-1"/>
        </w:rPr>
        <w:t>ن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8"/>
          <w:position w:val="-1"/>
        </w:rPr>
        <w:t>ش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  <w:position w:val="-1"/>
        </w:rPr>
        <w:t>أ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9"/>
          <w:position w:val="-1"/>
        </w:rPr>
        <w:t>ٚ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49"/>
          <w:position w:val="-1"/>
        </w:rPr>
        <w:t>ر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4"/>
          <w:position w:val="-1"/>
        </w:rPr>
        <w:t>ش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49"/>
          <w:position w:val="-1"/>
        </w:rPr>
        <w:t>ج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6"/>
          <w:position w:val="-1"/>
        </w:rPr>
        <w:t>ءا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76"/>
          <w:position w:val="-1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44"/>
          <w:position w:val="-1"/>
        </w:rPr>
        <w:t>ق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8"/>
          <w:position w:val="-1"/>
        </w:rPr>
        <w:t>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-1"/>
        </w:rPr>
        <w:t>ع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49"/>
          <w:position w:val="-1"/>
        </w:rPr>
        <w:t>ِ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9"/>
          <w:position w:val="-1"/>
        </w:rPr>
        <w:t>َٞيعرَىا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99"/>
          <w:position w:val="-1"/>
        </w:rPr>
        <w:t>ف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4"/>
          <w:position w:val="-1"/>
        </w:rPr>
        <w:t>ٗ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44"/>
          <w:position w:val="-1"/>
        </w:rPr>
        <w:t>ص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6"/>
          <w:position w:val="-1"/>
        </w:rPr>
        <w:t>ع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2"/>
          <w:w w:val="100"/>
          <w:position w:val="-1"/>
        </w:rPr>
        <w:t> 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  <w:position w:val="0"/>
        </w:rPr>
      </w:r>
    </w:p>
    <w:p>
      <w:pPr>
        <w:spacing w:before="58" w:after="0" w:line="361" w:lineRule="exact"/>
        <w:ind w:left="2867" w:right="-20"/>
        <w:jc w:val="left"/>
        <w:tabs>
          <w:tab w:pos="390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38"/>
          <w:position w:val="-1"/>
        </w:rPr>
        <w:t>ي</w:t>
      </w:r>
      <w:r>
        <w:rPr>
          <w:rFonts w:ascii="Arial" w:hAnsi="Arial" w:cs="Arial" w:eastAsia="Arial"/>
          <w:sz w:val="32"/>
          <w:szCs w:val="32"/>
          <w:spacing w:val="0"/>
          <w:w w:val="7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1"/>
          <w:w w:val="71"/>
          <w:position w:val="-1"/>
        </w:rPr>
        <w:t>ئ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إ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ا</w:t>
        <w:tab/>
      </w:r>
      <w:r>
        <w:rPr>
          <w:rFonts w:ascii="Arial" w:hAnsi="Arial" w:cs="Arial" w:eastAsia="Arial"/>
          <w:sz w:val="32"/>
          <w:szCs w:val="32"/>
          <w:spacing w:val="-2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82"/>
          <w:position w:val="-1"/>
        </w:rPr>
        <w:t>اخ</w:t>
      </w:r>
      <w:r>
        <w:rPr>
          <w:rFonts w:ascii="Arial" w:hAnsi="Arial" w:cs="Arial" w:eastAsia="Arial"/>
          <w:sz w:val="32"/>
          <w:szCs w:val="32"/>
          <w:spacing w:val="3"/>
          <w:w w:val="82"/>
          <w:position w:val="-1"/>
        </w:rPr>
        <w:t>ط</w:t>
      </w:r>
      <w:r>
        <w:rPr>
          <w:rFonts w:ascii="Arial" w:hAnsi="Arial" w:cs="Arial" w:eastAsia="Arial"/>
          <w:sz w:val="32"/>
          <w:szCs w:val="32"/>
          <w:spacing w:val="-7"/>
          <w:w w:val="82"/>
          <w:position w:val="-1"/>
        </w:rPr>
        <w:t>لأ</w:t>
      </w:r>
      <w:r>
        <w:rPr>
          <w:rFonts w:ascii="Arial" w:hAnsi="Arial" w:cs="Arial" w:eastAsia="Arial"/>
          <w:sz w:val="32"/>
          <w:szCs w:val="32"/>
          <w:spacing w:val="0"/>
          <w:w w:val="82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2"/>
          <w:position w:val="-1"/>
        </w:rPr>
        <w:t>ى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ي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ؤٌ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55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2"/>
          <w:w w:val="55"/>
          <w:position w:val="-1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2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62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65"/>
          <w:position w:val="-1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70"/>
          <w:position w:val="-1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70"/>
          <w:position w:val="-1"/>
        </w:rPr>
        <w:t>لع</w:t>
      </w:r>
      <w:r>
        <w:rPr>
          <w:rFonts w:ascii="Arial" w:hAnsi="Arial" w:cs="Arial" w:eastAsia="Arial"/>
          <w:sz w:val="32"/>
          <w:szCs w:val="32"/>
          <w:spacing w:val="28"/>
          <w:w w:val="7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70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70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2"/>
          <w:w w:val="7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3"/>
          <w:w w:val="45"/>
          <w:position w:val="-1"/>
        </w:rPr>
        <w:t>ق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16"/>
          <w:w w:val="100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spacing w:before="4" w:after="0" w:line="316" w:lineRule="exact"/>
        <w:ind w:left="3487" w:right="-20"/>
        <w:jc w:val="left"/>
        <w:rPr>
          <w:rFonts w:ascii="Wingdings" w:hAnsi="Wingdings" w:cs="Wingdings" w:eastAsia="Wingdings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80"/>
          <w:position w:val="-1"/>
        </w:rPr>
        <w:t>ٔ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62"/>
          <w:position w:val="-1"/>
        </w:rPr>
        <w:t>َٞي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2"/>
          <w:position w:val="-1"/>
        </w:rPr>
        <w:t>ع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8"/>
          <w:position w:val="-1"/>
        </w:rPr>
        <w:t>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99"/>
          <w:position w:val="-1"/>
        </w:rPr>
        <w:t>د</w:t>
      </w:r>
      <w:r>
        <w:rPr>
          <w:rFonts w:ascii="Times New Roman" w:hAnsi="Times New Roman" w:cs="Times New Roman" w:eastAsia="Times New Roman"/>
          <w:sz w:val="28"/>
          <w:szCs w:val="28"/>
          <w:spacing w:val="7"/>
          <w:w w:val="96"/>
          <w:position w:val="-1"/>
        </w:rPr>
        <w:t>ع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9"/>
          <w:position w:val="-1"/>
        </w:rPr>
        <w:t>ا٘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59"/>
          <w:position w:val="-1"/>
        </w:rPr>
        <w:t>ق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99"/>
          <w:position w:val="-1"/>
        </w:rPr>
        <w:t>اٗ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99"/>
          <w:position w:val="-1"/>
        </w:rPr>
        <w:t>ز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9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0"/>
          <w:position w:val="-1"/>
        </w:rPr>
        <w:t>ن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50"/>
          <w:position w:val="-1"/>
        </w:rPr>
        <w:t>ف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5"/>
          <w:position w:val="-1"/>
        </w:rPr>
        <w:t>ل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75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9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80"/>
          <w:position w:val="-1"/>
        </w:rPr>
        <w:t>ٔ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99"/>
          <w:position w:val="-1"/>
        </w:rPr>
        <w:t>ط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3"/>
          <w:position w:val="-1"/>
        </w:rPr>
        <w:t>تا</w:t>
      </w:r>
      <w:r>
        <w:rPr>
          <w:rFonts w:ascii="Times New Roman" w:hAnsi="Times New Roman" w:cs="Times New Roman" w:eastAsia="Times New Roman"/>
          <w:sz w:val="28"/>
          <w:szCs w:val="28"/>
          <w:spacing w:val="-3"/>
          <w:w w:val="53"/>
          <w:position w:val="-1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49"/>
          <w:position w:val="-1"/>
        </w:rPr>
        <w:t>رٍ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  <w:position w:val="-1"/>
        </w:rPr>
        <w:t>و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-1"/>
        </w:rPr>
        <w:t>َج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1"/>
          <w:position w:val="-1"/>
        </w:rPr>
        <w:t>ت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6"/>
          <w:position w:val="-1"/>
        </w:rPr>
        <w:t>رمٗ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4"/>
          <w:position w:val="-1"/>
        </w:rPr>
        <w:t>ٞ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55"/>
          <w:position w:val="-1"/>
        </w:rPr>
        <w:t>عرىا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3"/>
          <w:position w:val="-1"/>
        </w:rPr>
        <w:t>ٜف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3"/>
          <w:position w:val="-1"/>
        </w:rPr>
        <w:t> 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33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34"/>
          <w:position w:val="-1"/>
        </w:rPr>
        <w:t>٘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9"/>
          <w:position w:val="-1"/>
        </w:rPr>
        <w:t>عط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1"/>
          <w:w w:val="100"/>
          <w:position w:val="-1"/>
        </w:rPr>
        <w:t> 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28"/>
          <w:szCs w:val="28"/>
          <w:spacing w:val="0"/>
          <w:w w:val="100"/>
          <w:position w:val="0"/>
        </w:rPr>
      </w:r>
    </w:p>
    <w:p>
      <w:pPr>
        <w:spacing w:before="53" w:after="0" w:line="240" w:lineRule="auto"/>
        <w:ind w:left="3048" w:right="83" w:firstLine="422"/>
        <w:jc w:val="righ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w w:val="67"/>
        </w:rPr>
        <w:t>ه</w:t>
      </w:r>
      <w:r>
        <w:rPr>
          <w:rFonts w:ascii="Arial" w:hAnsi="Arial" w:cs="Arial" w:eastAsia="Arial"/>
          <w:sz w:val="32"/>
          <w:szCs w:val="32"/>
          <w:spacing w:val="-2"/>
          <w:w w:val="67"/>
        </w:rPr>
        <w:t>ي</w:t>
      </w:r>
      <w:r>
        <w:rPr>
          <w:rFonts w:ascii="Arial" w:hAnsi="Arial" w:cs="Arial" w:eastAsia="Arial"/>
          <w:sz w:val="32"/>
          <w:szCs w:val="32"/>
          <w:spacing w:val="0"/>
          <w:w w:val="71"/>
        </w:rPr>
        <w:t>ا</w:t>
      </w:r>
      <w:r>
        <w:rPr>
          <w:rFonts w:ascii="Arial" w:hAnsi="Arial" w:cs="Arial" w:eastAsia="Arial"/>
          <w:sz w:val="32"/>
          <w:szCs w:val="32"/>
          <w:spacing w:val="-1"/>
          <w:w w:val="71"/>
        </w:rPr>
        <w:t>ئ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ز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18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71"/>
        </w:rPr>
        <w:t>ل</w:t>
      </w:r>
      <w:r>
        <w:rPr>
          <w:rFonts w:ascii="Arial" w:hAnsi="Arial" w:cs="Arial" w:eastAsia="Arial"/>
          <w:sz w:val="32"/>
          <w:szCs w:val="32"/>
          <w:spacing w:val="-4"/>
          <w:w w:val="71"/>
        </w:rPr>
        <w:t>ق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أ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ه</w:t>
      </w:r>
      <w:r>
        <w:rPr>
          <w:rFonts w:ascii="Arial" w:hAnsi="Arial" w:cs="Arial" w:eastAsia="Arial"/>
          <w:sz w:val="32"/>
          <w:szCs w:val="32"/>
          <w:spacing w:val="-2"/>
          <w:w w:val="76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أ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6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4"/>
          <w:w w:val="11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ع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،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27"/>
        </w:rPr>
        <w:t>ه</w:t>
      </w:r>
      <w:r>
        <w:rPr>
          <w:rFonts w:ascii="Arial" w:hAnsi="Arial" w:cs="Arial" w:eastAsia="Arial"/>
          <w:sz w:val="32"/>
          <w:szCs w:val="32"/>
          <w:spacing w:val="1"/>
          <w:w w:val="127"/>
        </w:rPr>
        <w:t>ذ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0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9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91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9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9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91"/>
        </w:rPr>
        <w:t>ح</w:t>
      </w:r>
      <w:r>
        <w:rPr>
          <w:rFonts w:ascii="Arial" w:hAnsi="Arial" w:cs="Arial" w:eastAsia="Arial"/>
          <w:sz w:val="32"/>
          <w:szCs w:val="32"/>
          <w:spacing w:val="4"/>
          <w:w w:val="9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-1"/>
          <w:w w:val="97"/>
        </w:rPr>
        <w:t>غ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</w:t>
      </w:r>
      <w:r>
        <w:rPr>
          <w:rFonts w:ascii="Arial" w:hAnsi="Arial" w:cs="Arial" w:eastAsia="Arial"/>
          <w:sz w:val="32"/>
          <w:szCs w:val="32"/>
          <w:spacing w:val="1"/>
          <w:w w:val="58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65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2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46"/>
        </w:rPr>
        <w:t>خ</w:t>
      </w:r>
      <w:r>
        <w:rPr>
          <w:rFonts w:ascii="Arial" w:hAnsi="Arial" w:cs="Arial" w:eastAsia="Arial"/>
          <w:sz w:val="32"/>
          <w:szCs w:val="32"/>
          <w:spacing w:val="2"/>
          <w:w w:val="46"/>
        </w:rPr>
        <w:t>ط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76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او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65"/>
        </w:rPr>
        <w:t>ك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غ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6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82"/>
        </w:rPr>
        <w:t>الل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70"/>
        </w:rPr>
        <w:t>ل</w:t>
      </w:r>
      <w:r>
        <w:rPr>
          <w:rFonts w:ascii="Arial" w:hAnsi="Arial" w:cs="Arial" w:eastAsia="Arial"/>
          <w:sz w:val="32"/>
          <w:szCs w:val="32"/>
          <w:spacing w:val="-3"/>
          <w:w w:val="70"/>
        </w:rPr>
        <w:t>ز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93"/>
        </w:rPr>
        <w:t>ة</w:t>
      </w:r>
      <w:r>
        <w:rPr>
          <w:rFonts w:ascii="Arial" w:hAnsi="Arial" w:cs="Arial" w:eastAsia="Arial"/>
          <w:sz w:val="32"/>
          <w:szCs w:val="32"/>
          <w:spacing w:val="-3"/>
          <w:w w:val="93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34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 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</w:rPr>
        <w:t>ث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-1"/>
          <w:w w:val="9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ج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76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76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0" w:after="0" w:line="357" w:lineRule="exact"/>
        <w:ind w:left="2377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93"/>
          <w:position w:val="-1"/>
        </w:rPr>
        <w:t>ج</w:t>
      </w:r>
      <w:r>
        <w:rPr>
          <w:rFonts w:ascii="Arial" w:hAnsi="Arial" w:cs="Arial" w:eastAsia="Arial"/>
          <w:sz w:val="32"/>
          <w:szCs w:val="32"/>
          <w:spacing w:val="-2"/>
          <w:w w:val="140"/>
          <w:position w:val="-1"/>
        </w:rPr>
        <w:t>ه</w:t>
      </w:r>
      <w:r>
        <w:rPr>
          <w:rFonts w:ascii="Arial" w:hAnsi="Arial" w:cs="Arial" w:eastAsia="Arial"/>
          <w:sz w:val="32"/>
          <w:szCs w:val="32"/>
          <w:spacing w:val="-2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  <w:position w:val="-1"/>
        </w:rPr>
        <w:t>لوا</w:t>
      </w:r>
      <w:r>
        <w:rPr>
          <w:rFonts w:ascii="Arial" w:hAnsi="Arial" w:cs="Arial" w:eastAsia="Arial"/>
          <w:sz w:val="32"/>
          <w:szCs w:val="32"/>
          <w:spacing w:val="-31"/>
          <w:w w:val="133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عم</w:t>
      </w:r>
      <w:r>
        <w:rPr>
          <w:rFonts w:ascii="Arial" w:hAnsi="Arial" w:cs="Arial" w:eastAsia="Arial"/>
          <w:sz w:val="32"/>
          <w:szCs w:val="32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38"/>
          <w:position w:val="-1"/>
        </w:rPr>
        <w:t>ي</w:t>
      </w:r>
      <w:r>
        <w:rPr>
          <w:rFonts w:ascii="Arial" w:hAnsi="Arial" w:cs="Arial" w:eastAsia="Arial"/>
          <w:sz w:val="32"/>
          <w:szCs w:val="32"/>
          <w:spacing w:val="-6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ف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-5"/>
          <w:w w:val="100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89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89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89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1"/>
          <w:w w:val="89"/>
          <w:position w:val="-1"/>
        </w:rPr>
        <w:t>ض</w:t>
      </w:r>
      <w:r>
        <w:rPr>
          <w:rFonts w:ascii="Arial" w:hAnsi="Arial" w:cs="Arial" w:eastAsia="Arial"/>
          <w:sz w:val="32"/>
          <w:szCs w:val="32"/>
          <w:spacing w:val="0"/>
          <w:w w:val="89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14"/>
          <w:w w:val="89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89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89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65"/>
          <w:position w:val="-1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ذ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41"/>
          <w:position w:val="-1"/>
        </w:rPr>
        <w:t>لل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9"/>
          <w:position w:val="-1"/>
        </w:rPr>
        <w:t>قو</w:t>
      </w:r>
      <w:r>
        <w:rPr>
          <w:rFonts w:ascii="Arial" w:hAnsi="Arial" w:cs="Arial" w:eastAsia="Arial"/>
          <w:sz w:val="32"/>
          <w:szCs w:val="32"/>
          <w:spacing w:val="1"/>
          <w:w w:val="59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74"/>
          <w:position w:val="-1"/>
        </w:rPr>
        <w:t>ظ</w:t>
      </w:r>
      <w:r>
        <w:rPr>
          <w:rFonts w:ascii="Arial" w:hAnsi="Arial" w:cs="Arial" w:eastAsia="Arial"/>
          <w:sz w:val="32"/>
          <w:szCs w:val="32"/>
          <w:spacing w:val="-2"/>
          <w:w w:val="74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71"/>
          <w:w w:val="100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pgSz w:w="11920" w:h="16840"/>
          <w:pgMar w:top="1560" w:bottom="280" w:left="1440" w:right="840"/>
        </w:sectPr>
      </w:pPr>
      <w:rPr/>
    </w:p>
    <w:p>
      <w:pPr>
        <w:spacing w:before="8" w:after="0" w:line="361" w:lineRule="exact"/>
        <w:ind w:left="990" w:right="-88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5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94"/>
          <w:position w:val="-1"/>
        </w:rPr>
        <w:t>ح</w:t>
      </w:r>
      <w:r>
        <w:rPr>
          <w:rFonts w:ascii="Arial" w:hAnsi="Arial" w:cs="Arial" w:eastAsia="Arial"/>
          <w:sz w:val="32"/>
          <w:szCs w:val="32"/>
          <w:spacing w:val="-2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77"/>
          <w:position w:val="-1"/>
        </w:rPr>
        <w:t>ص</w:t>
      </w:r>
      <w:r>
        <w:rPr>
          <w:rFonts w:ascii="Arial" w:hAnsi="Arial" w:cs="Arial" w:eastAsia="Arial"/>
          <w:sz w:val="32"/>
          <w:szCs w:val="32"/>
          <w:spacing w:val="-5"/>
          <w:w w:val="100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1"/>
          <w:w w:val="77"/>
          <w:position w:val="-1"/>
        </w:rPr>
        <w:t>ص</w:t>
      </w:r>
      <w:r>
        <w:rPr>
          <w:rFonts w:ascii="Arial" w:hAnsi="Arial" w:cs="Arial" w:eastAsia="Arial"/>
          <w:sz w:val="32"/>
          <w:szCs w:val="32"/>
          <w:spacing w:val="0"/>
          <w:w w:val="46"/>
          <w:position w:val="-1"/>
        </w:rPr>
        <w:t>خط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55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2"/>
          <w:w w:val="55"/>
          <w:position w:val="-1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61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140"/>
          <w:position w:val="-1"/>
        </w:rPr>
        <w:t>ه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70"/>
          <w:position w:val="-1"/>
        </w:rPr>
        <w:t>لع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64"/>
          <w:position w:val="-1"/>
        </w:rPr>
        <w:t>لذ</w:t>
      </w:r>
      <w:r>
        <w:rPr>
          <w:rFonts w:ascii="Arial" w:hAnsi="Arial" w:cs="Arial" w:eastAsia="Arial"/>
          <w:sz w:val="32"/>
          <w:szCs w:val="32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85"/>
          <w:position w:val="-1"/>
        </w:rPr>
        <w:t>س</w:t>
      </w:r>
      <w:r>
        <w:rPr>
          <w:rFonts w:ascii="Arial" w:hAnsi="Arial" w:cs="Arial" w:eastAsia="Arial"/>
          <w:sz w:val="32"/>
          <w:szCs w:val="32"/>
          <w:spacing w:val="-2"/>
          <w:w w:val="85"/>
          <w:position w:val="-1"/>
        </w:rPr>
        <w:t>ك</w:t>
      </w:r>
      <w:r>
        <w:rPr>
          <w:rFonts w:ascii="Arial" w:hAnsi="Arial" w:cs="Arial" w:eastAsia="Arial"/>
          <w:sz w:val="32"/>
          <w:szCs w:val="32"/>
          <w:spacing w:val="-2"/>
          <w:w w:val="72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ذ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إ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ض</w:t>
      </w:r>
      <w:r>
        <w:rPr>
          <w:rFonts w:ascii="Arial" w:hAnsi="Arial" w:cs="Arial" w:eastAsia="Arial"/>
          <w:sz w:val="32"/>
          <w:szCs w:val="32"/>
          <w:spacing w:val="-2"/>
          <w:w w:val="72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ى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41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ذ</w:t>
      </w:r>
      <w:r>
        <w:rPr>
          <w:rFonts w:ascii="Arial" w:hAnsi="Arial" w:cs="Arial" w:eastAsia="Arial"/>
          <w:sz w:val="32"/>
          <w:szCs w:val="32"/>
          <w:spacing w:val="-2"/>
          <w:w w:val="72"/>
          <w:position w:val="-1"/>
        </w:rPr>
        <w:t>غ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8" w:after="0" w:line="361" w:lineRule="exact"/>
        <w:ind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/>
        <w:br w:type="column"/>
      </w:r>
      <w:r>
        <w:rPr>
          <w:rFonts w:ascii="Arial" w:hAnsi="Arial" w:cs="Arial" w:eastAsia="Arial"/>
          <w:sz w:val="32"/>
          <w:szCs w:val="32"/>
          <w:spacing w:val="0"/>
          <w:w w:val="77"/>
          <w:position w:val="-1"/>
        </w:rPr>
        <w:t>وس</w:t>
      </w:r>
      <w:r>
        <w:rPr>
          <w:rFonts w:ascii="Arial" w:hAnsi="Arial" w:cs="Arial" w:eastAsia="Arial"/>
          <w:sz w:val="32"/>
          <w:szCs w:val="32"/>
          <w:spacing w:val="11"/>
          <w:w w:val="77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40" w:right="840"/>
          <w:cols w:num="2" w:equalWidth="0">
            <w:col w:w="8624" w:space="222"/>
            <w:col w:w="794"/>
          </w:cols>
        </w:sectPr>
      </w:pPr>
      <w:rPr/>
    </w:p>
    <w:p>
      <w:pPr>
        <w:spacing w:before="8" w:after="0" w:line="361" w:lineRule="exact"/>
        <w:ind w:right="448"/>
        <w:jc w:val="righ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5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43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2"/>
          <w:w w:val="43"/>
          <w:position w:val="-1"/>
        </w:rPr>
        <w:t>ق</w:t>
      </w:r>
      <w:r>
        <w:rPr>
          <w:rFonts w:ascii="Arial" w:hAnsi="Arial" w:cs="Arial" w:eastAsia="Arial"/>
          <w:sz w:val="32"/>
          <w:szCs w:val="32"/>
          <w:spacing w:val="-2"/>
          <w:w w:val="72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7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107"/>
          <w:position w:val="-1"/>
        </w:rPr>
        <w:t>ح</w:t>
      </w:r>
      <w:r>
        <w:rPr>
          <w:rFonts w:ascii="Arial" w:hAnsi="Arial" w:cs="Arial" w:eastAsia="Arial"/>
          <w:sz w:val="32"/>
          <w:szCs w:val="32"/>
          <w:spacing w:val="-3"/>
          <w:w w:val="77"/>
          <w:position w:val="-1"/>
        </w:rPr>
        <w:t>ص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jc w:val="right"/>
        <w:spacing w:after="0"/>
        <w:sectPr>
          <w:type w:val="continuous"/>
          <w:pgSz w:w="11920" w:h="16840"/>
          <w:pgMar w:top="1360" w:bottom="280" w:left="1440" w:right="840"/>
        </w:sectPr>
      </w:pPr>
      <w:rPr/>
    </w:p>
    <w:p>
      <w:pPr>
        <w:spacing w:before="3" w:after="0" w:line="240" w:lineRule="auto"/>
        <w:ind w:left="4865" w:right="-75" w:firstLine="-3573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4"/>
        </w:rPr>
        <w:t>ة</w:t>
      </w:r>
      <w:r>
        <w:rPr>
          <w:rFonts w:ascii="Arial" w:hAnsi="Arial" w:cs="Arial" w:eastAsia="Arial"/>
          <w:sz w:val="32"/>
          <w:szCs w:val="32"/>
          <w:spacing w:val="2"/>
        </w:rPr>
        <w:t>د</w:t>
      </w:r>
      <w:r>
        <w:rPr>
          <w:rFonts w:ascii="Arial" w:hAnsi="Arial" w:cs="Arial" w:eastAsia="Arial"/>
          <w:sz w:val="32"/>
          <w:szCs w:val="32"/>
          <w:spacing w:val="-6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ج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7"/>
          <w:w w:val="65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ذ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18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ز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إ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2"/>
        </w:rPr>
        <w:t>ى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97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ث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ح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1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ي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ذ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ب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ل</w:t>
      </w:r>
      <w:r>
        <w:rPr>
          <w:rFonts w:ascii="Arial" w:hAnsi="Arial" w:cs="Arial" w:eastAsia="Arial"/>
          <w:sz w:val="32"/>
          <w:szCs w:val="32"/>
          <w:spacing w:val="-3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2"/>
          <w:w w:val="33"/>
        </w:rPr>
        <w:t>ف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46"/>
        </w:rPr>
        <w:t>خ</w:t>
      </w:r>
      <w:r>
        <w:rPr>
          <w:rFonts w:ascii="Arial" w:hAnsi="Arial" w:cs="Arial" w:eastAsia="Arial"/>
          <w:sz w:val="32"/>
          <w:szCs w:val="32"/>
          <w:spacing w:val="2"/>
          <w:w w:val="46"/>
        </w:rPr>
        <w:t>ط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ح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0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3" w:after="0" w:line="240" w:lineRule="auto"/>
        <w:ind w:left="-48" w:right="35"/>
        <w:jc w:val="center"/>
        <w:rPr>
          <w:rFonts w:ascii="Wingdings" w:hAnsi="Wingdings" w:cs="Wingdings" w:eastAsia="Wingdings"/>
          <w:sz w:val="32"/>
          <w:szCs w:val="32"/>
        </w:rPr>
      </w:pPr>
      <w:rPr/>
      <w:r>
        <w:rPr/>
        <w:br w:type="column"/>
      </w:r>
      <w:r>
        <w:rPr>
          <w:rFonts w:ascii="Arial" w:hAnsi="Arial" w:cs="Arial" w:eastAsia="Arial"/>
          <w:sz w:val="32"/>
          <w:szCs w:val="32"/>
          <w:spacing w:val="1"/>
        </w:rPr>
        <w:t>خ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ف</w:t>
      </w:r>
      <w:r>
        <w:rPr>
          <w:rFonts w:ascii="Arial" w:hAnsi="Arial" w:cs="Arial" w:eastAsia="Arial"/>
          <w:sz w:val="32"/>
          <w:szCs w:val="32"/>
          <w:spacing w:val="-4"/>
          <w:w w:val="57"/>
        </w:rPr>
        <w:t>و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-16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1" w:after="0" w:line="361" w:lineRule="exact"/>
        <w:ind w:left="61" w:right="39"/>
        <w:jc w:val="center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2"/>
          <w:w w:val="111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ث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أ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ز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65"/>
          <w:position w:val="-1"/>
        </w:rPr>
        <w:t>ك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16"/>
          <w:w w:val="100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jc w:val="center"/>
        <w:spacing w:after="0"/>
        <w:sectPr>
          <w:type w:val="continuous"/>
          <w:pgSz w:w="11920" w:h="16840"/>
          <w:pgMar w:top="1360" w:bottom="280" w:left="1440" w:right="840"/>
          <w:cols w:num="2" w:equalWidth="0">
            <w:col w:w="7367" w:space="101"/>
            <w:col w:w="2172"/>
          </w:cols>
        </w:sectPr>
      </w:pPr>
      <w:rPr/>
    </w:p>
    <w:p>
      <w:pPr>
        <w:spacing w:before="5" w:after="0" w:line="361" w:lineRule="exact"/>
        <w:ind w:left="721" w:right="-88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4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0"/>
          <w:w w:val="83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-3"/>
          <w:w w:val="83"/>
          <w:position w:val="-1"/>
        </w:rPr>
        <w:t>ض</w:t>
      </w:r>
      <w:r>
        <w:rPr>
          <w:rFonts w:ascii="Arial" w:hAnsi="Arial" w:cs="Arial" w:eastAsia="Arial"/>
          <w:sz w:val="32"/>
          <w:szCs w:val="32"/>
          <w:spacing w:val="2"/>
          <w:w w:val="94"/>
          <w:position w:val="-1"/>
        </w:rPr>
        <w:t>ح</w:t>
      </w:r>
      <w:r>
        <w:rPr>
          <w:rFonts w:ascii="Arial" w:hAnsi="Arial" w:cs="Arial" w:eastAsia="Arial"/>
          <w:sz w:val="32"/>
          <w:szCs w:val="32"/>
          <w:spacing w:val="-4"/>
          <w:w w:val="41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3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46"/>
          <w:position w:val="-1"/>
        </w:rPr>
        <w:t>ق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ل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ز</w:t>
      </w:r>
      <w:r>
        <w:rPr>
          <w:rFonts w:ascii="Arial" w:hAnsi="Arial" w:cs="Arial" w:eastAsia="Arial"/>
          <w:sz w:val="32"/>
          <w:szCs w:val="32"/>
          <w:spacing w:val="-2"/>
          <w:w w:val="46"/>
          <w:position w:val="-1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34"/>
          <w:position w:val="-1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  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38"/>
          <w:position w:val="-1"/>
        </w:rPr>
        <w:t>ي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ز</w:t>
      </w:r>
      <w:r>
        <w:rPr>
          <w:rFonts w:ascii="Arial" w:hAnsi="Arial" w:cs="Arial" w:eastAsia="Arial"/>
          <w:sz w:val="32"/>
          <w:szCs w:val="32"/>
          <w:spacing w:val="-3"/>
          <w:w w:val="94"/>
          <w:position w:val="-1"/>
        </w:rPr>
        <w:t>ج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93"/>
          <w:position w:val="-1"/>
        </w:rPr>
        <w:t>ة</w:t>
      </w:r>
      <w:r>
        <w:rPr>
          <w:rFonts w:ascii="Arial" w:hAnsi="Arial" w:cs="Arial" w:eastAsia="Arial"/>
          <w:sz w:val="32"/>
          <w:szCs w:val="32"/>
          <w:spacing w:val="-3"/>
          <w:w w:val="93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3"/>
          <w:w w:val="94"/>
          <w:position w:val="-1"/>
        </w:rPr>
        <w:t>ج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ٌ</w:t>
      </w:r>
      <w:r>
        <w:rPr>
          <w:rFonts w:ascii="Arial" w:hAnsi="Arial" w:cs="Arial" w:eastAsia="Arial"/>
          <w:sz w:val="32"/>
          <w:szCs w:val="32"/>
          <w:spacing w:val="1"/>
          <w:w w:val="77"/>
          <w:position w:val="-1"/>
        </w:rPr>
        <w:t>ض</w:t>
      </w:r>
      <w:r>
        <w:rPr>
          <w:rFonts w:ascii="Arial" w:hAnsi="Arial" w:cs="Arial" w:eastAsia="Arial"/>
          <w:sz w:val="32"/>
          <w:szCs w:val="32"/>
          <w:spacing w:val="-3"/>
          <w:w w:val="94"/>
          <w:position w:val="-1"/>
        </w:rPr>
        <w:t>ح</w:t>
      </w:r>
      <w:r>
        <w:rPr>
          <w:rFonts w:ascii="Arial" w:hAnsi="Arial" w:cs="Arial" w:eastAsia="Arial"/>
          <w:sz w:val="32"/>
          <w:szCs w:val="32"/>
          <w:spacing w:val="0"/>
          <w:w w:val="34"/>
          <w:position w:val="-1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6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و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س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ر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41"/>
          <w:position w:val="-1"/>
        </w:rPr>
        <w:t>لل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4"/>
          <w:position w:val="-1"/>
        </w:rPr>
        <w:t>ق</w:t>
      </w:r>
      <w:r>
        <w:rPr>
          <w:rFonts w:ascii="Arial" w:hAnsi="Arial" w:cs="Arial" w:eastAsia="Arial"/>
          <w:sz w:val="32"/>
          <w:szCs w:val="32"/>
          <w:spacing w:val="-2"/>
          <w:w w:val="64"/>
          <w:position w:val="-1"/>
        </w:rPr>
        <w:t>ب</w:t>
      </w:r>
      <w:r>
        <w:rPr>
          <w:rFonts w:ascii="Arial" w:hAnsi="Arial" w:cs="Arial" w:eastAsia="Arial"/>
          <w:sz w:val="32"/>
          <w:szCs w:val="32"/>
          <w:spacing w:val="2"/>
          <w:w w:val="65"/>
          <w:position w:val="-1"/>
        </w:rPr>
        <w:t>س</w:t>
      </w:r>
      <w:r>
        <w:rPr>
          <w:rFonts w:ascii="Arial" w:hAnsi="Arial" w:cs="Arial" w:eastAsia="Arial"/>
          <w:sz w:val="32"/>
          <w:szCs w:val="32"/>
          <w:spacing w:val="-7"/>
          <w:w w:val="117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  <w:position w:val="-1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5" w:after="0" w:line="361" w:lineRule="exact"/>
        <w:ind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/>
        <w:br w:type="column"/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إ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ا</w:t>
      </w:r>
      <w:r>
        <w:rPr>
          <w:rFonts w:ascii="Arial" w:hAnsi="Arial" w:cs="Arial" w:eastAsia="Arial"/>
          <w:sz w:val="32"/>
          <w:szCs w:val="32"/>
          <w:spacing w:val="-7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م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ع</w:t>
      </w:r>
      <w:r>
        <w:rPr>
          <w:rFonts w:ascii="Arial" w:hAnsi="Arial" w:cs="Arial" w:eastAsia="Arial"/>
          <w:sz w:val="32"/>
          <w:szCs w:val="32"/>
          <w:spacing w:val="-16"/>
          <w:w w:val="100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40" w:right="840"/>
          <w:cols w:num="2" w:equalWidth="0">
            <w:col w:w="7891" w:space="100"/>
            <w:col w:w="1649"/>
          </w:cols>
        </w:sectPr>
      </w:pPr>
      <w:rPr/>
    </w:p>
    <w:p>
      <w:pPr>
        <w:spacing w:before="56" w:after="0" w:line="275" w:lineRule="auto"/>
        <w:ind w:left="2935" w:right="27" w:firstLine="1186"/>
        <w:jc w:val="left"/>
        <w:tabs>
          <w:tab w:pos="5060" w:val="left"/>
          <w:tab w:pos="770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/>
        <w:pict>
          <v:group style="position:absolute;margin-left:119.760002pt;margin-top:46.319984pt;width:360.48pt;height:129.360000pt;mso-position-horizontal-relative:page;mso-position-vertical-relative:page;z-index:-5872" coordorigin="2395,926" coordsize="7210,2587">
            <v:shape style="position:absolute;left:2395;top:926;width:7210;height:2587" type="#_x0000_t75">
              <v:imagedata r:id="rId9" o:title=""/>
            </v:shape>
            <v:shape style="position:absolute;left:2490;top:1200;width:7020;height:2160" type="#_x0000_t75">
              <v:imagedata r:id="rId10" o:title=""/>
            </v:shape>
            <v:shape style="position:absolute;left:7755;top:2880;width:1755;height:240" type="#_x0000_t75">
              <v:imagedata r:id="rId11" o:title=""/>
            </v:shape>
            <v:shape style="position:absolute;left:4245;top:960;width:5265;height:480" type="#_x0000_t75">
              <v:imagedata r:id="rId12" o:title=""/>
            </v:shape>
            <v:group style="position:absolute;left:2490;top:960;width:7020;height:2400" coordorigin="2490,960" coordsize="7020,2400">
              <v:shape style="position:absolute;left:2490;top:960;width:7020;height:2400" coordorigin="2490,960" coordsize="7020,2400" path="m2490,1200l2541,1258,2628,1293,2686,1310,2753,1326,2829,1342,2912,1356,3004,1370,3103,1382,3209,1394,3321,1404,3439,1413,3562,1421,3690,1428,3823,1433,3960,1437,4101,1439,4245,1440,4389,1439,4530,1437,4667,1433,4800,1428,4928,1421,5051,1413,5169,1404,5281,1394,5387,1382,5486,1370,5578,1356,5661,1342,5737,1326,5804,1310,5862,1293,5949,1258,6000,1200,6006,1180,6089,1124,6196,1090,6263,1074,6339,1058,6422,1044,6514,1030,6613,1018,6719,1006,6831,996,6949,987,7072,979,7200,972,7333,967,7470,963,7611,961,7755,960,7899,961,8040,963,8177,967,8310,972,8438,979,8561,987,8679,996,8791,1006,8897,1018,8996,1030,9088,1044,9171,1058,9247,1074,9314,1090,9372,1107,9459,1142,9510,1200,9510,3120,9504,3100,9487,3081,9421,3044,9314,3010,9247,2994,9171,2978,9088,2964,8996,2950,8897,2938,8791,2926,8679,2916,8561,2907,8438,2899,8310,2892,8177,2887,8040,2883,7899,2881,7755,2880,7611,2881,7470,2883,7333,2887,7200,2892,7072,2899,6949,2907,6831,2916,6719,2926,6613,2938,6514,2950,6422,2964,6339,2978,6263,2994,6196,3010,6138,3027,6051,3062,6000,3120,5994,3140,5911,3196,5804,3230,5737,3246,5661,3262,5578,3276,5486,3290,5387,3302,5281,3314,5169,3324,5051,3333,4928,3341,4800,3348,4667,3353,4530,3357,4389,3359,4245,3360,4101,3359,3960,3357,3823,3353,3690,3348,3562,3341,3439,3333,3321,3324,3209,3314,3103,3302,3004,3290,2912,3276,2829,3262,2753,3246,2686,3230,2628,3213,2541,3178,2490,3120,2490,1200xe" filled="f" stroked="t" strokeweight=".75pt" strokecolor="#5F497A">
                <v:path arrowok="t"/>
              </v:shape>
            </v:group>
            <v:group style="position:absolute;left:3120;top:1764;width:231;height:259" coordorigin="3120,1764" coordsize="231,259">
              <v:shape style="position:absolute;left:3120;top:1764;width:231;height:259" coordorigin="3120,1764" coordsize="231,259" path="m3144,1846l3123,1904,3122,1910,3121,1917,3121,1922,3120,1927,3120,1942,3120,1948,3144,2012,3351,2023,3351,1955,3195,1955,3188,1954,3174,1953,3169,1952,3165,1950,3158,1948,3152,1943,3147,1935,3143,1928,3141,1919,3141,1902,3142,1895,3144,1887,3145,1879,3149,1869,3154,1856,3151,1853,3147,1849,3144,1846e" filled="t" fillcolor="#FF00FF" stroked="f">
                <v:path arrowok="t"/>
                <v:fill/>
              </v:shape>
              <v:shape style="position:absolute;left:3120;top:1764;width:231;height:259" coordorigin="3120,1764" coordsize="231,259" path="m3338,1864l3324,1865,3313,1904,3319,1914,3323,1922,3326,1928,3328,1933,3330,1942,3323,1955,3351,1955,3350,1931,3349,1911,3347,1895,3345,1880,3338,1864e" filled="t" fillcolor="#FF00FF" stroked="f">
                <v:path arrowok="t"/>
                <v:fill/>
              </v:shape>
              <v:shape style="position:absolute;left:3120;top:1764;width:231;height:259" coordorigin="3120,1764" coordsize="231,259" path="m3221,1789l3207,1794,3200,1813,3194,1832,3211,1844,3227,1855,3241,1817,3275,1817,3280,1805,3281,1801,3239,1801,3221,1789e" filled="t" fillcolor="#FF00FF" stroked="f">
                <v:path arrowok="t"/>
                <v:fill/>
              </v:shape>
              <v:shape style="position:absolute;left:3120;top:1764;width:231;height:259" coordorigin="3120,1764" coordsize="231,259" path="m3275,1817l3241,1817,3250,1824,3258,1830,3272,1824,3275,1817e" filled="t" fillcolor="#FF00FF" stroked="f">
                <v:path arrowok="t"/>
                <v:fill/>
              </v:shape>
              <v:shape style="position:absolute;left:3120;top:1764;width:231;height:259" coordorigin="3120,1764" coordsize="231,259" path="m3253,1764l3244,1786,3239,1801,3281,1801,3287,1786,3286,1786,3270,1774,3253,1764e" filled="t" fillcolor="#FF00FF" stroked="f">
                <v:path arrowok="t"/>
                <v:fill/>
              </v:shape>
            </v:group>
            <v:group style="position:absolute;left:3356;top:1725;width:82;height:297" coordorigin="3356,1725" coordsize="82,297">
              <v:shape style="position:absolute;left:3356;top:1725;width:82;height:297" coordorigin="3356,1725" coordsize="82,297" path="m3374,1725l3368,1744,3362,1764,3356,1783,3371,1842,3372,1910,3372,1927,3382,1999,3398,2023,3438,2023,3438,1955,3407,1955,3403,1949,3395,1888,3395,1824,3394,1797,3393,1777,3390,1760,3387,1747,3382,1734,3374,1725e" filled="t" fillcolor="#FF00FF" stroked="f">
                <v:path arrowok="t"/>
                <v:fill/>
              </v:shape>
            </v:group>
            <v:group style="position:absolute;left:3425;top:1855;width:167;height:167" coordorigin="3425,1855" coordsize="167,167">
              <v:shape style="position:absolute;left:3425;top:1855;width:167;height:167" coordorigin="3425,1855" coordsize="167,167" path="m3552,1855l3512,1905,3501,1937,3495,1945,3487,1949,3481,1953,3472,1955,3437,1955,3425,1963,3425,2023,3470,2023,3477,2022,3482,2019,3497,2009,3516,1997,3592,1997,3592,1963,3591,1951,3553,1951,3548,1948,3538,1943,3523,1936,3527,1921,3531,1913,3584,1913,3582,1907,3574,1883,3563,1862,3552,1855e" filled="t" fillcolor="#FF00FF" stroked="f">
                <v:path arrowok="t"/>
                <v:fill/>
              </v:shape>
              <v:shape style="position:absolute;left:3425;top:1855;width:167;height:167" coordorigin="3425,1855" coordsize="167,167" path="m3592,1997l3516,1997,3532,2005,3554,2015,3574,2020,3592,2022,3592,1997e" filled="t" fillcolor="#FF00FF" stroked="f">
                <v:path arrowok="t"/>
                <v:fill/>
              </v:shape>
              <v:shape style="position:absolute;left:3425;top:1855;width:167;height:167" coordorigin="3425,1855" coordsize="167,167" path="m3584,1913l3540,1913,3545,1918,3556,1937,3558,1943,3558,1949,3557,1951,3591,1951,3591,1946,3587,1928,3584,1913e" filled="t" fillcolor="#FF00FF" stroked="f">
                <v:path arrowok="t"/>
                <v:fill/>
              </v:shape>
            </v:group>
            <v:group style="position:absolute;left:3579;top:1703;width:100;height:320" coordorigin="3579,1703" coordsize="100,320">
              <v:shape style="position:absolute;left:3579;top:1703;width:100;height:320" coordorigin="3579,1703" coordsize="100,320" path="m3644,1703l3624,1766,3624,1775,3628,1779,3632,1782,3637,1797,3644,1876,3645,1900,3644,1915,3642,1935,3639,1955,3619,1956,3599,1959,3579,1965,3581,1984,3587,2003,3599,2023,3679,2023,3677,1940,3659,1801,3667,1801,3678,1746,3668,1740,3661,1735,3657,1731,3651,1725,3649,1720,3649,1715,3649,1710,3650,1707,3647,1705,3644,1703e" filled="t" fillcolor="#FF00FF" stroked="f">
                <v:path arrowok="t"/>
                <v:fill/>
              </v:shape>
              <v:shape style="position:absolute;left:3579;top:1703;width:100;height:320" coordorigin="3579,1703" coordsize="100,320" path="m3667,1801l3659,1801,3664,1803,3666,1804,3667,1801e" filled="t" fillcolor="#FF00FF" stroked="f">
                <v:path arrowok="t"/>
                <v:fill/>
              </v:shape>
            </v:group>
            <v:group style="position:absolute;left:3667;top:1838;width:147;height:184" coordorigin="3667,1838" coordsize="147,184">
              <v:shape style="position:absolute;left:3667;top:1838;width:147;height:184" coordorigin="3667,1838" coordsize="147,184" path="m3813,1955l3673,1955,3667,1963,3667,2023,3695,2023,3704,2021,3714,2017,3730,2005,3743,1989,3813,1989,3813,1955e" filled="t" fillcolor="#FF00FF" stroked="f">
                <v:path arrowok="t"/>
                <v:fill/>
              </v:shape>
              <v:shape style="position:absolute;left:3667;top:1838;width:147;height:184" coordorigin="3667,1838" coordsize="147,184" path="m3813,1989l3743,1989,3748,2001,3754,2009,3768,2020,3777,2023,3813,2023,3813,1989e" filled="t" fillcolor="#FF00FF" stroked="f">
                <v:path arrowok="t"/>
                <v:fill/>
              </v:shape>
              <v:shape style="position:absolute;left:3667;top:1838;width:147;height:184" coordorigin="3667,1838" coordsize="147,184" path="m3785,1914l3707,1914,3710,1917,3714,1922,3716,1926,3720,1933,3723,1943,3716,1948,3711,1951,3707,1953,3703,1954,3696,1955,3784,1955,3781,1954,3778,1952,3775,1950,3773,1948,3771,1945,3778,1931,3783,1921,3785,1914e" filled="t" fillcolor="#FF00FF" stroked="f">
                <v:path arrowok="t"/>
                <v:fill/>
              </v:shape>
              <v:shape style="position:absolute;left:3667;top:1838;width:147;height:184" coordorigin="3667,1838" coordsize="147,184" path="m3731,1838l3689,1897,3688,1922,3691,1922,3693,1923,3696,1923,3699,1917,3700,1916,3701,1915,3702,1914,3785,1914,3785,1913,3788,1905,3789,1897,3789,1884,3784,1865,3771,1848,3754,1841,3731,1838e" filled="t" fillcolor="#FF00FF" stroked="f">
                <v:path arrowok="t"/>
                <v:fill/>
              </v:shape>
            </v:group>
            <v:group style="position:absolute;left:3800;top:1734;width:111;height:289" coordorigin="3800,1734" coordsize="111,289">
              <v:shape style="position:absolute;left:3800;top:1734;width:111;height:289" coordorigin="3800,1734" coordsize="111,289" path="m3845,1759l3832,1765,3825,1783,3818,1802,3835,1814,3851,1825,3858,1806,3865,1787,3899,1787,3905,1771,3863,1771,3854,1765,3845,1759e" filled="t" fillcolor="#FF00FF" stroked="f">
                <v:path arrowok="t"/>
                <v:fill/>
              </v:shape>
              <v:shape style="position:absolute;left:3800;top:1734;width:111;height:289" coordorigin="3800,1734" coordsize="111,289" path="m3899,1787l3865,1787,3874,1794,3883,1801,3896,1794,3899,1787e" filled="t" fillcolor="#FF00FF" stroked="f">
                <v:path arrowok="t"/>
                <v:fill/>
              </v:shape>
              <v:shape style="position:absolute;left:3800;top:1734;width:111;height:289" coordorigin="3800,1734" coordsize="111,289" path="m3877,1734l3863,1771,3905,1771,3911,1757,3910,1756,3894,1744,3877,1734e" filled="t" fillcolor="#FF00FF" stroked="f">
                <v:path arrowok="t"/>
                <v:fill/>
              </v:shape>
              <v:shape style="position:absolute;left:3800;top:1734;width:111;height:289" coordorigin="3800,1734" coordsize="111,289" path="m3890,1846l3885,1865,3881,1884,3876,1904,3882,1915,3887,1922,3892,1934,3895,1944,3880,1955,3860,1955,3840,1957,3820,1959,3800,1964,3801,1983,3805,2003,3814,2023,3914,2023,3914,1955,3907,1882,3900,1863,3890,1846e" filled="t" fillcolor="#FF00FF" stroked="f">
                <v:path arrowok="t"/>
                <v:fill/>
              </v:shape>
            </v:group>
            <v:group style="position:absolute;left:3901;top:1855;width:167;height:167" coordorigin="3901,1855" coordsize="167,167">
              <v:shape style="position:absolute;left:3901;top:1855;width:167;height:167" coordorigin="3901,1855" coordsize="167,167" path="m4028,1855l3988,1905,3977,1937,3971,1945,3957,1953,3948,1955,3913,1955,3901,1963,3901,2023,3946,2023,3953,2022,3958,2019,3973,2009,3992,1997,4068,1997,4068,1963,4067,1951,4029,1951,4023,1948,4010,1941,4006,1939,3999,1936,4003,1921,4007,1913,4060,1913,4058,1907,4050,1883,4039,1862,4028,1855e" filled="t" fillcolor="#FF00FF" stroked="f">
                <v:path arrowok="t"/>
                <v:fill/>
              </v:shape>
              <v:shape style="position:absolute;left:3901;top:1855;width:167;height:167" coordorigin="3901,1855" coordsize="167,167" path="m4068,1997l3992,1997,4008,2005,4030,2015,4050,2020,4068,2022,4068,1997e" filled="t" fillcolor="#FF00FF" stroked="f">
                <v:path arrowok="t"/>
                <v:fill/>
              </v:shape>
              <v:shape style="position:absolute;left:3901;top:1855;width:167;height:167" coordorigin="3901,1855" coordsize="167,167" path="m4060,1913l4016,1913,4021,1918,4026,1928,4032,1937,4034,1943,4034,1949,4033,1951,4067,1951,4067,1946,4063,1928,4060,1913e" filled="t" fillcolor="#FF00FF" stroked="f">
                <v:path arrowok="t"/>
                <v:fill/>
              </v:shape>
            </v:group>
            <v:group style="position:absolute;left:4055;top:1703;width:100;height:320" coordorigin="4055,1703" coordsize="100,320">
              <v:shape style="position:absolute;left:4055;top:1703;width:100;height:320" coordorigin="4055,1703" coordsize="100,320" path="m4120,1703l4100,1766,4100,1775,4104,1779,4108,1782,4113,1797,4120,1876,4121,1900,4120,1915,4118,1935,4115,1955,4095,1956,4075,1959,4055,1965,4057,1984,4063,2003,4075,2023,4155,2023,4153,1940,4135,1801,4143,1801,4154,1746,4144,1740,4137,1735,4133,1731,4128,1725,4125,1720,4125,1715,4125,1710,4126,1707,4123,1705,4120,1703e" filled="t" fillcolor="#FF00FF" stroked="f">
                <v:path arrowok="t"/>
                <v:fill/>
              </v:shape>
              <v:shape style="position:absolute;left:4055;top:1703;width:100;height:320" coordorigin="4055,1703" coordsize="100,320" path="m4143,1801l4135,1801,4140,1803,4142,1804,4143,1801e" filled="t" fillcolor="#FF00FF" stroked="f">
                <v:path arrowok="t"/>
                <v:fill/>
              </v:shape>
            </v:group>
            <v:group style="position:absolute;left:4180;top:1729;width:43;height:309" coordorigin="4180,1729" coordsize="43,309">
              <v:shape style="position:absolute;left:4180;top:1729;width:43;height:309" coordorigin="4180,1729" coordsize="43,309" path="m4198,1729l4180,1786,4180,1795,4181,1801,4185,1830,4187,1849,4195,1927,4197,1992,4196,2011,4193,2034,4200,2038,4221,1971,4222,1950,4222,1931,4218,1868,4212,1807,4203,1746,4198,1729e" filled="t" fillcolor="#FF00FF" stroked="f">
                <v:path arrowok="t"/>
                <v:fill/>
              </v:shape>
              <v:shape style="position:absolute;left:4324;top:1695;width:1359;height:447" type="#_x0000_t75">
                <v:imagedata r:id="rId13" o:title=""/>
              </v:shape>
            </v:group>
            <v:group style="position:absolute;left:5801;top:1794;width:108;height:229" coordorigin="5801,1794" coordsize="108,229">
              <v:shape style="position:absolute;left:5801;top:1794;width:108;height:229" coordorigin="5801,1794" coordsize="108,229" path="m5811,1938l5804,1939,5803,1947,5801,1973,5801,2001,5803,2010,5808,2016,5813,2020,5819,2023,5909,2023,5909,1955,5825,1955,5821,1954,5817,1951,5814,1948,5812,1944,5811,1938e" filled="t" fillcolor="#FF00FF" stroked="f">
                <v:path arrowok="t"/>
                <v:fill/>
              </v:shape>
              <v:shape style="position:absolute;left:5801;top:1794;width:108;height:229" coordorigin="5801,1794" coordsize="108,229" path="m5866,1794l5863,1812,5861,1831,5860,1851,5862,1873,5872,1888,5883,1912,5888,1932,5889,1955,5909,1955,5905,1880,5879,1805,5866,1794e" filled="t" fillcolor="#FF00FF" stroked="f">
                <v:path arrowok="t"/>
                <v:fill/>
              </v:shape>
            </v:group>
            <v:group style="position:absolute;left:5896;top:1727;width:115;height:295" coordorigin="5896,1727" coordsize="115,295">
              <v:shape style="position:absolute;left:5896;top:1727;width:115;height:295" coordorigin="5896,1727" coordsize="115,295" path="m5966,1727l5961,1744,5958,1763,5960,1786,5976,1792,5996,1789,6004,1770,6011,1751,6002,1745,5985,1734,5966,1727e" filled="t" fillcolor="#FF00FF" stroked="f">
                <v:path arrowok="t"/>
                <v:fill/>
              </v:shape>
              <v:shape style="position:absolute;left:5896;top:1727;width:115;height:295" coordorigin="5896,1727" coordsize="115,295" path="m5986,1846l5981,1865,5972,1904,5978,1915,5983,1922,5988,1934,5991,1944,5976,1955,5956,1955,5936,1957,5916,1959,5896,1964,5897,1983,5901,2003,5910,2023,6010,2023,6010,1955,6003,1882,5996,1863,5986,1846e" filled="t" fillcolor="#FF00FF" stroked="f">
                <v:path arrowok="t"/>
                <v:fill/>
              </v:shape>
            </v:group>
            <v:group style="position:absolute;left:5997;top:1805;width:192;height:218" coordorigin="5997,1805" coordsize="192,218">
              <v:shape style="position:absolute;left:5997;top:1805;width:192;height:218" coordorigin="5997,1805" coordsize="192,218" path="m6088,1805l6037,1839,6020,1908,6021,1915,6023,1923,6025,1930,6029,1941,6035,1953,6032,1953,6028,1954,6025,1955,6023,1955,6004,1955,5997,1963,5997,2023,6023,2023,6032,2022,6099,2002,6173,1961,6183,1925,6103,1925,6079,1924,6061,1908,6051,1894,6047,1883,6047,1876,6054,1870,6068,1865,6079,1862,6092,1861,6154,1861,6152,1850,6142,1834,6127,1816,6110,1807,6088,1805e" filled="t" fillcolor="#FF00FF" stroked="f">
                <v:path arrowok="t"/>
                <v:fill/>
              </v:shape>
              <v:shape style="position:absolute;left:5997;top:1805;width:192;height:218" coordorigin="5997,1805" coordsize="192,218" path="m6189,1904l6124,1923,6103,1925,6183,1925,6189,1904e" filled="t" fillcolor="#FF00FF" stroked="f">
                <v:path arrowok="t"/>
                <v:fill/>
              </v:shape>
              <v:shape style="position:absolute;left:5997;top:1805;width:192;height:218" coordorigin="5997,1805" coordsize="192,218" path="m6154,1861l6115,1861,6122,1861,6128,1863,6133,1864,6141,1867,6150,1872,6153,1869,6155,1867,6154,1861e" filled="t" fillcolor="#FF00FF" stroked="f">
                <v:path arrowok="t"/>
                <v:fill/>
              </v:shape>
            </v:group>
            <v:group style="position:absolute;left:6304;top:1652;width:154;height:371" coordorigin="6304,1652" coordsize="154,371">
              <v:shape style="position:absolute;left:6304;top:1652;width:154;height:371" coordorigin="6304,1652" coordsize="154,371" path="m6350,1676l6338,1678,6330,1696,6323,1715,6340,1727,6356,1738,6363,1719,6370,1700,6405,1700,6409,1689,6368,1689,6359,1682,6350,1676e" filled="t" fillcolor="#FF00FF" stroked="f">
                <v:path arrowok="t"/>
                <v:fill/>
              </v:shape>
              <v:shape style="position:absolute;left:6304;top:1652;width:154;height:371" coordorigin="6304,1652" coordsize="154,371" path="m6405,1700l6370,1700,6379,1707,6388,1713,6400,1710,6405,1700e" filled="t" fillcolor="#FF00FF" stroked="f">
                <v:path arrowok="t"/>
                <v:fill/>
              </v:shape>
              <v:shape style="position:absolute;left:6304;top:1652;width:154;height:371" coordorigin="6304,1652" coordsize="154,371" path="m6383,1652l6368,1689,6409,1689,6416,1674,6405,1666,6394,1658,6383,1652e" filled="t" fillcolor="#FF00FF" stroked="f">
                <v:path arrowok="t"/>
                <v:fill/>
              </v:shape>
              <v:shape style="position:absolute;left:6304;top:1652;width:154;height:371" coordorigin="6304,1652" coordsize="154,371" path="m6418,1934l6384,1934,6393,1936,6396,1958,6422,2019,6426,2021,6430,2023,6458,2023,6458,1955,6429,1955,6425,1952,6421,1943,6418,1934e" filled="t" fillcolor="#FF00FF" stroked="f">
                <v:path arrowok="t"/>
                <v:fill/>
              </v:shape>
              <v:shape style="position:absolute;left:6304;top:1652;width:154;height:371" coordorigin="6304,1652" coordsize="154,371" path="m6394,1742l6389,1756,6385,1767,6383,1777,6380,1787,6379,1795,6380,1805,6380,1815,6377,1817,6332,1863,6307,1931,6304,1943,6304,1946,6340,1959,6351,1962,6353,1963,6360,1963,6366,1958,6373,1950,6377,1944,6384,1934,6418,1934,6417,1931,6413,1911,6411,1896,6363,1896,6358,1896,6350,1893,6348,1891,6348,1887,6349,1884,6351,1881,6353,1878,6356,1875,6359,1872,6363,1867,6368,1863,6377,1856,6380,1855,6384,1852,6406,1852,6405,1841,6394,1742e" filled="t" fillcolor="#FF00FF" stroked="f">
                <v:path arrowok="t"/>
                <v:fill/>
              </v:shape>
              <v:shape style="position:absolute;left:6304;top:1652;width:154;height:371" coordorigin="6304,1652" coordsize="154,371" path="m6406,1852l6384,1852,6385,1862,6386,1872,6387,1882,6382,1887,6378,1891,6375,1893,6372,1895,6369,1896,6411,1896,6409,1880,6406,1852e" filled="t" fillcolor="#FF00FF" stroked="f">
                <v:path arrowok="t"/>
                <v:fill/>
              </v:shape>
            </v:group>
            <v:group style="position:absolute;left:6445;top:1855;width:167;height:167" coordorigin="6445,1855" coordsize="167,167">
              <v:shape style="position:absolute;left:6445;top:1855;width:167;height:167" coordorigin="6445,1855" coordsize="167,167" path="m6572,1855l6532,1905,6521,1937,6515,1945,6507,1949,6501,1953,6492,1955,6457,1955,6445,1963,6445,2023,6490,2023,6497,2022,6502,2019,6517,2009,6536,1997,6612,1997,6612,1963,6611,1951,6573,1951,6567,1948,6558,1943,6554,1941,6543,1936,6547,1921,6551,1913,6604,1913,6602,1907,6594,1883,6583,1862,6572,1855e" filled="t" fillcolor="#FF00FF" stroked="f">
                <v:path arrowok="t"/>
                <v:fill/>
              </v:shape>
              <v:shape style="position:absolute;left:6445;top:1855;width:167;height:167" coordorigin="6445,1855" coordsize="167,167" path="m6612,1997l6536,1997,6552,2005,6574,2015,6594,2020,6612,2022,6612,1997e" filled="t" fillcolor="#FF00FF" stroked="f">
                <v:path arrowok="t"/>
                <v:fill/>
              </v:shape>
              <v:shape style="position:absolute;left:6445;top:1855;width:167;height:167" coordorigin="6445,1855" coordsize="167,167" path="m6604,1913l6559,1913,6565,1918,6576,1937,6578,1943,6578,1949,6577,1951,6611,1951,6611,1946,6607,1928,6604,1913e" filled="t" fillcolor="#FF00FF" stroked="f">
                <v:path arrowok="t"/>
                <v:fill/>
              </v:shape>
            </v:group>
            <v:group style="position:absolute;left:6617;top:1725;width:82;height:297" coordorigin="6617,1725" coordsize="82,297">
              <v:shape style="position:absolute;left:6617;top:1725;width:82;height:297" coordorigin="6617,1725" coordsize="82,297" path="m6635,1725l6629,1744,6623,1764,6617,1783,6633,1842,6633,1910,6633,1927,6643,1999,6660,2023,6699,2023,6699,1955,6668,1955,6664,1949,6656,1888,6656,1824,6655,1797,6654,1777,6651,1760,6648,1747,6643,1734,6635,1725e" filled="t" fillcolor="#FF00FF" stroked="f">
                <v:path arrowok="t"/>
                <v:fill/>
              </v:shape>
            </v:group>
            <v:group style="position:absolute;left:6686;top:1838;width:147;height:184" coordorigin="6686,1838" coordsize="147,184">
              <v:shape style="position:absolute;left:6686;top:1838;width:147;height:184" coordorigin="6686,1838" coordsize="147,184" path="m6833,1955l6693,1955,6686,1963,6686,2023,6715,2023,6724,2021,6734,2017,6750,2005,6763,1989,6833,1989,6833,1955e" filled="t" fillcolor="#FF00FF" stroked="f">
                <v:path arrowok="t"/>
                <v:fill/>
              </v:shape>
              <v:shape style="position:absolute;left:6686;top:1838;width:147;height:184" coordorigin="6686,1838" coordsize="147,184" path="m6833,1989l6763,1989,6768,2001,6774,2009,6788,2020,6797,2023,6833,2023,6833,1989e" filled="t" fillcolor="#FF00FF" stroked="f">
                <v:path arrowok="t"/>
                <v:fill/>
              </v:shape>
              <v:shape style="position:absolute;left:6686;top:1838;width:147;height:184" coordorigin="6686,1838" coordsize="147,184" path="m6805,1914l6727,1914,6730,1917,6734,1922,6736,1926,6740,1933,6743,1943,6736,1948,6731,1951,6727,1953,6723,1954,6716,1955,6803,1955,6801,1954,6798,1952,6795,1950,6793,1948,6791,1945,6798,1931,6803,1921,6805,1914e" filled="t" fillcolor="#FF00FF" stroked="f">
                <v:path arrowok="t"/>
                <v:fill/>
              </v:shape>
              <v:shape style="position:absolute;left:6686;top:1838;width:147;height:184" coordorigin="6686,1838" coordsize="147,184" path="m6751,1838l6709,1897,6708,1922,6711,1922,6713,1923,6716,1923,6719,1917,6720,1916,6721,1915,6722,1914,6805,1914,6805,1913,6808,1905,6809,1897,6809,1884,6804,1865,6791,1848,6774,1841,6751,1838e" filled="t" fillcolor="#FF00FF" stroked="f">
                <v:path arrowok="t"/>
                <v:fill/>
              </v:shape>
            </v:group>
            <v:group style="position:absolute;left:6820;top:1703;width:100;height:320" coordorigin="6820,1703" coordsize="100,320">
              <v:shape style="position:absolute;left:6820;top:1703;width:100;height:320" coordorigin="6820,1703" coordsize="100,320" path="m6885,1703l6865,1766,6865,1775,6869,1779,6873,1782,6878,1797,6885,1876,6886,1896,6885,1915,6883,1935,6880,1955,6860,1956,6840,1959,6820,1965,6822,1984,6828,2003,6840,2023,6920,2023,6918,1940,6905,1840,6900,1801,6908,1801,6910,1796,6912,1787,6914,1777,6918,1757,6919,1746,6909,1740,6902,1735,6892,1725,6890,1720,6890,1715,6890,1710,6891,1707,6888,1705,6885,1703e" filled="t" fillcolor="#FF00FF" stroked="f">
                <v:path arrowok="t"/>
                <v:fill/>
              </v:shape>
              <v:shape style="position:absolute;left:6820;top:1703;width:100;height:320" coordorigin="6820,1703" coordsize="100,320" path="m6908,1801l6900,1801,6903,1802,6905,1803,6907,1804,6908,1801e" filled="t" fillcolor="#FF00FF" stroked="f">
                <v:path arrowok="t"/>
                <v:fill/>
              </v:shape>
            </v:group>
            <v:group style="position:absolute;left:6945;top:1729;width:42;height:309" coordorigin="6945,1729" coordsize="42,309">
              <v:shape style="position:absolute;left:6945;top:1729;width:42;height:309" coordorigin="6945,1729" coordsize="42,309" path="m6963,1729l6945,1786,6945,1795,6946,1801,6950,1830,6952,1849,6960,1927,6962,1992,6961,2011,6958,2034,6962,2036,6986,1971,6987,1950,6987,1931,6983,1870,6977,1807,6968,1746,6963,1729e" filled="t" fillcolor="#FF00FF" stroked="f">
                <v:path arrowok="t"/>
                <v:fill/>
              </v:shape>
            </v:group>
            <v:group style="position:absolute;left:7103;top:1705;width:272;height:326" coordorigin="7103,1705" coordsize="272,326">
              <v:shape style="position:absolute;left:7103;top:1705;width:272;height:326" coordorigin="7103,1705" coordsize="272,326" path="m7316,1705l7310,1722,7308,1741,7310,1763,7326,1769,7346,1766,7361,1729,7352,1722,7334,1712,7316,1705e" filled="t" fillcolor="#FF00FF" stroked="f">
                <v:path arrowok="t"/>
                <v:fill/>
              </v:shape>
              <v:shape style="position:absolute;left:7103;top:1705;width:272;height:326" coordorigin="7103,1705" coordsize="272,326" path="m7129,1843l7105,1915,7103,1958,7104,1980,7154,2029,7180,2031,7270,2025,7292,2024,7313,2023,7332,2023,7375,2023,7375,1958,7171,1958,7152,1953,7137,1946,7127,1931,7124,1908,7125,1892,7130,1872,7137,1848,7133,1845,7129,1843e" filled="t" fillcolor="#FF00FF" stroked="f">
                <v:path arrowok="t"/>
                <v:fill/>
              </v:shape>
              <v:shape style="position:absolute;left:7103;top:1705;width:272;height:326" coordorigin="7103,1705" coordsize="272,326" path="m7336,1816l7297,1866,7286,1932,7287,1938,7289,1942,7291,1947,7294,1950,7297,1954,7281,1954,7261,1955,7220,1957,7199,1957,7171,1958,7375,1958,7375,1938,7375,1923,7347,1923,7337,1919,7330,1915,7324,1911,7319,1906,7317,1902,7317,1892,7318,1889,7319,1887,7321,1885,7323,1883,7372,1883,7371,1877,7368,1859,7364,1841,7353,1822,7336,1816e" filled="t" fillcolor="#FF00FF" stroked="f">
                <v:path arrowok="t"/>
                <v:fill/>
              </v:shape>
              <v:shape style="position:absolute;left:7103;top:1705;width:272;height:326" coordorigin="7103,1705" coordsize="272,326" path="m7372,1883l7330,1883,7334,1886,7336,1891,7339,1896,7343,1907,7347,1923,7375,1923,7374,1915,7373,1896,7372,1883e" filled="t" fillcolor="#FF00FF" stroked="f">
                <v:path arrowok="t"/>
                <v:fill/>
              </v:shape>
            </v:group>
            <v:group style="position:absolute;left:7362;top:1838;width:147;height:184" coordorigin="7362,1838" coordsize="147,184">
              <v:shape style="position:absolute;left:7362;top:1838;width:147;height:184" coordorigin="7362,1838" coordsize="147,184" path="m7509,1955l7369,1955,7362,1963,7362,2023,7391,2023,7400,2021,7410,2017,7426,2005,7439,1989,7509,1989,7509,1955e" filled="t" fillcolor="#FF00FF" stroked="f">
                <v:path arrowok="t"/>
                <v:fill/>
              </v:shape>
              <v:shape style="position:absolute;left:7362;top:1838;width:147;height:184" coordorigin="7362,1838" coordsize="147,184" path="m7509,1989l7439,1989,7444,2001,7450,2009,7457,2015,7464,2020,7473,2023,7509,2023,7509,1989e" filled="t" fillcolor="#FF00FF" stroked="f">
                <v:path arrowok="t"/>
                <v:fill/>
              </v:shape>
              <v:shape style="position:absolute;left:7362;top:1838;width:147;height:184" coordorigin="7362,1838" coordsize="147,184" path="m7481,1914l7403,1914,7406,1917,7412,1926,7415,1933,7419,1943,7412,1948,7407,1951,7403,1953,7399,1954,7391,1955,7479,1955,7477,1954,7474,1952,7471,1950,7468,1948,7467,1945,7474,1931,7479,1921,7481,1914e" filled="t" fillcolor="#FF00FF" stroked="f">
                <v:path arrowok="t"/>
                <v:fill/>
              </v:shape>
              <v:shape style="position:absolute;left:7362;top:1838;width:147;height:184" coordorigin="7362,1838" coordsize="147,184" path="m7427,1838l7385,1897,7384,1922,7386,1922,7389,1923,7392,1923,7393,1920,7394,1917,7396,1916,7397,1915,7398,1914,7481,1914,7484,1905,7485,1897,7485,1884,7480,1865,7467,1848,7450,1841,7427,1838e" filled="t" fillcolor="#FF00FF" stroked="f">
                <v:path arrowok="t"/>
                <v:fill/>
              </v:shape>
            </v:group>
            <v:group style="position:absolute;left:7496;top:1731;width:299;height:292" coordorigin="7496,1731" coordsize="299,292">
              <v:shape style="position:absolute;left:7496;top:1731;width:299;height:292" coordorigin="7496,1731" coordsize="299,292" path="m7660,1731l7655,1748,7652,1767,7654,1789,7671,1795,7691,1792,7698,1774,7705,1755,7696,1749,7679,1738,7660,1731e" filled="t" fillcolor="#FF00FF" stroked="f">
                <v:path arrowok="t"/>
                <v:fill/>
              </v:shape>
              <v:shape style="position:absolute;left:7496;top:1731;width:299;height:292" coordorigin="7496,1731" coordsize="299,292" path="m7570,1883l7547,1950,7536,1955,7514,1955,7505,1955,7496,1963,7496,2023,7533,2022,7570,1985,7796,1985,7796,1955,7595,1955,7590,1952,7587,1947,7583,1942,7581,1935,7582,1910,7582,1899,7582,1890,7583,1884,7575,1883,7570,1883e" filled="t" fillcolor="#FF00FF" stroked="f">
                <v:path arrowok="t"/>
                <v:fill/>
              </v:shape>
              <v:shape style="position:absolute;left:7496;top:1731;width:299;height:292" coordorigin="7496,1731" coordsize="299,292" path="m7796,1985l7570,1985,7573,1998,7578,2008,7583,2014,7588,2020,7595,2023,7796,2023,7796,1985e" filled="t" fillcolor="#FF00FF" stroked="f">
                <v:path arrowok="t"/>
                <v:fill/>
              </v:shape>
              <v:shape style="position:absolute;left:7496;top:1731;width:299;height:292" coordorigin="7496,1731" coordsize="299,292" path="m7763,1839l7741,1839,7732,1842,7655,1915,7631,1940,7623,1947,7618,1950,7613,1953,7607,1955,7679,1955,7725,1906,7794,1906,7793,1892,7788,1873,7781,1858,7773,1845,7763,1839e" filled="t" fillcolor="#FF00FF" stroked="f">
                <v:path arrowok="t"/>
                <v:fill/>
              </v:shape>
              <v:shape style="position:absolute;left:7496;top:1731;width:299;height:292" coordorigin="7496,1731" coordsize="299,292" path="m7794,1906l7742,1906,7750,1908,7757,1911,7766,1916,7770,1922,7770,1929,7770,1933,7761,1945,7742,1952,7711,1955,7796,1955,7795,1914,7794,1906e" filled="t" fillcolor="#FF00FF" stroked="f">
                <v:path arrowok="t"/>
                <v:fill/>
              </v:shape>
            </v:group>
            <v:group style="position:absolute;left:7783;top:1703;width:100;height:320" coordorigin="7783,1703" coordsize="100,320">
              <v:shape style="position:absolute;left:7783;top:1703;width:100;height:320" coordorigin="7783,1703" coordsize="100,320" path="m7847,1703l7827,1766,7827,1775,7831,1779,7835,1782,7840,1797,7848,1876,7848,1896,7847,1915,7846,1935,7842,1955,7823,1956,7803,1959,7783,1965,7784,1984,7790,2003,7803,2023,7883,2023,7881,1940,7868,1840,7863,1801,7871,1801,7872,1796,7881,1746,7872,1740,7864,1735,7860,1731,7855,1725,7852,1720,7852,1715,7853,1710,7853,1707,7850,1705,7847,1703e" filled="t" fillcolor="#FF00FF" stroked="f">
                <v:path arrowok="t"/>
                <v:fill/>
              </v:shape>
              <v:shape style="position:absolute;left:7783;top:1703;width:100;height:320" coordorigin="7783,1703" coordsize="100,320" path="m7871,1801l7863,1801,7865,1802,7867,1803,7869,1804,7871,1801e" filled="t" fillcolor="#FF00FF" stroked="f">
                <v:path arrowok="t"/>
                <v:fill/>
              </v:shape>
            </v:group>
            <v:group style="position:absolute;left:7907;top:1729;width:42;height:309" coordorigin="7907,1729" coordsize="42,309">
              <v:shape style="position:absolute;left:7907;top:1729;width:42;height:309" coordorigin="7907,1729" coordsize="42,309" path="m7926,1729l7908,1786,7907,1795,7908,1801,7912,1830,7915,1849,7922,1927,7925,1992,7923,2011,7920,2034,7928,2038,7949,1971,7950,1950,7950,1931,7946,1870,7939,1807,7930,1746,7926,1729e" filled="t" fillcolor="#FF00FF" stroked="f">
                <v:path arrowok="t"/>
                <v:fill/>
              </v:shape>
            </v:group>
            <v:group style="position:absolute;left:8067;top:1846;width:231;height:268" coordorigin="8067,1846" coordsize="231,268">
              <v:shape style="position:absolute;left:8067;top:1846;width:231;height:268" coordorigin="8067,1846" coordsize="231,268" path="m8090,1846l8070,1904,8069,1910,8068,1917,8067,1922,8067,1927,8076,1988,8129,2022,8297,2023,8297,1970,8297,1955,8142,1955,8134,1954,8121,1953,8115,1952,8111,1950,8104,1948,8098,1943,8094,1935,8089,1928,8087,1919,8087,1902,8088,1895,8090,1887,8092,1879,8095,1869,8101,1856,8097,1853,8090,1846e" filled="t" fillcolor="#FF00FF" stroked="f">
                <v:path arrowok="t"/>
                <v:fill/>
              </v:shape>
              <v:shape style="position:absolute;left:8067;top:1846;width:231;height:268" coordorigin="8067,1846" coordsize="231,268" path="m8285,1864l8271,1865,8260,1904,8265,1914,8269,1922,8274,1933,8277,1942,8269,1955,8297,1955,8297,1931,8296,1911,8294,1895,8291,1880,8285,1864e" filled="t" fillcolor="#FF00FF" stroked="f">
                <v:path arrowok="t"/>
                <v:fill/>
              </v:shape>
              <v:shape style="position:absolute;left:8067;top:1846;width:231;height:268" coordorigin="8067,1846" coordsize="231,268" path="m8182,2050l8176,2067,8173,2086,8175,2108,8192,2115,8212,2112,8219,2094,8226,2075,8217,2068,8200,2057,8182,2050e" filled="t" fillcolor="#FF00FF" stroked="f">
                <v:path arrowok="t"/>
                <v:fill/>
              </v:shape>
            </v:group>
            <v:group style="position:absolute;left:8302;top:1725;width:82;height:297" coordorigin="8302,1725" coordsize="82,297">
              <v:shape style="position:absolute;left:8302;top:1725;width:82;height:297" coordorigin="8302,1725" coordsize="82,297" path="m8320,1725l8314,1744,8308,1764,8302,1783,8318,1842,8318,1910,8318,1927,8328,1999,8345,2023,8384,2023,8384,1955,8353,1955,8349,1949,8342,1888,8341,1824,8341,1797,8339,1777,8336,1760,8334,1747,8329,1734,8320,1725e" filled="t" fillcolor="#FF00FF" stroked="f">
                <v:path arrowok="t"/>
                <v:fill/>
              </v:shape>
            </v:group>
            <v:group style="position:absolute;left:8372;top:1846;width:114;height:269" coordorigin="8372,1846" coordsize="114,269">
              <v:shape style="position:absolute;left:8372;top:1846;width:114;height:269" coordorigin="8372,1846" coordsize="114,269" path="m8461,1846l8457,1865,8447,1904,8454,1915,8458,1922,8460,1926,8463,1934,8466,1944,8451,1955,8431,1955,8412,1957,8392,1959,8372,1964,8373,1983,8376,2003,8385,2023,8485,2023,8485,1955,8479,1882,8472,1863,8461,1846e" filled="t" fillcolor="#FF00FF" stroked="f">
                <v:path arrowok="t"/>
                <v:fill/>
              </v:shape>
              <v:shape style="position:absolute;left:8372;top:1846;width:114;height:269" coordorigin="8372,1846" coordsize="114,269" path="m8422,2050l8417,2067,8414,2086,8416,2108,8432,2115,8452,2112,8460,2094,8467,2075,8458,2068,8440,2057,8422,2050e" filled="t" fillcolor="#FF00FF" stroked="f">
                <v:path arrowok="t"/>
                <v:fill/>
              </v:shape>
            </v:group>
            <v:group style="position:absolute;left:8473;top:1868;width:239;height:155" coordorigin="8473,1868" coordsize="239,155">
              <v:shape style="position:absolute;left:8473;top:1868;width:239;height:155" coordorigin="8473,1868" coordsize="239,155" path="m8660,1882l8644,1904,8644,1927,8640,1940,8632,1946,8626,1952,8616,1955,8481,1955,8473,1963,8473,2023,8508,2023,8517,2020,8532,2009,8539,1999,8546,1985,8711,1985,8711,1954,8691,1954,8684,1953,8658,1942,8660,1927,8661,1918,8660,1887,8660,1884,8660,1882e" filled="t" fillcolor="#FF00FF" stroked="f">
                <v:path arrowok="t"/>
                <v:fill/>
              </v:shape>
              <v:shape style="position:absolute;left:8473;top:1868;width:239;height:155" coordorigin="8473,1868" coordsize="239,155" path="m8711,1985l8546,1985,8550,1998,8554,2008,8559,2014,8563,2020,8570,2023,8619,2023,8651,2006,8711,2006,8711,1985e" filled="t" fillcolor="#FF00FF" stroked="f">
                <v:path arrowok="t"/>
                <v:fill/>
              </v:shape>
              <v:shape style="position:absolute;left:8473;top:1868;width:239;height:155" coordorigin="8473,1868" coordsize="239,155" path="m8711,2006l8651,2006,8660,2012,8669,2016,8686,2021,8698,2023,8711,2023,8711,2006e" filled="t" fillcolor="#FF00FF" stroked="f">
                <v:path arrowok="t"/>
                <v:fill/>
              </v:shape>
              <v:shape style="position:absolute;left:8473;top:1868;width:239;height:155" coordorigin="8473,1868" coordsize="239,155" path="m8547,1883l8522,1950,8511,1955,8573,1955,8568,1952,8560,1941,8558,1934,8558,1910,8558,1897,8559,1890,8559,1884,8551,1883,8547,1883e" filled="t" fillcolor="#FF00FF" stroked="f">
                <v:path arrowok="t"/>
                <v:fill/>
              </v:shape>
              <v:shape style="position:absolute;left:8473;top:1868;width:239;height:155" coordorigin="8473,1868" coordsize="239,155" path="m8702,1868l8697,1878,8692,1887,8687,1897,8684,1901,8683,1904,8683,1904,8682,1907,8682,1910,8682,1918,8683,1923,8686,1932,8689,1941,8691,1949,8691,1954,8711,1954,8708,1888,8705,1878,8702,1868e" filled="t" fillcolor="#FF00FF" stroked="f">
                <v:path arrowok="t"/>
                <v:fill/>
              </v:shape>
            </v:group>
            <v:group style="position:absolute;left:8731;top:1649;width:48;height:389" coordorigin="8731,1649" coordsize="48,389">
              <v:shape style="position:absolute;left:8731;top:1649;width:48;height:389" coordorigin="8731,1649" coordsize="48,389" path="m8766,1649l8756,1649,8748,1656,8740,1671,8737,1676,8736,1679,8735,1681,8735,1684,8735,1689,8736,1691,8737,1693,8739,1696,8741,1699,8744,1702,8740,1704,8737,1706,8735,1708,8733,1710,8731,1714,8731,1719,8768,1704,8777,1692,8763,1692,8759,1690,8747,1681,8744,1678,8744,1676,8745,1674,8748,1672,8750,1670,8752,1669,8770,1669,8770,1669,8770,1667,8771,1665,8771,1657,8770,1654,8769,1652,8768,1650,8766,1649e" filled="t" fillcolor="#FF00FF" stroked="f">
                <v:path arrowok="t"/>
                <v:fill/>
              </v:shape>
              <v:shape style="position:absolute;left:8731;top:1649;width:48;height:389" coordorigin="8731,1649" coordsize="48,389" path="m8778,1689l8771,1691,8767,1692,8777,1692,8778,1689e" filled="t" fillcolor="#FF00FF" stroked="f">
                <v:path arrowok="t"/>
                <v:fill/>
              </v:shape>
              <v:shape style="position:absolute;left:8731;top:1649;width:48;height:389" coordorigin="8731,1649" coordsize="48,389" path="m8770,1669l8757,1669,8761,1671,8767,1676,8769,1671,8770,1669e" filled="t" fillcolor="#FF00FF" stroked="f">
                <v:path arrowok="t"/>
                <v:fill/>
              </v:shape>
              <v:shape style="position:absolute;left:8731;top:1649;width:48;height:389" coordorigin="8731,1649" coordsize="48,389" path="m8755,1729l8737,1786,8736,1795,8737,1801,8741,1830,8744,1849,8751,1927,8754,1992,8752,2011,8749,2034,8757,2038,8778,1971,8779,1950,8779,1931,8775,1870,8768,1807,8759,1746,8755,1729e" filled="t" fillcolor="#FF00FF" stroked="f">
                <v:path arrowok="t"/>
                <v:fill/>
              </v:shape>
            </v:group>
            <v:group style="position:absolute;left:4814;top:2450;width:321;height:263" coordorigin="4814,2450" coordsize="321,263">
              <v:shape style="position:absolute;left:4814;top:2450;width:321;height:263" coordorigin="4814,2450" coordsize="321,263" path="m4852,2487l4823,2561,4814,2619,4814,2645,4844,2698,4927,2713,4946,2708,4997,2655,4997,2654,4904,2654,4885,2651,4867,2644,4849,2630,4839,2613,4835,2592,4837,2573,4842,2552,4847,2537,4855,2518,4864,2495,4861,2491,4857,2488,4852,2487e" filled="t" fillcolor="#FF00FF" stroked="f">
                <v:path arrowok="t"/>
                <v:fill/>
              </v:shape>
              <v:shape style="position:absolute;left:4814;top:2450;width:321;height:263" coordorigin="4814,2450" coordsize="321,263" path="m4981,2450l4978,2466,4974,2485,4972,2505,4971,2529,4978,2549,4983,2564,4985,2581,4986,2604,4978,2622,4963,2638,4947,2647,4928,2652,4904,2654,4997,2654,5001,2634,5002,2609,5043,2609,5051,2608,5057,2605,5062,2603,5068,2599,5075,2592,5136,2592,5136,2541,5008,2541,5002,2529,5001,2510,4997,2489,4990,2471,4981,2450e" filled="t" fillcolor="#FF00FF" stroked="f">
                <v:path arrowok="t"/>
                <v:fill/>
              </v:shape>
              <v:shape style="position:absolute;left:4814;top:2450;width:321;height:263" coordorigin="4814,2450" coordsize="321,263" path="m5136,2592l5075,2592,5091,2600,5102,2604,5113,2608,5122,2608,5136,2608,5136,2592e" filled="t" fillcolor="#FF00FF" stroked="f">
                <v:path arrowok="t"/>
                <v:fill/>
              </v:shape>
              <v:shape style="position:absolute;left:4814;top:2450;width:321;height:263" coordorigin="4814,2450" coordsize="321,263" path="m5085,2468l5082,2471,5079,2474,5076,2476,5068,2516,5065,2526,5058,2532,5050,2538,5038,2541,5136,2541,5136,2539,5115,2539,5110,2538,5105,2537,5099,2535,5094,2533,5088,2530,5082,2528,5084,2513,5085,2502,5085,2476,5085,2471,5085,2468e" filled="t" fillcolor="#FF00FF" stroked="f">
                <v:path arrowok="t"/>
                <v:fill/>
              </v:shape>
              <v:shape style="position:absolute;left:4814;top:2450;width:321;height:263" coordorigin="4814,2450" coordsize="321,263" path="m5127,2454l5121,2465,5115,2476,5110,2488,5108,2491,5107,2493,5106,2497,5106,2503,5107,2509,5113,2526,5115,2533,5115,2539,5136,2539,5132,2474,5130,2465,5127,2454e" filled="t" fillcolor="#FF00FF" stroked="f">
                <v:path arrowok="t"/>
                <v:fill/>
              </v:shape>
            </v:group>
            <v:group style="position:absolute;left:5155;top:2380;width:108;height:229" coordorigin="5155,2380" coordsize="108,229">
              <v:shape style="position:absolute;left:5155;top:2380;width:108;height:229" coordorigin="5155,2380" coordsize="108,229" path="m5165,2524l5155,2587,5157,2596,5163,2602,5167,2607,5173,2609,5263,2609,5263,2541,5179,2541,5175,2540,5171,2537,5168,2534,5166,2530,5165,2524e" filled="t" fillcolor="#FF00FF" stroked="f">
                <v:path arrowok="t"/>
                <v:fill/>
              </v:shape>
              <v:shape style="position:absolute;left:5155;top:2380;width:108;height:229" coordorigin="5155,2380" coordsize="108,229" path="m5220,2380l5217,2398,5215,2417,5214,2437,5216,2460,5226,2474,5237,2499,5242,2518,5243,2541,5263,2541,5259,2466,5233,2392,5220,2380e" filled="t" fillcolor="#FF00FF" stroked="f">
                <v:path arrowok="t"/>
                <v:fill/>
              </v:shape>
            </v:group>
            <v:group style="position:absolute;left:5268;top:2312;width:82;height:297" coordorigin="5268,2312" coordsize="82,297">
              <v:shape style="position:absolute;left:5268;top:2312;width:82;height:297" coordorigin="5268,2312" coordsize="82,297" path="m5286,2312l5274,2350,5268,2369,5273,2377,5277,2383,5279,2388,5282,2404,5284,2428,5284,2509,5285,2533,5300,2601,5311,2609,5350,2609,5350,2541,5319,2541,5315,2536,5307,2474,5307,2410,5306,2383,5305,2363,5302,2346,5299,2333,5294,2320,5286,2312e" filled="t" fillcolor="#FF00FF" stroked="f">
                <v:path arrowok="t"/>
                <v:fill/>
              </v:shape>
            </v:group>
            <v:group style="position:absolute;left:5337;top:2454;width:239;height:155" coordorigin="5337,2454" coordsize="239,155">
              <v:shape style="position:absolute;left:5337;top:2454;width:239;height:155" coordorigin="5337,2454" coordsize="239,155" path="m5525,2468l5509,2491,5509,2513,5505,2526,5497,2533,5491,2538,5480,2541,5346,2541,5337,2549,5337,2609,5373,2609,5382,2606,5389,2601,5397,2595,5404,2585,5411,2571,5576,2571,5576,2541,5555,2541,5549,2539,5523,2528,5525,2513,5525,2512,5525,2504,5525,2473,5525,2468e" filled="t" fillcolor="#FF00FF" stroked="f">
                <v:path arrowok="t"/>
                <v:fill/>
              </v:shape>
              <v:shape style="position:absolute;left:5337;top:2454;width:239;height:155" coordorigin="5337,2454" coordsize="239,155" path="m5576,2571l5411,2571,5415,2585,5419,2594,5424,2600,5428,2606,5435,2609,5483,2609,5492,2608,5497,2605,5503,2603,5509,2599,5516,2592,5576,2592,5576,2571e" filled="t" fillcolor="#FF00FF" stroked="f">
                <v:path arrowok="t"/>
                <v:fill/>
              </v:shape>
              <v:shape style="position:absolute;left:5337;top:2454;width:239;height:155" coordorigin="5337,2454" coordsize="239,155" path="m5576,2592l5516,2592,5525,2598,5534,2602,5551,2608,5563,2609,5576,2609,5576,2592e" filled="t" fillcolor="#FF00FF" stroked="f">
                <v:path arrowok="t"/>
                <v:fill/>
              </v:shape>
              <v:shape style="position:absolute;left:5337;top:2454;width:239;height:155" coordorigin="5337,2454" coordsize="239,155" path="m5412,2469l5387,2536,5376,2541,5438,2541,5433,2538,5429,2533,5425,2527,5423,2520,5423,2490,5423,2482,5423,2476,5424,2471,5416,2469,5412,2469e" filled="t" fillcolor="#FF00FF" stroked="f">
                <v:path arrowok="t"/>
                <v:fill/>
              </v:shape>
              <v:shape style="position:absolute;left:5337;top:2454;width:239;height:155" coordorigin="5337,2454" coordsize="239,155" path="m5567,2454l5562,2464,5557,2473,5549,2487,5548,2490,5548,2491,5547,2493,5546,2495,5546,2504,5548,2510,5551,2519,5554,2528,5555,2535,5555,2541,5576,2541,5573,2474,5570,2465,5567,2454e" filled="t" fillcolor="#FF00FF" stroked="f">
                <v:path arrowok="t"/>
                <v:fill/>
              </v:shape>
            </v:group>
            <v:group style="position:absolute;left:5563;top:2289;width:100;height:320" coordorigin="5563,2289" coordsize="100,320">
              <v:shape style="position:absolute;left:5563;top:2289;width:100;height:320" coordorigin="5563,2289" coordsize="100,320" path="m5628,2289l5608,2352,5608,2362,5612,2365,5616,2369,5627,2442,5629,2482,5628,2502,5626,2521,5623,2541,5603,2542,5583,2545,5563,2551,5565,2570,5571,2590,5583,2609,5663,2609,5661,2526,5646,2407,5643,2387,5651,2387,5653,2382,5662,2332,5652,2326,5645,2322,5636,2311,5633,2306,5633,2301,5633,2297,5634,2293,5631,2291,5628,2289e" filled="t" fillcolor="#FF00FF" stroked="f">
                <v:path arrowok="t"/>
                <v:fill/>
              </v:shape>
              <v:shape style="position:absolute;left:5563;top:2289;width:100;height:320" coordorigin="5563,2289" coordsize="100,320" path="m5651,2387l5643,2387,5646,2388,5648,2389,5650,2390,5651,2387e" filled="t" fillcolor="#FF00FF" stroked="f">
                <v:path arrowok="t"/>
                <v:fill/>
              </v:shape>
            </v:group>
            <v:group style="position:absolute;left:5688;top:2315;width:43;height:309" coordorigin="5688,2315" coordsize="43,309">
              <v:shape style="position:absolute;left:5688;top:2315;width:43;height:309" coordorigin="5688,2315" coordsize="43,309" path="m5706,2315l5688,2381,5689,2388,5693,2416,5695,2435,5703,2513,5705,2578,5704,2597,5701,2620,5705,2622,5729,2557,5730,2535,5730,2517,5726,2455,5720,2393,5711,2332,5706,2315e" filled="t" fillcolor="#FF00FF" stroked="f">
                <v:path arrowok="t"/>
                <v:fill/>
              </v:shape>
            </v:group>
            <v:group style="position:absolute;left:5846;top:2291;width:272;height:326" coordorigin="5846,2291" coordsize="272,326">
              <v:shape style="position:absolute;left:5846;top:2291;width:272;height:326" coordorigin="5846,2291" coordsize="272,326" path="m6059,2291l6054,2308,6051,2327,6053,2349,6069,2355,6089,2353,6097,2334,6104,2315,6095,2309,6078,2298,6059,2291e" filled="t" fillcolor="#FF00FF" stroked="f">
                <v:path arrowok="t"/>
                <v:fill/>
              </v:shape>
              <v:shape style="position:absolute;left:5846;top:2291;width:272;height:326" coordorigin="5846,2291" coordsize="272,326" path="m5872,2429l5848,2502,5846,2544,5847,2566,5897,2615,5923,2617,5994,2612,6035,2610,6056,2609,6076,2609,6118,2609,6118,2544,5914,2544,5895,2540,5880,2532,5870,2517,5867,2494,5868,2478,5873,2458,5880,2434,5876,2431,5872,2429e" filled="t" fillcolor="#FF00FF" stroked="f">
                <v:path arrowok="t"/>
                <v:fill/>
              </v:shape>
              <v:shape style="position:absolute;left:5846;top:2291;width:272;height:326" coordorigin="5846,2291" coordsize="272,326" path="m6079,2402l6040,2452,6029,2519,6030,2525,6032,2529,6034,2533,6037,2536,6040,2540,6024,2540,6004,2541,5963,2543,5942,2544,5914,2544,6118,2544,6118,2519,6118,2509,6090,2509,6080,2506,6073,2502,6062,2492,6060,2488,6060,2478,6061,2476,6064,2471,6066,2470,6115,2470,6114,2463,6111,2444,6107,2426,6096,2408,6079,2402e" filled="t" fillcolor="#FF00FF" stroked="f">
                <v:path arrowok="t"/>
                <v:fill/>
              </v:shape>
              <v:shape style="position:absolute;left:5846;top:2291;width:272;height:326" coordorigin="5846,2291" coordsize="272,326" path="m6115,2470l6073,2470,6077,2472,6079,2477,6082,2483,6086,2493,6090,2509,6118,2509,6117,2502,6116,2482,6115,2470e" filled="t" fillcolor="#FF00FF" stroked="f">
                <v:path arrowok="t"/>
                <v:fill/>
              </v:shape>
            </v:group>
            <v:group style="position:absolute;left:6105;top:2425;width:299;height:184" coordorigin="6105,2425" coordsize="299,184">
              <v:shape style="position:absolute;left:6105;top:2425;width:299;height:184" coordorigin="6105,2425" coordsize="299,184" path="m6180,2469l6156,2536,6114,2541,6105,2549,6105,2609,6142,2608,6151,2606,6157,2601,6164,2596,6171,2586,6179,2571,6405,2571,6405,2541,6204,2541,6200,2539,6196,2533,6192,2528,6191,2521,6191,2497,6191,2485,6192,2477,6192,2471,6184,2469,6180,2469e" filled="t" fillcolor="#FF00FF" stroked="f">
                <v:path arrowok="t"/>
                <v:fill/>
              </v:shape>
              <v:shape style="position:absolute;left:6105;top:2425;width:299;height:184" coordorigin="6105,2425" coordsize="299,184" path="m6405,2571l6179,2571,6182,2584,6187,2594,6192,2600,6197,2606,6204,2609,6405,2609,6405,2571e" filled="t" fillcolor="#FF00FF" stroked="f">
                <v:path arrowok="t"/>
                <v:fill/>
              </v:shape>
              <v:shape style="position:absolute;left:6105;top:2425;width:299;height:184" coordorigin="6105,2425" coordsize="299,184" path="m6372,2425l6350,2425,6341,2428,6323,2444,6308,2459,6293,2473,6265,2501,6250,2516,6240,2526,6232,2533,6227,2536,6222,2539,6216,2541,6288,2541,6289,2525,6304,2512,6316,2502,6326,2495,6335,2492,6404,2492,6402,2478,6397,2459,6391,2444,6383,2431,6372,2425e" filled="t" fillcolor="#FF00FF" stroked="f">
                <v:path arrowok="t"/>
                <v:fill/>
              </v:shape>
              <v:shape style="position:absolute;left:6105;top:2425;width:299;height:184" coordorigin="6105,2425" coordsize="299,184" path="m6404,2492l6351,2492,6359,2494,6366,2497,6375,2502,6379,2508,6379,2516,6379,2519,6371,2531,6351,2539,6320,2541,6405,2541,6404,2500,6404,2492e" filled="t" fillcolor="#FF00FF" stroked="f">
                <v:path arrowok="t"/>
                <v:fill/>
              </v:shape>
            </v:group>
            <v:group style="position:absolute;left:6392;top:2289;width:100;height:320" coordorigin="6392,2289" coordsize="100,320">
              <v:shape style="position:absolute;left:6392;top:2289;width:100;height:320" coordorigin="6392,2289" coordsize="100,320" path="m6457,2289l6437,2352,6437,2362,6440,2365,6444,2369,6456,2442,6457,2486,6457,2502,6455,2521,6452,2541,6432,2542,6412,2545,6392,2551,6394,2570,6399,2590,6412,2609,6492,2609,6490,2526,6472,2387,6480,2387,6491,2332,6481,2326,6474,2322,6464,2311,6462,2306,6462,2301,6462,2297,6462,2293,6459,2291,6457,2289e" filled="t" fillcolor="#FF00FF" stroked="f">
                <v:path arrowok="t"/>
                <v:fill/>
              </v:shape>
              <v:shape style="position:absolute;left:6392;top:2289;width:100;height:320" coordorigin="6392,2289" coordsize="100,320" path="m6480,2387l6472,2387,6474,2388,6476,2389,6479,2390,6480,2387e" filled="t" fillcolor="#FF00FF" stroked="f">
                <v:path arrowok="t"/>
                <v:fill/>
              </v:shape>
            </v:group>
            <v:group style="position:absolute;left:6517;top:2315;width:42;height:309" coordorigin="6517,2315" coordsize="42,309">
              <v:shape style="position:absolute;left:6517;top:2315;width:42;height:309" coordorigin="6517,2315" coordsize="42,309" path="m6535,2315l6517,2381,6517,2388,6522,2416,6524,2435,6531,2513,6534,2578,6532,2597,6530,2620,6533,2622,6558,2557,6559,2535,6559,2517,6555,2456,6549,2393,6539,2332,6535,2315e" filled="t" fillcolor="#FF00FF" stroked="f">
                <v:path arrowok="t"/>
                <v:fill/>
              </v:shape>
            </v:group>
            <v:group style="position:absolute;left:6670;top:2522;width:210;height:267" coordorigin="6670,2522" coordsize="210,267">
              <v:shape style="position:absolute;left:6670;top:2522;width:210;height:267" coordorigin="6670,2522" coordsize="210,267" path="m6723,2522l6688,2579,6670,2649,6670,2665,6670,2678,6724,2729,6747,2731,6764,2730,6830,2711,6857,2671,6766,2671,6742,2671,6723,2665,6706,2652,6699,2636,6697,2612,6697,2609,6701,2592,6709,2568,6718,2550,6730,2529,6726,2526,6723,2522e" filled="t" fillcolor="#FF00FF" stroked="f">
                <v:path arrowok="t"/>
                <v:fill/>
              </v:shape>
              <v:shape style="position:absolute;left:6670;top:2522;width:210;height:267" coordorigin="6670,2522" coordsize="210,267" path="m6880,2541l6819,2555,6784,2617,6783,2624,6783,2636,6790,2640,6813,2640,6821,2641,6837,2645,6841,2646,6841,2649,6831,2656,6802,2666,6785,2669,6766,2671,6857,2671,6857,2670,6862,2649,6863,2632,6863,2627,6863,2624,6862,2622,6861,2621,6859,2619,6856,2618,6853,2617,6849,2615,6846,2612,6846,2611,6847,2609,6849,2609,6880,2609,6880,2541e" filled="t" fillcolor="#FF00FF" stroked="f">
                <v:path arrowok="t"/>
                <v:fill/>
              </v:shape>
              <v:shape style="position:absolute;left:6670;top:2522;width:210;height:267" coordorigin="6670,2522" coordsize="210,267" path="m6747,2742l6742,2752,6736,2762,6730,2772,6738,2778,6746,2784,6753,2790,6758,2783,6763,2776,6767,2769,6797,2769,6799,2767,6803,2760,6767,2760,6761,2754,6754,2748,6747,2742e" filled="t" fillcolor="#FF00FF" stroked="f">
                <v:path arrowok="t"/>
                <v:fill/>
              </v:shape>
              <v:shape style="position:absolute;left:6670;top:2522;width:210;height:267" coordorigin="6670,2522" coordsize="210,267" path="m6797,2769l6767,2769,6780,2780,6787,2785,6792,2776,6797,2769e" filled="t" fillcolor="#FF00FF" stroked="f">
                <v:path arrowok="t"/>
                <v:fill/>
              </v:shape>
              <v:shape style="position:absolute;left:6670;top:2522;width:210;height:267" coordorigin="6670,2522" coordsize="210,267" path="m6782,2737l6777,2745,6772,2752,6767,2760,6803,2760,6804,2757,6797,2751,6789,2744,6782,2737e" filled="t" fillcolor="#FF00FF" stroked="f">
                <v:path arrowok="t"/>
                <v:fill/>
              </v:shape>
            </v:group>
            <v:group style="position:absolute;left:6867;top:2255;width:125;height:353" coordorigin="6867,2255" coordsize="125,353">
              <v:shape style="position:absolute;left:6867;top:2255;width:125;height:353" coordorigin="6867,2255" coordsize="125,353" path="m6923,2255l6917,2272,6914,2291,6915,2313,6932,2319,6952,2317,6959,2298,6967,2279,6958,2273,6941,2262,6923,2255e" filled="t" fillcolor="#FF00FF" stroked="f">
                <v:path arrowok="t"/>
                <v:fill/>
              </v:shape>
              <v:shape style="position:absolute;left:6867;top:2255;width:125;height:353" coordorigin="6867,2255" coordsize="125,353" path="m6992,2486l6969,2486,6972,2493,6974,2501,6975,2510,6975,2517,6976,2527,6967,2541,6947,2541,6927,2542,6907,2543,6887,2545,6867,2549,6867,2569,6869,2589,6873,2609,6993,2609,6993,2493,6992,2486e" filled="t" fillcolor="#FF00FF" stroked="f">
                <v:path arrowok="t"/>
                <v:fill/>
              </v:shape>
              <v:shape style="position:absolute;left:6867;top:2255;width:125;height:353" coordorigin="6867,2255" coordsize="125,353" path="m6938,2357l6907,2414,6898,2471,6898,2484,6901,2495,6915,2513,6923,2517,6940,2517,6969,2486,6992,2486,6992,2479,6990,2462,6989,2456,6931,2456,6928,2455,6926,2452,6924,2450,6923,2447,6933,2420,6980,2420,6974,2402,6965,2377,6952,2362,6938,2357e" filled="t" fillcolor="#FF00FF" stroked="f">
                <v:path arrowok="t"/>
                <v:fill/>
              </v:shape>
              <v:shape style="position:absolute;left:6867;top:2255;width:125;height:353" coordorigin="6867,2255" coordsize="125,353" path="m6980,2420l6940,2420,6943,2422,6945,2425,6947,2428,6950,2433,6953,2441,6949,2447,6946,2450,6943,2453,6940,2455,6937,2456,6989,2456,6987,2444,6981,2424,6980,2420e" filled="t" fillcolor="#FF00FF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871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32"/>
          <w:szCs w:val="32"/>
          <w:spacing w:val="-4"/>
        </w:rPr>
        <w:t>.</w:t>
      </w:r>
      <w:r>
        <w:rPr>
          <w:rFonts w:ascii="Arial" w:hAnsi="Arial" w:cs="Arial" w:eastAsia="Arial"/>
          <w:sz w:val="32"/>
          <w:szCs w:val="32"/>
          <w:spacing w:val="0"/>
        </w:rPr>
        <w:t>س</w:t>
      </w:r>
      <w:r>
        <w:rPr>
          <w:rFonts w:ascii="Arial" w:hAnsi="Arial" w:cs="Arial" w:eastAsia="Arial"/>
          <w:sz w:val="32"/>
          <w:szCs w:val="32"/>
          <w:spacing w:val="-4"/>
        </w:rPr>
        <w:t>ر</w:t>
      </w:r>
      <w:r>
        <w:rPr>
          <w:rFonts w:ascii="Arial" w:hAnsi="Arial" w:cs="Arial" w:eastAsia="Arial"/>
          <w:sz w:val="32"/>
          <w:szCs w:val="32"/>
          <w:spacing w:val="-3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ab/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ث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أ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ً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27"/>
        </w:rPr>
        <w:t>ه</w:t>
      </w:r>
      <w:r>
        <w:rPr>
          <w:rFonts w:ascii="Arial" w:hAnsi="Arial" w:cs="Arial" w:eastAsia="Arial"/>
          <w:sz w:val="32"/>
          <w:szCs w:val="32"/>
          <w:spacing w:val="1"/>
          <w:w w:val="127"/>
        </w:rPr>
        <w:t>ذ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4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8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لإ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70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70"/>
        </w:rPr>
        <w:t>لع</w:t>
      </w:r>
      <w:r>
        <w:rPr>
          <w:rFonts w:ascii="Arial" w:hAnsi="Arial" w:cs="Arial" w:eastAsia="Arial"/>
          <w:sz w:val="32"/>
          <w:szCs w:val="32"/>
          <w:spacing w:val="28"/>
          <w:w w:val="7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22"/>
        </w:rPr>
        <w:t>هر</w:t>
      </w:r>
      <w:r>
        <w:rPr>
          <w:rFonts w:ascii="Arial" w:hAnsi="Arial" w:cs="Arial" w:eastAsia="Arial"/>
          <w:sz w:val="32"/>
          <w:szCs w:val="32"/>
          <w:spacing w:val="-1"/>
          <w:w w:val="122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ث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أ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84"/>
        </w:rPr>
        <w:t>ل</w:t>
      </w:r>
      <w:r>
        <w:rPr>
          <w:rFonts w:ascii="Arial" w:hAnsi="Arial" w:cs="Arial" w:eastAsia="Arial"/>
          <w:sz w:val="32"/>
          <w:szCs w:val="32"/>
          <w:spacing w:val="-6"/>
          <w:w w:val="84"/>
        </w:rPr>
        <w:t>أ</w:t>
      </w:r>
      <w:r>
        <w:rPr>
          <w:rFonts w:ascii="Arial" w:hAnsi="Arial" w:cs="Arial" w:eastAsia="Arial"/>
          <w:sz w:val="32"/>
          <w:szCs w:val="32"/>
          <w:spacing w:val="0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63"/>
        </w:rPr>
        <w:t>قل</w:t>
      </w:r>
      <w:r>
        <w:rPr>
          <w:rFonts w:ascii="Arial" w:hAnsi="Arial" w:cs="Arial" w:eastAsia="Arial"/>
          <w:sz w:val="32"/>
          <w:szCs w:val="32"/>
          <w:spacing w:val="-2"/>
          <w:w w:val="63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او</w:t>
      </w:r>
      <w:r>
        <w:rPr>
          <w:rFonts w:ascii="Arial" w:hAnsi="Arial" w:cs="Arial" w:eastAsia="Arial"/>
          <w:sz w:val="32"/>
          <w:szCs w:val="32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-1"/>
          <w:w w:val="9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ج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7"/>
          <w:w w:val="76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8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81"/>
        </w:rPr>
        <w:t>ك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9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ك</w:t>
      </w:r>
      <w:r>
        <w:rPr>
          <w:rFonts w:ascii="Arial" w:hAnsi="Arial" w:cs="Arial" w:eastAsia="Arial"/>
          <w:sz w:val="32"/>
          <w:szCs w:val="32"/>
          <w:spacing w:val="0"/>
          <w:w w:val="64"/>
        </w:rPr>
        <w:t>ل</w:t>
      </w:r>
      <w:r>
        <w:rPr>
          <w:rFonts w:ascii="Arial" w:hAnsi="Arial" w:cs="Arial" w:eastAsia="Arial"/>
          <w:sz w:val="32"/>
          <w:szCs w:val="32"/>
          <w:spacing w:val="2"/>
          <w:w w:val="64"/>
        </w:rPr>
        <w:t>ذ</w:t>
      </w:r>
      <w:r>
        <w:rPr>
          <w:rFonts w:ascii="Arial" w:hAnsi="Arial" w:cs="Arial" w:eastAsia="Arial"/>
          <w:sz w:val="32"/>
          <w:szCs w:val="32"/>
          <w:spacing w:val="0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76"/>
        </w:rPr>
        <w:t>أ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ً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93"/>
        </w:rPr>
        <w:t>ة</w:t>
      </w:r>
      <w:r>
        <w:rPr>
          <w:rFonts w:ascii="Arial" w:hAnsi="Arial" w:cs="Arial" w:eastAsia="Arial"/>
          <w:sz w:val="32"/>
          <w:szCs w:val="32"/>
          <w:spacing w:val="-3"/>
          <w:w w:val="93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ج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74"/>
        </w:rPr>
        <w:t>ولا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ab/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أ</w:t>
      </w:r>
      <w:r>
        <w:rPr>
          <w:rFonts w:ascii="Arial" w:hAnsi="Arial" w:cs="Arial" w:eastAsia="Arial"/>
          <w:sz w:val="32"/>
          <w:szCs w:val="32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34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 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هإ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68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0" w:after="0" w:line="318" w:lineRule="exact"/>
        <w:ind w:right="83"/>
        <w:jc w:val="righ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5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ً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 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81"/>
        </w:rPr>
        <w:t>ةل</w:t>
      </w:r>
      <w:r>
        <w:rPr>
          <w:rFonts w:ascii="Arial" w:hAnsi="Arial" w:cs="Arial" w:eastAsia="Arial"/>
          <w:sz w:val="32"/>
          <w:szCs w:val="32"/>
          <w:spacing w:val="-2"/>
          <w:w w:val="8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ع</w:t>
      </w:r>
      <w:r>
        <w:rPr>
          <w:rFonts w:ascii="Arial" w:hAnsi="Arial" w:cs="Arial" w:eastAsia="Arial"/>
          <w:sz w:val="32"/>
          <w:szCs w:val="32"/>
          <w:spacing w:val="2"/>
          <w:w w:val="33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87"/>
        </w:rPr>
        <w:t>ة</w:t>
      </w:r>
      <w:r>
        <w:rPr>
          <w:rFonts w:ascii="Arial" w:hAnsi="Arial" w:cs="Arial" w:eastAsia="Arial"/>
          <w:sz w:val="32"/>
          <w:szCs w:val="32"/>
          <w:spacing w:val="-3"/>
          <w:w w:val="87"/>
        </w:rPr>
        <w:t>ك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ش</w:t>
      </w:r>
      <w:r>
        <w:rPr>
          <w:rFonts w:ascii="Arial" w:hAnsi="Arial" w:cs="Arial" w:eastAsia="Arial"/>
          <w:sz w:val="32"/>
          <w:szCs w:val="32"/>
          <w:spacing w:val="-7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ز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8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1" w:after="0" w:line="240" w:lineRule="auto"/>
        <w:ind w:right="83"/>
        <w:jc w:val="righ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1"/>
        </w:rPr>
        <w:t>ر</w:t>
      </w:r>
      <w:r>
        <w:rPr>
          <w:rFonts w:ascii="Arial" w:hAnsi="Arial" w:cs="Arial" w:eastAsia="Arial"/>
          <w:sz w:val="32"/>
          <w:szCs w:val="32"/>
          <w:spacing w:val="-3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0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18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33"/>
        </w:rPr>
        <w:t>ف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</w:t>
      </w:r>
      <w:r>
        <w:rPr>
          <w:rFonts w:ascii="Arial" w:hAnsi="Arial" w:cs="Arial" w:eastAsia="Arial"/>
          <w:sz w:val="32"/>
          <w:szCs w:val="32"/>
          <w:spacing w:val="-7"/>
          <w:w w:val="76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2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62"/>
        </w:rPr>
        <w:t>ث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-4"/>
          <w:w w:val="41"/>
        </w:rPr>
        <w:t>ل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33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5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5"/>
        </w:rPr>
        <w:t>ي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-5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46"/>
        </w:rPr>
        <w:t>خ</w:t>
      </w:r>
      <w:r>
        <w:rPr>
          <w:rFonts w:ascii="Arial" w:hAnsi="Arial" w:cs="Arial" w:eastAsia="Arial"/>
          <w:sz w:val="32"/>
          <w:szCs w:val="32"/>
          <w:spacing w:val="2"/>
          <w:w w:val="46"/>
        </w:rPr>
        <w:t>ط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لا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ض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16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116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16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16"/>
        </w:rPr>
        <w:t>هإ</w:t>
      </w:r>
      <w:r>
        <w:rPr>
          <w:rFonts w:ascii="Arial" w:hAnsi="Arial" w:cs="Arial" w:eastAsia="Arial"/>
          <w:sz w:val="32"/>
          <w:szCs w:val="32"/>
          <w:spacing w:val="-25"/>
          <w:w w:val="116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1" w:after="0" w:line="370" w:lineRule="exact"/>
        <w:ind w:left="1230" w:right="27" w:firstLine="4586"/>
        <w:jc w:val="left"/>
        <w:tabs>
          <w:tab w:pos="608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5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6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2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62"/>
        </w:rPr>
        <w:t>ث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3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46"/>
        </w:rPr>
        <w:t>ن</w:t>
      </w:r>
      <w:r>
        <w:rPr>
          <w:rFonts w:ascii="Arial" w:hAnsi="Arial" w:cs="Arial" w:eastAsia="Arial"/>
          <w:sz w:val="32"/>
          <w:szCs w:val="32"/>
          <w:spacing w:val="2"/>
          <w:w w:val="45"/>
        </w:rPr>
        <w:t>ق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2"/>
        </w:rPr>
        <w:t>ه</w:t>
      </w:r>
      <w:r>
        <w:rPr>
          <w:rFonts w:ascii="Arial" w:hAnsi="Arial" w:cs="Arial" w:eastAsia="Arial"/>
          <w:sz w:val="32"/>
          <w:szCs w:val="32"/>
          <w:spacing w:val="-2"/>
          <w:w w:val="62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1"/>
          <w:w w:val="97"/>
        </w:rPr>
        <w:t>ع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140"/>
        </w:rPr>
        <w:t>ه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ظ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-2"/>
          <w:w w:val="111"/>
        </w:rPr>
        <w:t>ا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ث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ع</w:t>
      </w:r>
      <w:r>
        <w:rPr>
          <w:rFonts w:ascii="Arial" w:hAnsi="Arial" w:cs="Arial" w:eastAsia="Arial"/>
          <w:sz w:val="32"/>
          <w:szCs w:val="32"/>
          <w:spacing w:val="-9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ة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72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ب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62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62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ab/>
      </w:r>
      <w:r>
        <w:rPr>
          <w:rFonts w:ascii="Arial" w:hAnsi="Arial" w:cs="Arial" w:eastAsia="Arial"/>
          <w:sz w:val="32"/>
          <w:szCs w:val="32"/>
          <w:spacing w:val="-3"/>
          <w:w w:val="88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88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88"/>
        </w:rPr>
        <w:t>ل</w:t>
      </w:r>
      <w:r>
        <w:rPr>
          <w:rFonts w:ascii="Arial" w:hAnsi="Arial" w:cs="Arial" w:eastAsia="Arial"/>
          <w:sz w:val="32"/>
          <w:szCs w:val="32"/>
          <w:spacing w:val="-2"/>
          <w:w w:val="88"/>
        </w:rPr>
        <w:t>أ</w:t>
      </w:r>
      <w:r>
        <w:rPr>
          <w:rFonts w:ascii="Arial" w:hAnsi="Arial" w:cs="Arial" w:eastAsia="Arial"/>
          <w:sz w:val="32"/>
          <w:szCs w:val="32"/>
          <w:spacing w:val="0"/>
          <w:w w:val="88"/>
        </w:rPr>
        <w:t>ا</w:t>
      </w:r>
      <w:r>
        <w:rPr>
          <w:rFonts w:ascii="Arial" w:hAnsi="Arial" w:cs="Arial" w:eastAsia="Arial"/>
          <w:sz w:val="32"/>
          <w:szCs w:val="32"/>
          <w:spacing w:val="22"/>
          <w:w w:val="88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88"/>
        </w:rPr>
        <w:t>ب</w:t>
      </w:r>
      <w:r>
        <w:rPr>
          <w:rFonts w:ascii="Arial" w:hAnsi="Arial" w:cs="Arial" w:eastAsia="Arial"/>
          <w:sz w:val="32"/>
          <w:szCs w:val="32"/>
          <w:spacing w:val="-2"/>
          <w:w w:val="88"/>
        </w:rPr>
        <w:t>ٌ</w:t>
      </w:r>
      <w:r>
        <w:rPr>
          <w:rFonts w:ascii="Arial" w:hAnsi="Arial" w:cs="Arial" w:eastAsia="Arial"/>
          <w:sz w:val="32"/>
          <w:szCs w:val="32"/>
          <w:spacing w:val="0"/>
          <w:w w:val="61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61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76"/>
        </w:rPr>
        <w:t>لأ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ن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7"/>
        </w:rPr>
        <w:t>ل</w:t>
      </w:r>
      <w:r>
        <w:rPr>
          <w:rFonts w:ascii="Arial" w:hAnsi="Arial" w:cs="Arial" w:eastAsia="Arial"/>
          <w:sz w:val="32"/>
          <w:szCs w:val="32"/>
          <w:spacing w:val="-1"/>
          <w:w w:val="57"/>
        </w:rPr>
        <w:t>ع</w:t>
      </w:r>
      <w:r>
        <w:rPr>
          <w:rFonts w:ascii="Arial" w:hAnsi="Arial" w:cs="Arial" w:eastAsia="Arial"/>
          <w:sz w:val="32"/>
          <w:szCs w:val="32"/>
          <w:spacing w:val="-2"/>
          <w:w w:val="117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58"/>
        </w:rPr>
        <w:t>لا</w:t>
      </w:r>
      <w:r>
        <w:rPr>
          <w:rFonts w:ascii="Arial" w:hAnsi="Arial" w:cs="Arial" w:eastAsia="Arial"/>
          <w:sz w:val="32"/>
          <w:szCs w:val="32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م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د</w:t>
      </w:r>
      <w:r>
        <w:rPr>
          <w:rFonts w:ascii="Arial" w:hAnsi="Arial" w:cs="Arial" w:eastAsia="Arial"/>
          <w:sz w:val="32"/>
          <w:szCs w:val="32"/>
          <w:spacing w:val="0"/>
          <w:w w:val="46"/>
        </w:rPr>
        <w:t>خ</w:t>
      </w:r>
      <w:r>
        <w:rPr>
          <w:rFonts w:ascii="Arial" w:hAnsi="Arial" w:cs="Arial" w:eastAsia="Arial"/>
          <w:sz w:val="32"/>
          <w:szCs w:val="32"/>
          <w:spacing w:val="-3"/>
          <w:w w:val="46"/>
        </w:rPr>
        <w:t>ط</w:t>
      </w:r>
      <w:r>
        <w:rPr>
          <w:rFonts w:ascii="Arial" w:hAnsi="Arial" w:cs="Arial" w:eastAsia="Arial"/>
          <w:sz w:val="32"/>
          <w:szCs w:val="32"/>
          <w:spacing w:val="-2"/>
          <w:w w:val="34"/>
        </w:rPr>
        <w:t>ت</w:t>
      </w:r>
      <w:r>
        <w:rPr>
          <w:rFonts w:ascii="Arial" w:hAnsi="Arial" w:cs="Arial" w:eastAsia="Arial"/>
          <w:sz w:val="32"/>
          <w:szCs w:val="32"/>
          <w:spacing w:val="2"/>
          <w:w w:val="65"/>
        </w:rPr>
        <w:t>س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ا</w:t>
      </w:r>
      <w:r>
        <w:rPr>
          <w:rFonts w:ascii="Arial" w:hAnsi="Arial" w:cs="Arial" w:eastAsia="Arial"/>
          <w:sz w:val="32"/>
          <w:szCs w:val="32"/>
          <w:spacing w:val="-10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0" w:after="0" w:line="363" w:lineRule="exact"/>
        <w:ind w:right="83"/>
        <w:jc w:val="righ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5"/>
          <w:w w:val="133"/>
        </w:rPr>
        <w:t>ة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ٌ</w:t>
      </w:r>
      <w:r>
        <w:rPr>
          <w:rFonts w:ascii="Arial" w:hAnsi="Arial" w:cs="Arial" w:eastAsia="Arial"/>
          <w:sz w:val="32"/>
          <w:szCs w:val="32"/>
          <w:spacing w:val="2"/>
          <w:w w:val="94"/>
        </w:rPr>
        <w:t>ح</w:t>
      </w:r>
      <w:r>
        <w:rPr>
          <w:rFonts w:ascii="Arial" w:hAnsi="Arial" w:cs="Arial" w:eastAsia="Arial"/>
          <w:sz w:val="32"/>
          <w:szCs w:val="32"/>
          <w:spacing w:val="0"/>
          <w:w w:val="77"/>
        </w:rPr>
        <w:t>ص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ف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و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ر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ظ</w:t>
      </w:r>
      <w:r>
        <w:rPr>
          <w:rFonts w:ascii="Arial" w:hAnsi="Arial" w:cs="Arial" w:eastAsia="Arial"/>
          <w:sz w:val="32"/>
          <w:szCs w:val="32"/>
          <w:spacing w:val="-10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19.673462pt;height:46.17pt;mso-position-horizontal-relative:char;mso-position-vertical-relative:line" type="#_x0000_t75">
            <v:imagedata r:id="rId1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40" w:right="840"/>
        </w:sectPr>
      </w:pPr>
      <w:rPr/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1560" w:bottom="280" w:left="1480" w:right="1680"/>
        </w:sectPr>
      </w:pPr>
      <w:rPr/>
    </w:p>
    <w:p>
      <w:pPr>
        <w:spacing w:before="0" w:after="0" w:line="780" w:lineRule="exact"/>
        <w:ind w:left="114" w:right="-148"/>
        <w:jc w:val="left"/>
        <w:rPr>
          <w:rFonts w:ascii="Times New Roman" w:hAnsi="Times New Roman" w:cs="Times New Roman" w:eastAsia="Times New Roman"/>
          <w:sz w:val="72"/>
          <w:szCs w:val="72"/>
        </w:rPr>
      </w:pPr>
      <w:rPr/>
      <w:r>
        <w:rPr>
          <w:rFonts w:ascii="Times New Roman" w:hAnsi="Times New Roman" w:cs="Times New Roman" w:eastAsia="Times New Roman"/>
          <w:sz w:val="72"/>
          <w:szCs w:val="72"/>
          <w:color w:val="622322"/>
          <w:w w:val="88"/>
          <w:b/>
          <w:bCs/>
          <w:position w:val="-2"/>
        </w:rPr>
        <w:t>شدا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-2"/>
          <w:w w:val="88"/>
          <w:b/>
          <w:bCs/>
          <w:position w:val="-2"/>
        </w:rPr>
        <w:t>س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67"/>
          <w:b/>
          <w:bCs/>
          <w:position w:val="-2"/>
        </w:rPr>
        <w:t>لا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100"/>
          <w:b/>
          <w:bCs/>
          <w:position w:val="-2"/>
        </w:rPr>
        <w:t> 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84"/>
          <w:b/>
          <w:bCs/>
          <w:position w:val="-2"/>
        </w:rPr>
        <w:t>ف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1"/>
          <w:w w:val="84"/>
          <w:b/>
          <w:bCs/>
          <w:position w:val="-2"/>
        </w:rPr>
        <w:t>ص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-5"/>
          <w:w w:val="51"/>
          <w:b/>
          <w:bCs/>
          <w:position w:val="-2"/>
        </w:rPr>
        <w:t>ل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100"/>
          <w:b/>
          <w:bCs/>
          <w:position w:val="-2"/>
        </w:rPr>
        <w:t>ا</w:t>
      </w:r>
      <w:r>
        <w:rPr>
          <w:rFonts w:ascii="Times New Roman" w:hAnsi="Times New Roman" w:cs="Times New Roman" w:eastAsia="Times New Roman"/>
          <w:sz w:val="72"/>
          <w:szCs w:val="72"/>
          <w:color w:val="000000"/>
          <w:spacing w:val="0"/>
          <w:w w:val="100"/>
          <w:position w:val="0"/>
        </w:rPr>
      </w:r>
    </w:p>
    <w:p>
      <w:pPr>
        <w:spacing w:before="0" w:after="0" w:line="780" w:lineRule="exact"/>
        <w:ind w:right="-148"/>
        <w:jc w:val="left"/>
        <w:rPr>
          <w:rFonts w:ascii="Times New Roman" w:hAnsi="Times New Roman" w:cs="Times New Roman" w:eastAsia="Times New Roman"/>
          <w:sz w:val="72"/>
          <w:szCs w:val="7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72"/>
          <w:szCs w:val="72"/>
          <w:color w:val="622322"/>
          <w:w w:val="72"/>
          <w:b/>
          <w:bCs/>
          <w:position w:val="-2"/>
        </w:rPr>
        <w:t>را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1"/>
          <w:w w:val="72"/>
          <w:b/>
          <w:bCs/>
          <w:position w:val="-2"/>
        </w:rPr>
        <w:t>ب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-3"/>
          <w:w w:val="41"/>
          <w:b/>
          <w:bCs/>
          <w:position w:val="-2"/>
        </w:rPr>
        <w:t>ت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2"/>
          <w:w w:val="90"/>
          <w:b/>
          <w:bCs/>
          <w:position w:val="-2"/>
        </w:rPr>
        <w:t>خ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100"/>
          <w:b/>
          <w:bCs/>
          <w:position w:val="-2"/>
        </w:rPr>
        <w:t>ا</w:t>
      </w:r>
      <w:r>
        <w:rPr>
          <w:rFonts w:ascii="Times New Roman" w:hAnsi="Times New Roman" w:cs="Times New Roman" w:eastAsia="Times New Roman"/>
          <w:sz w:val="72"/>
          <w:szCs w:val="72"/>
          <w:color w:val="000000"/>
          <w:spacing w:val="0"/>
          <w:w w:val="100"/>
          <w:position w:val="0"/>
        </w:rPr>
      </w:r>
    </w:p>
    <w:p>
      <w:pPr>
        <w:spacing w:before="0" w:after="0" w:line="780" w:lineRule="exact"/>
        <w:ind w:right="-148"/>
        <w:jc w:val="left"/>
        <w:rPr>
          <w:rFonts w:ascii="Times New Roman" w:hAnsi="Times New Roman" w:cs="Times New Roman" w:eastAsia="Times New Roman"/>
          <w:sz w:val="72"/>
          <w:szCs w:val="7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72"/>
          <w:szCs w:val="72"/>
          <w:color w:val="622322"/>
          <w:w w:val="67"/>
          <w:b/>
          <w:bCs/>
          <w:position w:val="-2"/>
        </w:rPr>
        <w:t>ج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-3"/>
          <w:w w:val="67"/>
          <w:b/>
          <w:bCs/>
          <w:position w:val="-2"/>
        </w:rPr>
        <w:t>ئ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55"/>
          <w:b/>
          <w:bCs/>
          <w:position w:val="-2"/>
        </w:rPr>
        <w:t>اتن</w:t>
      </w:r>
      <w:r>
        <w:rPr>
          <w:rFonts w:ascii="Times New Roman" w:hAnsi="Times New Roman" w:cs="Times New Roman" w:eastAsia="Times New Roman"/>
          <w:sz w:val="72"/>
          <w:szCs w:val="72"/>
          <w:color w:val="000000"/>
          <w:spacing w:val="0"/>
          <w:w w:val="100"/>
          <w:position w:val="0"/>
        </w:rPr>
      </w:r>
    </w:p>
    <w:p>
      <w:pPr>
        <w:spacing w:before="0" w:after="0" w:line="780" w:lineRule="exact"/>
        <w:ind w:right="-20"/>
        <w:jc w:val="left"/>
        <w:rPr>
          <w:rFonts w:ascii="Times New Roman" w:hAnsi="Times New Roman" w:cs="Times New Roman" w:eastAsia="Times New Roman"/>
          <w:sz w:val="72"/>
          <w:szCs w:val="7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-4"/>
          <w:b/>
          <w:bCs/>
          <w:position w:val="-2"/>
        </w:rPr>
        <w:t>ل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61"/>
          <w:b/>
          <w:bCs/>
          <w:position w:val="-2"/>
        </w:rPr>
        <w:t>يل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3"/>
          <w:w w:val="61"/>
          <w:b/>
          <w:bCs/>
          <w:position w:val="-2"/>
        </w:rPr>
        <w:t>ح</w:t>
      </w:r>
      <w:r>
        <w:rPr>
          <w:rFonts w:ascii="Times New Roman" w:hAnsi="Times New Roman" w:cs="Times New Roman" w:eastAsia="Times New Roman"/>
          <w:sz w:val="72"/>
          <w:szCs w:val="72"/>
          <w:color w:val="622322"/>
          <w:spacing w:val="0"/>
          <w:w w:val="41"/>
          <w:b/>
          <w:bCs/>
          <w:position w:val="-2"/>
        </w:rPr>
        <w:t>ت</w:t>
      </w:r>
      <w:r>
        <w:rPr>
          <w:rFonts w:ascii="Times New Roman" w:hAnsi="Times New Roman" w:cs="Times New Roman" w:eastAsia="Times New Roman"/>
          <w:sz w:val="72"/>
          <w:szCs w:val="7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80" w:right="1680"/>
          <w:cols w:num="4" w:equalWidth="0">
            <w:col w:w="3542" w:space="178"/>
            <w:col w:w="1405" w:space="179"/>
            <w:col w:w="1155" w:space="184"/>
            <w:col w:w="211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34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7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34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ٗا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68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ك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  <w:u w:val="thick" w:color="003366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b/>
          <w:bCs/>
          <w:u w:val="thick" w:color="003366"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u w:val="thick" w:color="003366"/>
          <w:position w:val="-1"/>
        </w:rPr>
        <w:t>دا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9"/>
          <w:b/>
          <w:bCs/>
          <w:u w:val="thick" w:color="003366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9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0"/>
          <w:w w:val="59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9"/>
          <w:b/>
          <w:bCs/>
          <w:u w:val="thick" w:color="0033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4"/>
          <w:w w:val="59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u w:val="thick" w:color="00336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b/>
          <w:bCs/>
          <w:u w:val="thick" w:color="003366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b/>
          <w:bCs/>
          <w:u w:val="thick" w:color="003366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6"/>
          <w:w w:val="58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b/>
          <w:bCs/>
          <w:u w:val="thick" w:color="0033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6"/>
          <w:w w:val="58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b/>
          <w:bCs/>
          <w:u w:val="thick" w:color="0033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9"/>
          <w:w w:val="58"/>
          <w:b/>
          <w:bCs/>
          <w:u w:val="thick" w:color="00336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5"/>
          <w:w w:val="58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ىإ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6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5"/>
          <w:b/>
          <w:bCs/>
          <w:position w:val="-1"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3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225"/>
          <w:b/>
          <w:bCs/>
          <w:position w:val="-1"/>
        </w:rPr>
        <w:t>,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50"/>
          <w:b/>
          <w:bCs/>
          <w:position w:val="-1"/>
        </w:rPr>
        <w:t>8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0"/>
          <w:w w:val="112"/>
          <w:b/>
          <w:bCs/>
          <w:position w:val="-1"/>
        </w:rPr>
        <w:t>2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4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6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5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6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9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7"/>
          <w:w w:val="39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4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1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61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  <w:position w:val="-1"/>
        </w:rPr>
        <w:t>غ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8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61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7"/>
          <w:position w:val="-1"/>
        </w:rPr>
        <w:t>فأ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tabs>
          <w:tab w:pos="4120" w:val="left"/>
        </w:tabs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7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8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9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89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7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  <w:tab/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5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9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65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1"/>
          <w:position w:val="-1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4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7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17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ً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4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4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1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17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9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1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1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3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3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67"/>
          <w:position w:val="-1"/>
        </w:rPr>
        <w:t>قل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1"/>
          <w:w w:val="67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72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ك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إٗ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17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46"/>
          <w:position w:val="-1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46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49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</w:rPr>
        <w:t>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</w:rPr>
        <w:t>غ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</w:rPr>
        <w:t>حي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3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3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ىإ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1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6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8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0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4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8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</w:rPr>
        <w:t>يى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w w:val="56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6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45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7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ٍ٘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1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1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8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6"/>
          <w:position w:val="-1"/>
        </w:rPr>
        <w:t>قٗ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5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5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1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1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8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45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هلا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2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94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3"/>
          <w:w w:val="17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24"/>
          <w:position w:val="-1"/>
        </w:rPr>
        <w:t>٘ي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24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39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39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39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7"/>
          <w:w w:val="13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68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يعأ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4"/>
          <w:w w:val="68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7"/>
          <w:position w:val="-1"/>
        </w:rPr>
        <w:t>عقا٘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7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156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56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6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42"/>
          <w:w w:val="15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9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0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4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4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34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7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90"/>
          <w:position w:val="-1"/>
        </w:rPr>
        <w:t>ظ٘ذ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w w:val="82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4"/>
          <w:w w:val="100"/>
          <w:b/>
          <w:bCs/>
          <w:position w:val="-1"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5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6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2"/>
          <w:w w:val="64"/>
          <w:b/>
          <w:bCs/>
          <w:position w:val="-1"/>
        </w:rPr>
        <w:t>5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0"/>
          <w:w w:val="112"/>
          <w:b/>
          <w:bCs/>
          <w:position w:val="-1"/>
        </w:rPr>
        <w:t>6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4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ٕٗ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1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9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9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  <w:position w:val="-1"/>
        </w:rPr>
        <w:t>غ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6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1"/>
          <w:position w:val="-1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34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6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7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1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1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5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4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84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6"/>
          <w:position w:val="-1"/>
        </w:rPr>
        <w:t>ظل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86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1"/>
          <w:position w:val="-1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34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4"/>
          <w:w w:val="34"/>
          <w:b/>
          <w:bCs/>
          <w:position w:val="-1"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2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5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50"/>
          <w:b/>
          <w:bCs/>
          <w:position w:val="-1"/>
        </w:rPr>
        <w:t>8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0"/>
          <w:w w:val="112"/>
          <w:b/>
          <w:bCs/>
          <w:position w:val="-1"/>
        </w:rPr>
        <w:t>6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9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68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8"/>
          <w:position w:val="-1"/>
        </w:rPr>
        <w:t>يعأ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2"/>
          <w:w w:val="68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5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80" w:right="1680"/>
        </w:sectPr>
      </w:pPr>
      <w:rPr/>
    </w:p>
    <w:p>
      <w:pPr>
        <w:spacing w:before="20" w:after="0" w:line="362" w:lineRule="exact"/>
        <w:ind w:left="325" w:right="-88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ىإ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19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6"/>
          <w:position w:val="-1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5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3"/>
          <w:w w:val="45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6"/>
          <w:position w:val="-1"/>
        </w:rPr>
        <w:t>قٗ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32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5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9"/>
          <w:position w:val="-1"/>
        </w:rPr>
        <w:t>فٗ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7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9"/>
          <w:position w:val="-1"/>
        </w:rPr>
        <w:t>حب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3"/>
          <w:w w:val="3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85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85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5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4"/>
          <w:w w:val="85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1"/>
          <w:position w:val="-1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20" w:after="0" w:line="362" w:lineRule="exact"/>
        <w:ind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4"/>
          <w:b/>
          <w:bCs/>
          <w:position w:val="-1"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4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2"/>
          <w:w w:val="64"/>
          <w:b/>
          <w:bCs/>
          <w:position w:val="-1"/>
        </w:rPr>
        <w:t>5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112"/>
          <w:b/>
          <w:bCs/>
          <w:position w:val="-1"/>
        </w:rPr>
        <w:t>6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0"/>
          <w:w w:val="112"/>
          <w:b/>
          <w:bCs/>
          <w:position w:val="-1"/>
        </w:rPr>
        <w:t>5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4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6"/>
          <w:position w:val="-1"/>
        </w:rPr>
        <w:t>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16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0"/>
          <w:position w:val="-1"/>
        </w:rPr>
        <w:t>وقأ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80" w:right="1680"/>
          <w:cols w:num="2" w:equalWidth="0">
            <w:col w:w="6112" w:space="167"/>
            <w:col w:w="2481"/>
          </w:cols>
        </w:sectPr>
      </w:pPr>
      <w:rPr/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23.5pt;margin-top:23.499983pt;width:571.5pt;height:795.136pt;mso-position-horizontal-relative:page;mso-position-vertical-relative:page;z-index:-5870" coordorigin="470,470" coordsize="11430,15903">
            <v:shape style="position:absolute;left:9596;top:1239;width:2304;height:1572" type="#_x0000_t75">
              <v:imagedata r:id="rId15" o:title=""/>
            </v:shape>
            <v:shape style="position:absolute;left:2102;top:1666;width:14;height:14" type="#_x0000_t75">
              <v:imagedata r:id="rId16" o:title=""/>
            </v:shape>
            <v:shape style="position:absolute;left:662;top:1728;width:9638;height:1022" type="#_x0000_t75">
              <v:imagedata r:id="rId17" o:title=""/>
            </v:shape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6"/>
          <w:position w:val="-1"/>
        </w:rPr>
        <w:t>قٗ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3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3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45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7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77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0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80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4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1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1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8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1"/>
          <w:position w:val="-1"/>
        </w:rPr>
        <w:t>طىا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9"/>
          <w:w w:val="8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81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72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1"/>
          <w:position w:val="-1"/>
        </w:rPr>
        <w:t>ً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1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5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ً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5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ب٘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9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24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24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7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100"/>
          <w:position w:val="-1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26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26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٘ى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2" w:lineRule="exact"/>
        <w:ind w:left="326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5"/>
          <w:w w:val="100"/>
          <w:b/>
          <w:bCs/>
          <w:position w:val="-1"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2"/>
          <w:w w:val="100"/>
          <w:b/>
          <w:bCs/>
          <w:position w:val="-1"/>
        </w:rPr>
        <w:t>66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ٕٗ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3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2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82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1"/>
          <w:w w:val="32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ىٗ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32"/>
          <w:position w:val="-1"/>
        </w:rPr>
        <w:t>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0"/>
          <w:w w:val="32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9"/>
          <w:position w:val="-1"/>
        </w:rPr>
        <w:t>حقز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9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17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،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58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58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61"/>
          <w:position w:val="-1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7"/>
          <w:position w:val="-1"/>
        </w:rPr>
        <w:t>فأ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3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83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4556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-5"/>
          <w:w w:val="97"/>
          <w:b/>
          <w:bCs/>
        </w:rPr>
        <w:t>%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2"/>
          <w:w w:val="97"/>
          <w:b/>
          <w:bCs/>
        </w:rPr>
        <w:t>53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1"/>
          <w:w w:val="97"/>
          <w:b/>
          <w:bCs/>
        </w:rPr>
        <w:t>8</w:t>
      </w:r>
      <w:r>
        <w:rPr>
          <w:rFonts w:ascii="Times New Roman" w:hAnsi="Times New Roman" w:cs="Times New Roman" w:eastAsia="Times New Roman"/>
          <w:sz w:val="32"/>
          <w:szCs w:val="32"/>
          <w:color w:val="FF0066"/>
          <w:spacing w:val="2"/>
          <w:w w:val="97"/>
          <w:b/>
          <w:bCs/>
        </w:rPr>
        <w:t>7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97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97"/>
        </w:rPr>
        <w:t>ٕٗ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9"/>
          <w:w w:val="97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5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69"/>
        </w:rPr>
        <w:t>حقز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69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48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-2"/>
          <w:w w:val="48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1"/>
        </w:rPr>
        <w:t>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1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003366"/>
          <w:spacing w:val="0"/>
          <w:w w:val="80"/>
        </w:rPr>
        <w:t>وقأ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480" w:right="168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87.439344pt;height:39.78pt;mso-position-horizontal-relative:char;mso-position-vertical-relative:line" type="#_x0000_t75">
            <v:imagedata r:id="rId1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1" w:after="0" w:line="277" w:lineRule="auto"/>
        <w:ind w:left="361" w:right="35" w:firstLine="115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/>
        <w:pict>
          <v:group style="position:absolute;margin-left:349.833099pt;margin-top:-68.078362pt;width:190.521897pt;height:35.685864pt;mso-position-horizontal-relative:page;mso-position-vertical-relative:paragraph;z-index:-5869" coordorigin="6997,-1362" coordsize="3810,714">
            <v:shape style="position:absolute;left:6997;top:-1021;width:3636;height:373" type="#_x0000_t75">
              <v:imagedata r:id="rId19" o:title=""/>
            </v:shape>
            <v:shape style="position:absolute;left:7676;top:-962;width:113;height:130" type="#_x0000_t75">
              <v:imagedata r:id="rId20" o:title=""/>
            </v:shape>
            <v:shape style="position:absolute;left:7624;top:-1340;width:78;height:85" type="#_x0000_t75">
              <v:imagedata r:id="rId21" o:title=""/>
            </v:shape>
            <v:shape style="position:absolute;left:7545;top:-1303;width:78;height:85" type="#_x0000_t75">
              <v:imagedata r:id="rId22" o:title=""/>
            </v:shape>
            <v:shape style="position:absolute;left:7522;top:-1191;width:191;height:263" type="#_x0000_t75">
              <v:imagedata r:id="rId23" o:title=""/>
            </v:shape>
            <v:shape style="position:absolute;left:7630;top:-1050;width:79;height:65" type="#_x0000_t75">
              <v:imagedata r:id="rId24" o:title=""/>
            </v:shape>
            <v:shape style="position:absolute;left:7765;top:-1074;width:195;height:242" type="#_x0000_t75">
              <v:imagedata r:id="rId25" o:title=""/>
            </v:shape>
            <v:shape style="position:absolute;left:7880;top:-783;width:78;height:85" type="#_x0000_t75">
              <v:imagedata r:id="rId26" o:title=""/>
            </v:shape>
            <v:shape style="position:absolute;left:7802;top:-746;width:78;height:85" type="#_x0000_t75">
              <v:imagedata r:id="rId27" o:title=""/>
            </v:shape>
            <v:shape style="position:absolute;left:7936;top:-1063;width:396;height:373" type="#_x0000_t75">
              <v:imagedata r:id="rId28" o:title=""/>
            </v:shape>
            <v:shape style="position:absolute;left:8354;top:-1313;width:335;height:502" type="#_x0000_t75">
              <v:imagedata r:id="rId29" o:title=""/>
            </v:shape>
            <v:shape style="position:absolute;left:8660;top:-1032;width:94;height:200" type="#_x0000_t75">
              <v:imagedata r:id="rId30" o:title=""/>
            </v:shape>
            <v:shape style="position:absolute;left:8478;top:-1175;width:130;height:162" type="#_x0000_t75">
              <v:imagedata r:id="rId31" o:title=""/>
            </v:shape>
            <v:shape style="position:absolute;left:8370;top:-1300;width:186;height:146" type="#_x0000_t75">
              <v:imagedata r:id="rId32" o:title=""/>
            </v:shape>
            <v:shape style="position:absolute;left:8729;top:-1056;width:301;height:225" type="#_x0000_t75">
              <v:imagedata r:id="rId33" o:title=""/>
            </v:shape>
            <v:shape style="position:absolute;left:9006;top:-1347;width:169;height:515" type="#_x0000_t75">
              <v:imagedata r:id="rId34" o:title=""/>
            </v:shape>
            <v:shape style="position:absolute;left:9227;top:-1311;width:64;height:489" type="#_x0000_t75">
              <v:imagedata r:id="rId35" o:title=""/>
            </v:shape>
            <v:shape style="position:absolute;left:9646;top:-962;width:113;height:130" type="#_x0000_t75">
              <v:imagedata r:id="rId36" o:title=""/>
            </v:shape>
            <v:shape style="position:absolute;left:9594;top:-1340;width:78;height:85" type="#_x0000_t75">
              <v:imagedata r:id="rId37" o:title=""/>
            </v:shape>
            <v:shape style="position:absolute;left:9516;top:-1303;width:78;height:85" type="#_x0000_t75">
              <v:imagedata r:id="rId38" o:title=""/>
            </v:shape>
            <v:shape style="position:absolute;left:9492;top:-1191;width:191;height:263" type="#_x0000_t75">
              <v:imagedata r:id="rId39" o:title=""/>
            </v:shape>
            <v:shape style="position:absolute;left:9600;top:-1050;width:79;height:65" type="#_x0000_t75">
              <v:imagedata r:id="rId40" o:title=""/>
            </v:shape>
            <v:shape style="position:absolute;left:9735;top:-1354;width:432;height:522" type="#_x0000_t75">
              <v:imagedata r:id="rId41" o:title=""/>
            </v:shape>
            <v:shape style="position:absolute;left:10143;top:-1234;width:275;height:402" type="#_x0000_t75">
              <v:imagedata r:id="rId42" o:title=""/>
            </v:shape>
            <v:shape style="position:absolute;left:10515;top:-1347;width:169;height:515" type="#_x0000_t75">
              <v:imagedata r:id="rId43" o:title=""/>
            </v:shape>
            <v:shape style="position:absolute;left:10736;top:-1311;width:64;height:489" type="#_x0000_t75">
              <v:imagedata r:id="rId44" o:title=""/>
            </v:shape>
            <v:shape style="position:absolute;left:7515;top:-1355;width:1783;height:701" type="#_x0000_t75">
              <v:imagedata r:id="rId45" o:title=""/>
            </v:shape>
            <v:group style="position:absolute;left:9594;top:-1340;width:78;height:85" coordorigin="9594,-1340" coordsize="78,85">
              <v:shape style="position:absolute;left:9594;top:-1340;width:78;height:85" coordorigin="9594,-1340" coordsize="78,85" path="m9672,-1309l9664,-1291,9655,-1273,9647,-1255,9629,-1263,9611,-1273,9594,-1283,9599,-1303,9606,-1322,9614,-1340,9632,-1332,9650,-1322,9667,-1312,9672,-1309xe" filled="f" stroked="t" strokeweight=".75pt" strokecolor="#008000">
                <v:path arrowok="t"/>
              </v:shape>
            </v:group>
            <v:group style="position:absolute;left:9516;top:-1303;width:78;height:85" coordorigin="9516,-1303" coordsize="78,85">
              <v:shape style="position:absolute;left:9516;top:-1303;width:78;height:85" coordorigin="9516,-1303" coordsize="78,85" path="m9593,-1273l9585,-1255,9577,-1237,9569,-1218,9550,-1227,9533,-1236,9516,-1246,9521,-1266,9528,-1285,9535,-1303,9554,-1295,9571,-1286,9589,-1276,9593,-1273xe" filled="f" stroked="t" strokeweight=".75pt" strokecolor="#008000">
                <v:path arrowok="t"/>
              </v:shape>
            </v:group>
            <v:group style="position:absolute;left:9492;top:-1191;width:266;height:359" coordorigin="9492,-1191" coordsize="266,359">
              <v:shape style="position:absolute;left:9492;top:-1191;width:266;height:359" coordorigin="9492,-1191" coordsize="266,359" path="m9759,-832l9739,-832,9719,-832,9700,-836,9665,-886,9646,-962,9637,-961,9628,-949,9618,-941,9607,-932,9596,-928,9584,-928,9524,-934,9492,-944,9492,-950,9526,-1021,9571,-1063,9620,-1096,9626,-1101,9625,-1107,9624,-1116,9622,-1125,9622,-1131,9622,-1133,9622,-1142,9647,-1191,9650,-1171,9653,-1152,9656,-1129,9659,-1110,9663,-1086,9667,-1065,9669,-1047,9672,-1030,9676,-1004,9696,-919,9746,-901,9754,-882,9758,-862,9759,-842,9759,-832xe" filled="f" stroked="t" strokeweight=".75pt" strokecolor="#008000">
                <v:path arrowok="t"/>
              </v:shape>
            </v:group>
            <v:group style="position:absolute;left:9562;top:-1050;width:78;height:65" coordorigin="9562,-1050" coordsize="78,65">
              <v:shape style="position:absolute;left:9562;top:-1050;width:78;height:65" coordorigin="9562,-1050" coordsize="78,65" path="m9639,-1010l9636,-1030,9633,-1050,9612,-1043,9594,-1034,9577,-1019,9564,-1005,9562,-990,9567,-988,9574,-987,9580,-986,9589,-985,9600,-985,9617,-990,9634,-1004,9639,-1010xe" filled="f" stroked="t" strokeweight=".75pt" strokecolor="#008000">
                <v:path arrowok="t"/>
              </v:shape>
            </v:group>
            <v:group style="position:absolute;left:9735;top:-1354;width:432;height:522" coordorigin="9735,-1354" coordsize="432,522">
              <v:shape style="position:absolute;left:9735;top:-1354;width:432;height:522" coordorigin="9735,-1354" coordsize="432,522" path="m10167,-832l10145,-832,10124,-832,10102,-832,10080,-832,10059,-832,10037,-832,10016,-832,9994,-832,9972,-832,9951,-832,9929,-832,9908,-832,9886,-832,9864,-832,9843,-832,9821,-832,9800,-832,9778,-832,9756,-832,9735,-832,9735,-852,9735,-872,9735,-892,9754,-899,9774,-901,9800,-902,9818,-905,9873,-931,9896,-992,9897,-1010,9897,-1030,9890,-1112,9877,-1188,9853,-1266,9846,-1270,9839,-1274,9842,-1294,9845,-1314,9850,-1336,9856,-1354,9863,-1351,9871,-1341,9884,-1334,9901,-1328,9922,-1324,9922,-1297,9921,-1278,9919,-1263,9917,-1254,9914,-1243,9912,-1244,9908,-1245,9901,-1247,9899,-1248,9898,-1248,9896,-1249,9901,-1230,9905,-1210,9917,-1143,9924,-1071,9923,-1052,9922,-1033,9920,-1012,9917,-993,9914,-973,9938,-987,9958,-1000,9974,-1009,9986,-1016,10008,-1028,10029,-1037,10047,-1042,10064,-1046,10091,-1044,10152,-1003,10167,-945,10167,-880,10167,-844,10167,-832xe" filled="f" stroked="t" strokeweight=".75pt" strokecolor="#008000">
                <v:path arrowok="t"/>
              </v:shape>
            </v:group>
            <v:group style="position:absolute;left:9890;top:-973;width:223;height:72" coordorigin="9890,-973" coordsize="223,72">
              <v:shape style="position:absolute;left:9890;top:-973;width:223;height:72" coordorigin="9890,-973" coordsize="223,72" path="m10113,-932l10113,-946,10107,-956,10095,-963,10079,-969,10058,-973,10035,-972,9976,-957,9921,-927,9890,-906,9908,-904,9988,-901,10030,-901,10063,-903,10088,-908,10104,-915,10112,-926,10113,-932xe" filled="f" stroked="t" strokeweight=".75pt" strokecolor="#008000">
                <v:path arrowok="t"/>
              </v:shape>
            </v:group>
            <v:group style="position:absolute;left:10297;top:-1234;width:78;height:85" coordorigin="10297,-1234" coordsize="78,85">
              <v:shape style="position:absolute;left:10297;top:-1234;width:78;height:85" coordorigin="10297,-1234" coordsize="78,85" path="m10374,-1204l10366,-1185,10358,-1167,10350,-1149,10332,-1157,10314,-1167,10297,-1177,10302,-1197,10309,-1215,10317,-1234,10335,-1226,10353,-1216,10370,-1206,10374,-1204xe" filled="f" stroked="t" strokeweight=".75pt" strokecolor="#008000">
                <v:path arrowok="t"/>
              </v:shape>
            </v:group>
            <v:group style="position:absolute;left:10143;top:-1063;width:396;height:231" coordorigin="10143,-1063" coordsize="396,231">
              <v:shape style="position:absolute;left:10143;top:-1063;width:396;height:231" coordorigin="10143,-1063" coordsize="396,231" path="m10539,-832l10519,-832,10499,-832,10479,-832,10459,-832,10439,-832,10419,-832,10399,-832,10379,-832,10359,-832,10339,-832,10319,-832,10299,-832,10279,-832,10259,-832,10239,-832,10219,-832,10199,-832,10179,-832,10159,-832,10149,-851,10144,-871,10143,-890,10163,-893,10223,-897,10283,-900,10363,-901,10403,-901,10395,-920,10346,-962,10292,-988,10241,-993,10229,-993,10217,-991,10225,-1011,10235,-1028,10253,-1046,10270,-1057,10287,-1063,10308,-1062,10380,-1028,10432,-979,10472,-938,10490,-920,10504,-909,10514,-903,10525,-901,10532,-901,10539,-901,10539,-881,10539,-861,10539,-841,10539,-832xe" filled="f" stroked="t" strokeweight=".75pt" strokecolor="#008000">
                <v:path arrowok="t"/>
              </v:shape>
            </v:group>
            <v:group style="position:absolute;left:10515;top:-1347;width:169;height:515" coordorigin="10515,-1347" coordsize="169,515">
              <v:shape style="position:absolute;left:10515;top:-1347;width:169;height:515" coordorigin="10515,-1347" coordsize="169,515" path="m10684,-832l10664,-832,10644,-832,10624,-832,10604,-832,10584,-832,10564,-832,10544,-832,10524,-832,10518,-852,10515,-871,10515,-891,10535,-895,10594,-901,10634,-901,10634,-921,10632,-1001,10626,-1081,10620,-1140,10613,-1200,10597,-1246,10591,-1250,10597,-1314,10609,-1347,10610,-1346,10612,-1344,10618,-1324,10633,-1310,10646,-1304,10657,-1299,10669,-1293,10668,-1274,10667,-1254,10665,-1235,10662,-1224,10660,-1217,10654,-1219,10649,-1221,10643,-1223,10646,-1203,10648,-1183,10659,-1104,10664,-1064,10666,-1045,10677,-965,10683,-901,10684,-843,10684,-832xe" filled="f" stroked="t" strokeweight=".75pt" strokecolor="#008000">
                <v:path arrowok="t"/>
              </v:shape>
            </v:group>
            <v:group style="position:absolute;left:10736;top:-1311;width:64;height:489" coordorigin="10736,-1311" coordsize="64,489">
              <v:shape style="position:absolute;left:10736;top:-1311;width:64;height:489" coordorigin="10736,-1311" coordsize="64,489" path="m10800,-934l10790,-874,10765,-822,10763,-824,10761,-825,10762,-833,10763,-842,10763,-852,10764,-862,10764,-868,10764,-872,10761,-945,10756,-1013,10751,-1073,10744,-1152,10738,-1212,10736,-1230,10740,-1254,10746,-1271,10755,-1294,10762,-1311,10766,-1298,10778,-1217,10785,-1146,10792,-1073,10797,-1007,10800,-936,10800,-934xe" filled="f" stroked="t" strokeweight=".75pt" strokecolor="#008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6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3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3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4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2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2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80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0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0"/>
        </w:rPr>
        <w:t>طىا</w:t>
      </w:r>
      <w:r>
        <w:rPr>
          <w:rFonts w:ascii="Times New Roman" w:hAnsi="Times New Roman" w:cs="Times New Roman" w:eastAsia="Times New Roman"/>
          <w:sz w:val="32"/>
          <w:szCs w:val="32"/>
          <w:spacing w:val="23"/>
          <w:w w:val="8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3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8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7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5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75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3"/>
        </w:rPr>
        <w:t>ٔى</w:t>
      </w:r>
      <w:r>
        <w:rPr>
          <w:rFonts w:ascii="Times New Roman" w:hAnsi="Times New Roman" w:cs="Times New Roman" w:eastAsia="Times New Roman"/>
          <w:sz w:val="32"/>
          <w:szCs w:val="32"/>
          <w:spacing w:val="12"/>
          <w:w w:val="73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3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73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3"/>
        </w:rPr>
        <w:t>ٕٗ</w:t>
      </w:r>
      <w:r>
        <w:rPr>
          <w:rFonts w:ascii="Times New Roman" w:hAnsi="Times New Roman" w:cs="Times New Roman" w:eastAsia="Times New Roman"/>
          <w:sz w:val="32"/>
          <w:szCs w:val="32"/>
          <w:spacing w:val="32"/>
          <w:w w:val="73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80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6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70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7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حطخ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7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عض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0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1"/>
          <w:w w:val="7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8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8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8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26"/>
          <w:w w:val="6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"/>
        </w:rPr>
        <w:t>ٙ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7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6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قز</w:t>
      </w:r>
      <w:r>
        <w:rPr>
          <w:rFonts w:ascii="Times New Roman" w:hAnsi="Times New Roman" w:cs="Times New Roman" w:eastAsia="Times New Roman"/>
          <w:sz w:val="32"/>
          <w:szCs w:val="32"/>
          <w:spacing w:val="46"/>
          <w:w w:val="6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6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17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4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8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6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ُ٘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8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37"/>
          <w:w w:val="6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8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</w:p>
    <w:p>
      <w:pPr>
        <w:spacing w:before="0" w:after="0" w:line="367" w:lineRule="exact"/>
        <w:ind w:left="5878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4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74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22"/>
          <w:w w:val="7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4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</w:t>
      </w:r>
    </w:p>
    <w:p>
      <w:pPr>
        <w:spacing w:before="54" w:after="0" w:line="240" w:lineRule="auto"/>
        <w:ind w:left="3347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وم</w:t>
      </w:r>
      <w:r>
        <w:rPr>
          <w:rFonts w:ascii="Times New Roman" w:hAnsi="Times New Roman" w:cs="Times New Roman" w:eastAsia="Times New Roman"/>
          <w:sz w:val="32"/>
          <w:szCs w:val="32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9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62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2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62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2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-47"/>
          <w:w w:val="16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5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5" w:after="0" w:line="362" w:lineRule="exact"/>
        <w:ind w:left="2315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0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0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ا٘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9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هل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8"/>
          <w:position w:val="-1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position w:val="-1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spacing w:before="61" w:after="0" w:line="240" w:lineRule="auto"/>
        <w:ind w:left="255" w:right="-20"/>
        <w:jc w:val="left"/>
        <w:tabs>
          <w:tab w:pos="934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2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طىا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7"/>
        </w:rPr>
        <w:t>هلا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24"/>
          <w:w w:val="77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8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8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6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9" w:after="0" w:line="362" w:lineRule="exact"/>
        <w:ind w:left="908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6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4"/>
          <w:position w:val="-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7"/>
          <w:w w:val="34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  <w:position w:val="-1"/>
        </w:rPr>
        <w:t>اٗ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8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23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23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6"/>
          <w:position w:val="-1"/>
        </w:rPr>
        <w:t>يذ</w:t>
      </w:r>
      <w:r>
        <w:rPr>
          <w:rFonts w:ascii="Times New Roman" w:hAnsi="Times New Roman" w:cs="Times New Roman" w:eastAsia="Times New Roman"/>
          <w:sz w:val="32"/>
          <w:szCs w:val="32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33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33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1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1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  <w:position w:val="-1"/>
        </w:rPr>
        <w:t>٘ى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  <w:position w:val="-1"/>
        </w:rPr>
        <w:t>عضٗ</w:t>
      </w:r>
      <w:r>
        <w:rPr>
          <w:rFonts w:ascii="Times New Roman" w:hAnsi="Times New Roman" w:cs="Times New Roman" w:eastAsia="Times New Roman"/>
          <w:sz w:val="32"/>
          <w:szCs w:val="32"/>
          <w:spacing w:val="19"/>
          <w:w w:val="7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ٗأ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pgSz w:w="11920" w:h="16840"/>
          <w:pgMar w:top="660" w:bottom="280" w:left="840" w:right="1260"/>
        </w:sectPr>
      </w:pPr>
      <w:rPr/>
    </w:p>
    <w:p>
      <w:pPr>
        <w:spacing w:before="61" w:after="0" w:line="362" w:lineRule="exact"/>
        <w:ind w:left="1758" w:right="-88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5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5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3"/>
          <w:position w:val="-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3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هلاخ</w:t>
      </w:r>
      <w:r>
        <w:rPr>
          <w:rFonts w:ascii="Times New Roman" w:hAnsi="Times New Roman" w:cs="Times New Roman" w:eastAsia="Times New Roman"/>
          <w:sz w:val="32"/>
          <w:szCs w:val="32"/>
          <w:spacing w:val="2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طخ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0"/>
        </w:rPr>
      </w:r>
    </w:p>
    <w:p>
      <w:pPr>
        <w:spacing w:before="61" w:after="0" w:line="362" w:lineRule="exact"/>
        <w:ind w:right="-20"/>
        <w:jc w:val="left"/>
        <w:tabs>
          <w:tab w:pos="422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6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46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42"/>
          <w:w w:val="55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9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2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0"/>
          <w:w w:val="62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62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840" w:right="1260"/>
          <w:cols w:num="2" w:equalWidth="0">
            <w:col w:w="4945" w:space="179"/>
            <w:col w:w="4696"/>
          </w:cols>
        </w:sectPr>
      </w:pPr>
      <w:rPr/>
    </w:p>
    <w:p>
      <w:pPr>
        <w:spacing w:before="61" w:after="0" w:line="362" w:lineRule="exact"/>
        <w:ind w:left="864" w:right="-20"/>
        <w:jc w:val="left"/>
        <w:tabs>
          <w:tab w:pos="934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7"/>
          <w:position w:val="-1"/>
        </w:rPr>
        <w:t>قفا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7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7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32"/>
          <w:w w:val="67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1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1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  <w:position w:val="-1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  <w:position w:val="-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1"/>
          <w:position w:val="-1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position w:val="-1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80"/>
          <w:position w:val="-1"/>
        </w:rPr>
        <w:t>هٍ٘ٞ</w:t>
      </w:r>
      <w:r>
        <w:rPr>
          <w:rFonts w:ascii="Times New Roman" w:hAnsi="Times New Roman" w:cs="Times New Roman" w:eastAsia="Times New Roman"/>
          <w:sz w:val="32"/>
          <w:szCs w:val="32"/>
          <w:spacing w:val="-66"/>
          <w:w w:val="18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3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3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  <w:position w:val="-1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2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  <w:position w:val="-1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0"/>
          <w:w w:val="62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62"/>
          <w:position w:val="-1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-1"/>
        </w:rPr>
        <w:t>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  <w:position w:val="0"/>
        </w:rPr>
      </w:r>
    </w:p>
    <w:p>
      <w:pPr>
        <w:spacing w:before="61" w:after="0" w:line="240" w:lineRule="auto"/>
        <w:ind w:left="1705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2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8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6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12"/>
          <w:w w:val="6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6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6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44"/>
          <w:w w:val="6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3"/>
        </w:rPr>
        <w:t>حط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3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6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240" w:lineRule="auto"/>
        <w:ind w:left="255" w:right="-20"/>
        <w:jc w:val="left"/>
        <w:tabs>
          <w:tab w:pos="4260" w:val="left"/>
          <w:tab w:pos="908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55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8"/>
        </w:rPr>
        <w:t>ب٘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8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8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8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8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42"/>
          <w:w w:val="5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طىا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4"/>
        </w:rPr>
        <w:t>يطٝ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4"/>
          <w:w w:val="55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42"/>
          <w:w w:val="158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275" w:lineRule="auto"/>
        <w:ind w:left="255" w:right="92" w:firstLine="6559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0"/>
        </w:rPr>
        <w:t>طىا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9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غ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6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5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85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ٛ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4"/>
        </w:rPr>
        <w:t>ه٘ثق</w:t>
      </w:r>
      <w:r>
        <w:rPr>
          <w:rFonts w:ascii="Times New Roman" w:hAnsi="Times New Roman" w:cs="Times New Roman" w:eastAsia="Times New Roman"/>
          <w:sz w:val="32"/>
          <w:szCs w:val="32"/>
          <w:spacing w:val="29"/>
          <w:w w:val="6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1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5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85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يى</w:t>
      </w:r>
      <w:r>
        <w:rPr>
          <w:rFonts w:ascii="Times New Roman" w:hAnsi="Times New Roman" w:cs="Times New Roman" w:eastAsia="Times New Roman"/>
          <w:sz w:val="32"/>
          <w:szCs w:val="32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3"/>
        </w:rPr>
        <w:t>طيى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7"/>
        </w:rPr>
        <w:t>حط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87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6" w:after="0" w:line="240" w:lineRule="auto"/>
        <w:ind w:left="5196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118"/>
        </w:rPr>
        <w:t>حظ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1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هلاخ</w:t>
      </w:r>
      <w:r>
        <w:rPr>
          <w:rFonts w:ascii="Times New Roman" w:hAnsi="Times New Roman" w:cs="Times New Roman" w:eastAsia="Times New Roman"/>
          <w:sz w:val="32"/>
          <w:szCs w:val="32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12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ه٘ثق</w:t>
      </w:r>
      <w:r>
        <w:rPr>
          <w:rFonts w:ascii="Times New Roman" w:hAnsi="Times New Roman" w:cs="Times New Roman" w:eastAsia="Times New Roman"/>
          <w:sz w:val="32"/>
          <w:szCs w:val="32"/>
          <w:spacing w:val="17"/>
          <w:w w:val="6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ُٗل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54" w:after="0" w:line="240" w:lineRule="auto"/>
        <w:ind w:left="255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حي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3"/>
        </w:rPr>
        <w:t>طيى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ك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7"/>
        </w:rPr>
        <w:t>ُ٘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6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9"/>
        </w:rPr>
        <w:t>ؤ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82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82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٘ذ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362" w:lineRule="exact"/>
        <w:ind w:left="1114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0"/>
          <w:w w:val="5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8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8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8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8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8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6"/>
          <w:w w:val="58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48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6"/>
          <w:position w:val="-1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  <w:position w:val="-1"/>
        </w:rPr>
        <w:t>يى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12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  <w:position w:val="-1"/>
        </w:rPr>
        <w:t>ق٘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39"/>
          <w:position w:val="-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ف٘ذ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4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49"/>
          <w:position w:val="-1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  <w:position w:val="-1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0"/>
          <w:position w:val="-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0"/>
          <w:position w:val="-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  <w:position w:val="-1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4"/>
          <w:position w:val="-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11"/>
          <w:position w:val="-1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11"/>
          <w:position w:val="-1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1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7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  <w:position w:val="-1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  <w:position w:val="-1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  <w:position w:val="-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  <w:position w:val="-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  <w:position w:val="-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7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7"/>
          <w:position w:val="-1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  <w:position w:val="-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840" w:right="1260"/>
        </w:sectPr>
      </w:pPr>
      <w:rPr/>
    </w:p>
    <w:p>
      <w:pPr>
        <w:spacing w:before="61" w:after="0" w:line="240" w:lineRule="auto"/>
        <w:ind w:left="255" w:right="-88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4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</w:rPr>
        <w:t>ا٘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9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61" w:after="0" w:line="240" w:lineRule="auto"/>
        <w:ind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2"/>
          <w:szCs w:val="32"/>
          <w:w w:val="103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3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4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3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1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41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2"/>
        </w:rPr>
        <w:t>ٜ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6"/>
          <w:w w:val="6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2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362" w:lineRule="exact"/>
        <w:ind w:right="510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position w:val="-1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position w:val="-1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-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-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  <w:position w:val="-1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4"/>
          <w:position w:val="-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  <w:position w:val="-1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0"/>
        </w:rPr>
      </w:r>
    </w:p>
    <w:p>
      <w:pPr>
        <w:jc w:val="right"/>
        <w:spacing w:after="0"/>
        <w:sectPr>
          <w:type w:val="continuous"/>
          <w:pgSz w:w="11920" w:h="16840"/>
          <w:pgMar w:top="1360" w:bottom="280" w:left="840" w:right="1260"/>
          <w:cols w:num="2" w:equalWidth="0">
            <w:col w:w="4530" w:space="267"/>
            <w:col w:w="5023"/>
          </w:cols>
        </w:sectPr>
      </w:pPr>
      <w:rPr/>
    </w:p>
    <w:p>
      <w:pPr>
        <w:spacing w:before="61" w:after="0" w:line="240" w:lineRule="auto"/>
        <w:ind w:left="255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/>
        <w:pict>
          <v:group style="position:absolute;margin-left:23.625pt;margin-top:23.624983pt;width:548.194pt;height:794.886pt;mso-position-horizontal-relative:page;mso-position-vertical-relative:page;z-index:-5868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5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5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4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7"/>
        </w:rPr>
        <w:t>هلا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30"/>
          <w:w w:val="77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6"/>
        </w:rPr>
        <w:t>     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6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6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ٙ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ً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4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9" w:after="0" w:line="240" w:lineRule="auto"/>
        <w:ind w:right="521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٘ٝ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9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5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ٓ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ٕ</w:t>
      </w:r>
      <w:r>
        <w:rPr>
          <w:rFonts w:ascii="Times New Roman" w:hAnsi="Times New Roman" w:cs="Times New Roman" w:eastAsia="Times New Roman"/>
          <w:sz w:val="32"/>
          <w:szCs w:val="32"/>
          <w:spacing w:val="25"/>
          <w:w w:val="6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3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93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9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6"/>
          <w:w w:val="3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82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82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49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8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23"/>
          <w:w w:val="7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3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3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ّ</w:t>
      </w:r>
    </w:p>
    <w:p>
      <w:pPr>
        <w:spacing w:before="55" w:after="0" w:line="240" w:lineRule="auto"/>
        <w:ind w:left="2699" w:right="-20"/>
        <w:jc w:val="left"/>
        <w:tabs>
          <w:tab w:pos="5640" w:val="left"/>
        </w:tabs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2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2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9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حق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5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2"/>
          <w:w w:val="5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ٗز</w:t>
        <w:tab/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2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spacing w:val="8"/>
          <w:w w:val="3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49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3"/>
        </w:rPr>
        <w:t>عٍ</w:t>
      </w:r>
      <w:r>
        <w:rPr>
          <w:rFonts w:ascii="Times New Roman" w:hAnsi="Times New Roman" w:cs="Times New Roman" w:eastAsia="Times New Roman"/>
          <w:sz w:val="32"/>
          <w:szCs w:val="32"/>
          <w:spacing w:val="13"/>
          <w:w w:val="83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٘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275" w:lineRule="auto"/>
        <w:ind w:left="337" w:right="92" w:firstLine="3145"/>
        <w:jc w:val="both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48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48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1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1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1"/>
        </w:rPr>
        <w:t>ٓ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6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ض٘ي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68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8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88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8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12"/>
          <w:w w:val="8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2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2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2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2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2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5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74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22"/>
          <w:w w:val="74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4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4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2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30"/>
          <w:w w:val="6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17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51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9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9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31"/>
          <w:w w:val="5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4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5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3"/>
        </w:rPr>
        <w:t>عٍ</w:t>
      </w:r>
      <w:r>
        <w:rPr>
          <w:rFonts w:ascii="Times New Roman" w:hAnsi="Times New Roman" w:cs="Times New Roman" w:eastAsia="Times New Roman"/>
          <w:sz w:val="32"/>
          <w:szCs w:val="32"/>
          <w:spacing w:val="13"/>
          <w:w w:val="83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7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0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0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اٗ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2"/>
        </w:rPr>
        <w:t>با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92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2"/>
        </w:rPr>
        <w:t>ٗأ</w:t>
      </w:r>
      <w:r>
        <w:rPr>
          <w:rFonts w:ascii="Times New Roman" w:hAnsi="Times New Roman" w:cs="Times New Roman" w:eastAsia="Times New Roman"/>
          <w:sz w:val="32"/>
          <w:szCs w:val="32"/>
          <w:spacing w:val="9"/>
          <w:w w:val="92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92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92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1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1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5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2" w:after="0" w:line="240" w:lineRule="auto"/>
        <w:ind w:left="529" w:right="100"/>
        <w:jc w:val="center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82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82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8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8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0"/>
        </w:rPr>
        <w:t>قأ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ً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2"/>
        </w:rPr>
        <w:t>ٔ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8"/>
        </w:rPr>
        <w:t>حظ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ٌ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2"/>
        </w:rPr>
        <w:t>يع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2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حي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8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9" w:after="0" w:line="275" w:lineRule="auto"/>
        <w:ind w:left="2613" w:right="92" w:firstLine="-61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-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46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79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17"/>
        </w:rPr>
        <w:t>م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80"/>
        </w:rPr>
        <w:t>ه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ِ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50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ٗأ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49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8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6"/>
        </w:rPr>
        <w:t>ا٘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96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ٗأ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44"/>
        </w:rPr>
        <w:t>ص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58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54"/>
        </w:rPr>
        <w:t>ة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أٗ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ث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5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65"/>
        </w:rPr>
        <w:t>ش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3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63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ز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ٍ٘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ىٗأ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3"/>
        </w:rPr>
        <w:t>عٍ</w:t>
      </w:r>
      <w:r>
        <w:rPr>
          <w:rFonts w:ascii="Times New Roman" w:hAnsi="Times New Roman" w:cs="Times New Roman" w:eastAsia="Times New Roman"/>
          <w:sz w:val="32"/>
          <w:szCs w:val="32"/>
          <w:spacing w:val="13"/>
          <w:w w:val="83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27"/>
        </w:rPr>
        <w:t>خ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ء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45"/>
        </w:rPr>
        <w:t>ق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1" w:after="0" w:line="240" w:lineRule="auto"/>
        <w:ind w:left="255" w:right="-20"/>
        <w:jc w:val="left"/>
        <w:rPr>
          <w:rFonts w:ascii="Wingdings" w:hAnsi="Wingdings" w:cs="Wingdings" w:eastAsia="Wingdings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ى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9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6"/>
        </w:rPr>
        <w:t>طل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86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212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َ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1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51"/>
        </w:rPr>
        <w:t>ن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4"/>
        </w:rPr>
        <w:t>ف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7"/>
        </w:rPr>
        <w:t>ب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6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59"/>
        </w:rPr>
        <w:t>س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9"/>
        </w:rPr>
        <w:t>  </w:t>
      </w:r>
      <w:r>
        <w:rPr>
          <w:rFonts w:ascii="Times New Roman" w:hAnsi="Times New Roman" w:cs="Times New Roman" w:eastAsia="Times New Roman"/>
          <w:sz w:val="32"/>
          <w:szCs w:val="32"/>
          <w:spacing w:val="30"/>
          <w:w w:val="5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7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1"/>
        </w:rPr>
        <w:t>ظ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ُ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إ</w:t>
      </w:r>
      <w:r>
        <w:rPr>
          <w:rFonts w:ascii="Times New Roman" w:hAnsi="Times New Roman" w:cs="Times New Roman" w:eastAsia="Times New Roman"/>
          <w:sz w:val="32"/>
          <w:szCs w:val="3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ٖ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32"/>
        </w:rPr>
        <w:t>ي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32"/>
        </w:rPr>
        <w:t>ٝ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د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ٗ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6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66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4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4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84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72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80"/>
        </w:rPr>
        <w:t>حطل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80"/>
        </w:rPr>
        <w:t>أ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9"/>
        </w:rPr>
        <w:t>ىا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69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ٞ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52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ْ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72"/>
        </w:rPr>
        <w:t>ذ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69"/>
        </w:rPr>
        <w:t>ح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69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4"/>
        </w:rPr>
        <w:t>ت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ٍ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 </w:t>
      </w:r>
      <w:r>
        <w:rPr>
          <w:rFonts w:ascii="Wingdings" w:hAnsi="Wingdings" w:cs="Wingdings" w:eastAsia="Wingdings"/>
          <w:sz w:val="32"/>
          <w:szCs w:val="32"/>
          <w:spacing w:val="0"/>
          <w:w w:val="100"/>
        </w:rPr>
        <w:t></w:t>
      </w:r>
    </w:p>
    <w:p>
      <w:pPr>
        <w:spacing w:before="54" w:after="0" w:line="240" w:lineRule="auto"/>
        <w:ind w:right="514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w w:val="88"/>
        </w:rPr>
        <w:t>و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88"/>
        </w:rPr>
        <w:t>ض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47"/>
        </w:rPr>
        <w:t>فأ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3"/>
        </w:rPr>
        <w:t>ج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38"/>
        </w:rPr>
        <w:t>ئ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11"/>
        </w:rPr>
        <w:t>ا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50"/>
        </w:rPr>
        <w:t>ر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ّ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19"/>
        </w:rPr>
        <w:t>ل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56"/>
        </w:rPr>
        <w:t>ىذ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ٚ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8"/>
        </w:rPr>
        <w:t>ط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98"/>
        </w:rPr>
        <w:t>ع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أ</w:t>
      </w:r>
    </w:p>
    <w:p>
      <w:pPr>
        <w:jc w:val="right"/>
        <w:spacing w:after="0"/>
        <w:sectPr>
          <w:type w:val="continuous"/>
          <w:pgSz w:w="11920" w:h="16840"/>
          <w:pgMar w:top="1360" w:bottom="280" w:left="840" w:right="1260"/>
        </w:sectPr>
      </w:pPr>
      <w:rPr/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32.299999pt;margin-top:186.939987pt;width:531.7pt;height:457.85pt;mso-position-horizontal-relative:page;mso-position-vertical-relative:page;z-index:-5867" coordorigin="646,3739" coordsize="10634,9157">
            <v:group style="position:absolute;left:706;top:3799;width:10114;height:9037" coordorigin="706,3799" coordsize="10114,9037">
              <v:shape style="position:absolute;left:706;top:3799;width:10114;height:9037" coordorigin="706,3799" coordsize="10114,9037" path="m6349,11690l5577,11690,5963,12836,6349,1169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7108,11560l4819,11560,4937,12749,5577,11690,7095,11690,7108,1156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7095,11690l6349,11690,6989,12749,7095,1169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7822,11306l4104,11306,3951,12492,4819,11560,7854,11560,7822,11306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7854,11560l7108,11560,7975,12492,7854,1156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8464,10937l3462,10937,3042,12074,4104,11306,8600,11306,8464,1093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8600,11306l7822,11306,8884,12074,8600,11306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9011,10467l2915,10467,2246,11512,3462,10937,9312,10937,9011,1046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9312,10937l8464,10937,9680,11512,9312,1093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9440,9915l2486,9915,1592,10828,2915,10467,9981,10467,9440,9915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9981,10467l9011,10467,10334,10828,9981,1046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1106,6588l2190,7334,807,7436,2039,7985,706,8317,2039,8649,807,9199,2190,9301,1106,10046,2486,9915,10628,9915,9736,9301,11119,9199,9887,8649,11220,8317,9887,7985,11119,7436,9736,7334,10628,6720,2486,6720,1106,6588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10628,9915l9440,9915,10820,10046,10628,9915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1592,5807l2486,6720,9440,6720,9981,6167,2915,6167,1592,580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10820,6588l9440,6720,10628,6720,10820,6588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2246,5122l2915,6167,9011,6167,9312,5698,3462,5698,2246,5122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10334,5807l9011,6167,9981,6167,10334,5807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3042,4560l3462,5698,8464,5698,8600,5329,4104,5329,3042,456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9680,5122l8464,5698,9312,5698,9680,5122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3951,4143l4104,5329,7822,5329,7854,5074,4819,5074,3951,4143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8884,4560l7822,5329,8600,5329,8884,4560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4937,3886l4819,5074,7108,5074,7095,4945,5577,4945,4937,3886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7975,4143l7108,5074,7854,5074,7975,4143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5963,3799l5577,4945,6349,4945,5963,3799e" filled="t" fillcolor="#FFFF00" stroked="f">
                <v:path arrowok="t"/>
                <v:fill/>
              </v:shape>
              <v:shape style="position:absolute;left:706;top:3799;width:10114;height:9037" coordorigin="706,3799" coordsize="10114,9037" path="m6989,3886l6349,4945,7095,4945,6989,3886e" filled="t" fillcolor="#FFFF00" stroked="f">
                <v:path arrowok="t"/>
                <v:fill/>
              </v:shape>
            </v:group>
            <v:group style="position:absolute;left:706;top:3799;width:10514;height:9037" coordorigin="706,3799" coordsize="10514,9037">
              <v:shape style="position:absolute;left:706;top:3799;width:10514;height:9037" coordorigin="706,3799" coordsize="10514,9037" path="m706,8317l2039,7985,807,7436,2190,7334,1106,6588,2486,6720,1592,5807,2915,6167,2246,5122,3462,5698,3042,4560,4104,5329,3951,4143,4819,5074,4937,3886,5577,4945,5963,3799,6349,4945,6989,3886,7108,5074,7975,4143,7822,5329,8884,4560,8464,5698,9680,5122,9011,6167,10334,5807,9440,6720,10820,6588,9736,7334,11119,7436,9887,7985,11220,8317,9887,8649,11119,9199,9736,9301,10820,10046,9440,9915,10334,10828,9011,10467,9680,11512,8464,10937,8884,12074,7822,11306,7975,12492,7108,11560,6989,12749,6349,11690,5963,12836,5577,11690,4937,12749,4819,11560,3951,12492,4104,11306,3042,12074,3462,10937,2246,11512,2915,10467,1592,10828,2486,9915,1106,10046,2190,9301,807,9199,2039,8649,706,8317xe" filled="f" stroked="t" strokeweight="6pt" strokecolor="#000000">
                <v:path arrowok="t"/>
              </v:shape>
              <v:shape style="position:absolute;left:3235;top:6053;width:5458;height:4531" type="#_x0000_t75">
                <v:imagedata r:id="rId46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866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527" w:lineRule="exact"/>
        <w:ind w:left="1803" w:right="1747"/>
        <w:jc w:val="center"/>
        <w:rPr>
          <w:rFonts w:ascii="Calibri" w:hAnsi="Calibri" w:cs="Calibri" w:eastAsia="Calibri"/>
          <w:sz w:val="144"/>
          <w:szCs w:val="144"/>
        </w:rPr>
      </w:pPr>
      <w:rPr/>
      <w:r>
        <w:rPr>
          <w:rFonts w:ascii="Calibri" w:hAnsi="Calibri" w:cs="Calibri" w:eastAsia="Calibri"/>
          <w:sz w:val="144"/>
          <w:szCs w:val="144"/>
          <w:spacing w:val="0"/>
          <w:w w:val="100"/>
          <w:b/>
          <w:bCs/>
          <w:position w:val="8"/>
        </w:rPr>
        <w:t>General</w:t>
      </w:r>
      <w:r>
        <w:rPr>
          <w:rFonts w:ascii="Calibri" w:hAnsi="Calibri" w:cs="Calibri" w:eastAsia="Calibri"/>
          <w:sz w:val="144"/>
          <w:szCs w:val="144"/>
          <w:spacing w:val="0"/>
          <w:w w:val="100"/>
          <w:position w:val="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655" w:right="1605"/>
        <w:jc w:val="center"/>
        <w:rPr>
          <w:rFonts w:ascii="Calibri" w:hAnsi="Calibri" w:cs="Calibri" w:eastAsia="Calibri"/>
          <w:sz w:val="130"/>
          <w:szCs w:val="130"/>
        </w:rPr>
      </w:pPr>
      <w:rPr/>
      <w:r>
        <w:rPr>
          <w:rFonts w:ascii="Calibri" w:hAnsi="Calibri" w:cs="Calibri" w:eastAsia="Calibri"/>
          <w:sz w:val="130"/>
          <w:szCs w:val="130"/>
          <w:spacing w:val="0"/>
          <w:w w:val="100"/>
          <w:b/>
          <w:bCs/>
        </w:rPr>
        <w:t>Str</w:t>
      </w:r>
      <w:r>
        <w:rPr>
          <w:rFonts w:ascii="Calibri" w:hAnsi="Calibri" w:cs="Calibri" w:eastAsia="Calibri"/>
          <w:sz w:val="130"/>
          <w:szCs w:val="130"/>
          <w:spacing w:val="-4"/>
          <w:w w:val="100"/>
          <w:b/>
          <w:bCs/>
        </w:rPr>
        <w:t>u</w:t>
      </w:r>
      <w:r>
        <w:rPr>
          <w:rFonts w:ascii="Calibri" w:hAnsi="Calibri" w:cs="Calibri" w:eastAsia="Calibri"/>
          <w:sz w:val="130"/>
          <w:szCs w:val="130"/>
          <w:spacing w:val="0"/>
          <w:w w:val="100"/>
          <w:b/>
          <w:bCs/>
        </w:rPr>
        <w:t>ct</w:t>
      </w:r>
      <w:r>
        <w:rPr>
          <w:rFonts w:ascii="Calibri" w:hAnsi="Calibri" w:cs="Calibri" w:eastAsia="Calibri"/>
          <w:sz w:val="130"/>
          <w:szCs w:val="130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130"/>
          <w:szCs w:val="130"/>
          <w:spacing w:val="0"/>
          <w:w w:val="100"/>
          <w:b/>
          <w:bCs/>
        </w:rPr>
        <w:t>re</w:t>
      </w:r>
      <w:r>
        <w:rPr>
          <w:rFonts w:ascii="Calibri" w:hAnsi="Calibri" w:cs="Calibri" w:eastAsia="Calibri"/>
          <w:sz w:val="130"/>
          <w:szCs w:val="130"/>
          <w:spacing w:val="0"/>
          <w:w w:val="100"/>
        </w:rPr>
      </w:r>
    </w:p>
    <w:p>
      <w:pPr>
        <w:jc w:val="center"/>
        <w:spacing w:after="0"/>
        <w:sectPr>
          <w:pgSz w:w="11920" w:h="16840"/>
          <w:pgMar w:top="1560" w:bottom="280" w:left="1680" w:right="1680"/>
        </w:sectPr>
      </w:pPr>
      <w:rPr/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/>
        <w:pict>
          <v:group style="position:absolute;margin-left:53pt;margin-top:81.169983pt;width:492.2pt;height:63.05pt;mso-position-horizontal-relative:page;mso-position-vertical-relative:page;z-index:-5864" coordorigin="1060,1623" coordsize="9844,1261">
            <v:group style="position:absolute;left:1120;top:1683;width:9724;height:1141" coordorigin="1120,1683" coordsize="9724,1141">
              <v:shape style="position:absolute;left:1120;top:1683;width:9724;height:1141" coordorigin="1120,1683" coordsize="9724,1141" path="m1120,2824l10844,2824,10844,1683,1120,1683,1120,2824xe" filled="f" stroked="t" strokeweight="6pt" strokecolor="#000000">
                <v:path arrowok="t"/>
              </v:shape>
              <v:shape style="position:absolute;left:1181;top:1814;width:9605;height:878" type="#_x0000_t75">
                <v:imagedata r:id="rId47" o:title=""/>
              </v:shape>
            </v:group>
            <w10:wrap type="none"/>
          </v:group>
        </w:pict>
      </w:r>
      <w:r>
        <w:rPr/>
        <w:pict>
          <v:shape style="position:absolute;margin-left:493.920013pt;margin-top:261.839996pt;width:34.590132pt;height:13.5975pt;mso-position-horizontal-relative:page;mso-position-vertical-relative:page;z-index:-5859" type="#_x0000_t75">
            <v:imagedata r:id="rId48" o:title=""/>
          </v:shape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854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8"/>
          <w:szCs w:val="28"/>
        </w:rPr>
      </w:r>
    </w:p>
    <w:p>
      <w:pPr>
        <w:spacing w:before="0" w:after="0" w:line="622" w:lineRule="exact"/>
        <w:ind w:left="1614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/>
        <w:pict>
          <v:group style="position:absolute;margin-left:62.049999pt;margin-top:75.267998pt;width:91.75pt;height:106.95pt;mso-position-horizontal-relative:page;mso-position-vertical-relative:paragraph;z-index:-5863" coordorigin="1241,1505" coordsize="1835,2139">
            <v:shape style="position:absolute;left:1241;top:1505;width:1835;height:1891" type="#_x0000_t75">
              <v:imagedata r:id="rId49" o:title=""/>
            </v:shape>
            <v:shape style="position:absolute;left:1814;top:3371;width:696;height:274" type="#_x0000_t75">
              <v:imagedata r:id="rId50" o:title=""/>
            </v:shape>
            <w10:wrap type="none"/>
          </v:group>
        </w:pict>
      </w:r>
      <w:r>
        <w:rPr/>
        <w:pict>
          <v:group style="position:absolute;margin-left:300pt;margin-top:80.267998pt;width:91.7pt;height:101.95pt;mso-position-horizontal-relative:page;mso-position-vertical-relative:paragraph;z-index:-5861" coordorigin="6000,1605" coordsize="1834,2039">
            <v:shape style="position:absolute;left:6000;top:1605;width:1230;height:1830" type="#_x0000_t75">
              <v:imagedata r:id="rId51" o:title=""/>
            </v:shape>
            <v:shape style="position:absolute;left:7099;top:3371;width:696;height:274" type="#_x0000_t75">
              <v:imagedata r:id="rId52" o:title=""/>
            </v:shape>
            <v:shape style="position:absolute;left:7105;top:1874;width:729;height:1518" type="#_x0000_t75">
              <v:imagedata r:id="rId53" o:title=""/>
            </v:shape>
            <w10:wrap type="none"/>
          </v:group>
        </w:pict>
      </w:r>
      <w:r>
        <w:rPr/>
        <w:pict>
          <v:shape style="position:absolute;margin-left:432.950012pt;margin-top:93.867996pt;width:49.355266pt;height:83.265pt;mso-position-horizontal-relative:page;mso-position-vertical-relative:paragraph;z-index:-5860" type="#_x0000_t75">
            <v:imagedata r:id="rId54" o:title=""/>
          </v:shape>
        </w:pict>
      </w:r>
      <w:r>
        <w:rPr>
          <w:rFonts w:ascii="Calibri" w:hAnsi="Calibri" w:cs="Calibri" w:eastAsia="Calibri"/>
          <w:sz w:val="56"/>
          <w:szCs w:val="56"/>
          <w:color w:val="FF0000"/>
          <w:spacing w:val="-1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56"/>
          <w:szCs w:val="56"/>
          <w:color w:val="FF0000"/>
          <w:spacing w:val="1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1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3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2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al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5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ou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40" w:type="dxa"/>
      </w:tblPr>
      <w:tblGrid/>
      <w:tr>
        <w:trPr>
          <w:trHeight w:val="2309" w:hRule="exact"/>
        </w:trPr>
        <w:tc>
          <w:tcPr>
            <w:tcW w:w="60" w:type="dxa"/>
            <w:vMerge w:val="restart"/>
            <w:tcBorders>
              <w:top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198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3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86" w:lineRule="exact"/>
              <w:ind w:left="854" w:right="846"/>
              <w:jc w:val="center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99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397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3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86" w:lineRule="exact"/>
              <w:ind w:left="1443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363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3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86" w:lineRule="exact"/>
              <w:ind w:left="1475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006FC0"/>
                <w:spacing w:val="1"/>
                <w:w w:val="100"/>
                <w:b/>
                <w:bCs/>
              </w:rPr>
              <w:t>he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504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4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146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36.111176pt;height:37.620pt;mso-position-horizontal-relative:char;mso-position-vertical-relative:line" type="#_x0000_t75">
                  <v:imagedata r:id="rId55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spacing w:before="6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86" w:lineRule="exact"/>
              <w:ind w:right="399"/>
              <w:jc w:val="righ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00AF50"/>
                <w:spacing w:val="-1"/>
                <w:w w:val="99"/>
                <w:b/>
                <w:bCs/>
              </w:rPr>
              <w:t>it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vMerge w:val="restart"/>
            <w:tcBorders>
              <w:top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</w:tr>
      <w:tr>
        <w:trPr>
          <w:trHeight w:val="2309" w:hRule="exact"/>
        </w:trPr>
        <w:tc>
          <w:tcPr>
            <w:tcW w:w="60" w:type="dxa"/>
            <w:vMerge/>
            <w:tcBorders>
              <w:bottom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3069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641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E26C09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E26C09"/>
                <w:spacing w:val="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color w:val="E26C09"/>
                <w:spacing w:val="0"/>
                <w:w w:val="100"/>
                <w:b/>
                <w:bCs/>
              </w:rPr>
              <w:t>ey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3429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16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1574" w:right="1342"/>
              <w:jc w:val="center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2"/>
                <w:w w:val="100"/>
                <w:b/>
                <w:bCs/>
              </w:rPr>
              <w:t>we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866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6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0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73.326489pt;height:59.4pt;mso-position-horizontal-relative:char;mso-position-vertical-relative:line" type="#_x0000_t75">
                  <v:imagedata r:id="rId56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spacing w:before="2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177" w:right="1084"/>
              <w:jc w:val="center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006FC0"/>
                <w:spacing w:val="1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color w:val="006FC0"/>
                <w:spacing w:val="0"/>
                <w:w w:val="100"/>
                <w:b/>
                <w:bCs/>
              </w:rPr>
              <w:t>ou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vMerge/>
            <w:tcBorders>
              <w:bottom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72" w:lineRule="auto"/>
        <w:ind w:left="841" w:right="1171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76.5pt;margin-top:-246.482208pt;width:192.7pt;height:216.29pt;mso-position-horizontal-relative:page;mso-position-vertical-relative:paragraph;z-index:-5862" coordorigin="3530,-4930" coordsize="3854,4326">
            <v:shape style="position:absolute;left:3530;top:-4930;width:1236;height:1837" type="#_x0000_t75">
              <v:imagedata r:id="rId57" o:title=""/>
            </v:shape>
            <v:shape style="position:absolute;left:4620;top:-4835;width:735;height:1740" type="#_x0000_t75">
              <v:imagedata r:id="rId58" o:title=""/>
            </v:shape>
            <v:shape style="position:absolute;left:4603;top:-3114;width:696;height:274" type="#_x0000_t75">
              <v:imagedata r:id="rId59" o:title=""/>
            </v:shape>
            <v:shape style="position:absolute;left:4837;top:-2499;width:2547;height:1269" type="#_x0000_t75">
              <v:imagedata r:id="rId60" o:title=""/>
            </v:shape>
            <v:shape style="position:absolute;left:5197;top:-2783;width:1836;height:1893" type="#_x0000_t75">
              <v:imagedata r:id="rId61" o:title=""/>
            </v:shape>
            <v:shape style="position:absolute;left:5794;top:-873;width:778;height:269" type="#_x0000_t75">
              <v:imagedata r:id="rId62" o:title=""/>
            </v:shape>
            <w10:wrap type="none"/>
          </v:group>
        </w:pict>
      </w:r>
      <w:r>
        <w:rPr/>
        <w:pict>
          <v:group style="position:absolute;margin-left:65.550003pt;margin-top:-129.482208pt;width:119.2pt;height:91.25pt;mso-position-horizontal-relative:page;mso-position-vertical-relative:paragraph;z-index:-5858" coordorigin="1311,-2590" coordsize="2384,1825">
            <v:shape style="position:absolute;left:1311;top:-2590;width:1228;height:1825" type="#_x0000_t75">
              <v:imagedata r:id="rId63" o:title=""/>
            </v:shape>
            <v:shape style="position:absolute;left:2422;top:-2386;width:1273;height:1269" type="#_x0000_t75">
              <v:imagedata r:id="rId64" o:title=""/>
            </v:shape>
            <w10:wrap type="none"/>
          </v:group>
        </w:pict>
      </w:r>
      <w:r>
        <w:rPr/>
        <w:pict>
          <v:shape style="position:absolute;margin-left:135.360001pt;margin-top:-48.912201pt;width:38.787955pt;height:15.8025pt;mso-position-horizontal-relative:page;mso-position-vertical-relative:paragraph;z-index:-5857" type="#_x0000_t75">
            <v:imagedata r:id="rId65" o:title=""/>
          </v:shape>
        </w:pict>
      </w:r>
      <w:r>
        <w:rPr/>
        <w:pict>
          <v:shape style="position:absolute;margin-left:449.519989pt;margin-top:-43.632202pt;width:38.295pt;height:13.32pt;mso-position-horizontal-relative:page;mso-position-vertical-relative:paragraph;z-index:-5856" type="#_x0000_t75">
            <v:imagedata r:id="rId66" o:title=""/>
          </v:shape>
        </w:pict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nc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.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nge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nde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7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ned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word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or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ds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to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ono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03.425003pt;margin-top:-4.077199pt;width:51.25pt;height:38.865pt;mso-position-horizontal-relative:page;mso-position-vertical-relative:paragraph;z-index:-5865" coordorigin="2069,-82" coordsize="1025,777">
            <v:group style="position:absolute;left:2161;top:351;width:888;height:2" coordorigin="2161,351" coordsize="888,2">
              <v:shape style="position:absolute;left:2161;top:351;width:888;height:2" coordorigin="2161,351" coordsize="888,0" path="m2161,351l3049,351e" filled="f" stroked="t" strokeweight="1.78pt" strokecolor="#000000">
                <v:path arrowok="t"/>
              </v:shape>
            </v:group>
            <v:group style="position:absolute;left:2076;top:-74;width:1010;height:486" coordorigin="2076,-74" coordsize="1010,486">
              <v:shape style="position:absolute;left:2076;top:-74;width:1010;height:486" coordorigin="2076,-74" coordsize="1010,486" path="m2076,169l2091,111,2132,57,2198,11,2252,-16,2315,-38,2384,-55,2460,-67,2540,-73,2581,-74,2622,-73,2702,-67,2778,-55,2847,-38,2910,-16,2964,11,3030,57,3071,111,3086,169,3084,189,3060,246,3010,297,2938,341,2879,365,2813,385,2741,400,2663,409,2581,412,2540,411,2460,405,2384,393,2315,376,2252,353,2198,327,2132,281,2091,227,2076,169xe" filled="f" stroked="t" strokeweight=".75pt" strokecolor="#FF0000">
                <v:path arrowok="t"/>
              </v:shape>
              <v:shape style="position:absolute;left:2256;top:369;width:830;height:326" type="#_x0000_t75">
                <v:imagedata r:id="rId67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1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ner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or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6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2" w:after="0" w:line="240" w:lineRule="auto"/>
        <w:ind w:left="841" w:right="-20"/>
        <w:jc w:val="left"/>
        <w:tabs>
          <w:tab w:pos="1460" w:val="left"/>
          <w:tab w:pos="90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FF00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b/>
          <w:bCs/>
          <w:u w:val="thick" w:color="000000"/>
        </w:rPr>
        <w:tab/>
      </w:r>
      <w:r>
        <w:rPr>
          <w:rFonts w:ascii="Calibri" w:hAnsi="Calibri" w:cs="Calibri" w:eastAsia="Calibri"/>
          <w:sz w:val="32"/>
          <w:szCs w:val="32"/>
          <w:color w:val="FF00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1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  <w:u w:val="thick" w:color="000000"/>
        </w:rPr>
        <w:tab/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</w:rPr>
      </w:r>
    </w:p>
    <w:p>
      <w:pPr>
        <w:spacing w:before="0" w:after="0" w:line="335" w:lineRule="exact"/>
        <w:ind w:left="84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ba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k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ball</w:t>
      </w:r>
      <w:r>
        <w:rPr>
          <w:rFonts w:ascii="Arial" w:hAnsi="Arial" w:cs="Arial" w:eastAsia="Arial"/>
          <w:sz w:val="32"/>
          <w:szCs w:val="32"/>
          <w:spacing w:val="9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rd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84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90.047997pt;margin-top:-.003918pt;width:408.92934pt;height:.1pt;mso-position-horizontal-relative:page;mso-position-vertical-relative:paragraph;z-index:-5853" coordorigin="1801,0" coordsize="8179,2">
            <v:shape style="position:absolute;left:1801;top:0;width:8179;height:2" coordorigin="1801,0" coordsize="8179,0" path="m1801,0l9980,0e" filled="f" stroked="t" strokeweight="1.4311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3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oura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nd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ha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nt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ne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84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90.047997pt;margin-top:-.003918pt;width:408.92934pt;height:.1pt;mso-position-horizontal-relative:page;mso-position-vertical-relative:paragraph;z-index:-5852" coordorigin="1801,0" coordsize="8179,2">
            <v:shape style="position:absolute;left:1801;top:0;width:8179;height:2" coordorigin="1801,0" coordsize="8179,0" path="m1801,0l9980,0e" filled="f" stroked="t" strokeweight="1.4311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4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  <w:t>g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8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366" w:lineRule="exact"/>
        <w:ind w:left="841" w:right="1037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90.047997pt;margin-top:-12.741732pt;width:408.92934pt;height:.1pt;mso-position-horizontal-relative:page;mso-position-vertical-relative:paragraph;z-index:-5851" coordorigin="1801,-255" coordsize="8179,2">
            <v:shape style="position:absolute;left:1801;top:-255;width:8179;height:2" coordorigin="1801,-255" coordsize="8179,0" path="m1801,-255l9980,-255e" filled="f" stroked="t" strokeweight="1.4311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</w:rPr>
        <w:t>M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word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or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gro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of</w:t>
      </w:r>
      <w:r>
        <w:rPr>
          <w:rFonts w:ascii="Arial" w:hAnsi="Arial" w:cs="Arial" w:eastAsia="Arial"/>
          <w:sz w:val="32"/>
          <w:szCs w:val="32"/>
          <w:spacing w:val="-9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ds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f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or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pon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d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ng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pr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g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  <w:t>t: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0" w:after="0" w:line="457" w:lineRule="exact"/>
        <w:ind w:left="1139" w:right="-20"/>
        <w:jc w:val="left"/>
        <w:tabs>
          <w:tab w:pos="1820" w:val="left"/>
          <w:tab w:pos="7280" w:val="left"/>
        </w:tabs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89.541481pt;margin-top:4.537809pt;width:45.412942pt;height:16.080000pt;mso-position-horizontal-relative:page;mso-position-vertical-relative:paragraph;z-index:-5855" coordorigin="1791,91" coordsize="908,322">
            <v:shape style="position:absolute;left:1814;top:91;width:696;height:322" type="#_x0000_t75">
              <v:imagedata r:id="rId68" o:title=""/>
            </v:shape>
            <v:group style="position:absolute;left:1801;top:374;width:888;height:2" coordorigin="1801,374" coordsize="888,2">
              <v:shape style="position:absolute;left:1801;top:374;width:888;height:2" coordorigin="1801,374" coordsize="888,0" path="m1801,374l2689,374e" filled="f" stroked="t" strokeweight="1.01304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-1"/>
        </w:rPr>
        <w:t>c</w:t>
        <w:tab/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b/>
          <w:bCs/>
          <w:position w:val="7"/>
        </w:rPr>
        <w:t>1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  <w:b/>
          <w:bCs/>
          <w:position w:val="7"/>
        </w:rPr>
        <w:t>.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  <w:position w:val="7"/>
        </w:rPr>
        <w:t>S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position w:val="7"/>
        </w:rPr>
        <w:t>u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position w:val="7"/>
        </w:rPr>
        <w:t>a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7"/>
        </w:rPr>
        <w:t>d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7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position w:val="7"/>
        </w:rPr>
        <w:t>a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position w:val="7"/>
        </w:rPr>
        <w:t>n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7"/>
        </w:rPr>
        <w:t>d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  <w:position w:val="7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7"/>
        </w:rPr>
        <w:t>I</w:t>
        <w:tab/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7"/>
        </w:rPr>
      </w:r>
      <w:r>
        <w:rPr>
          <w:rFonts w:ascii="Arial" w:hAnsi="Arial" w:cs="Arial" w:eastAsia="Arial"/>
          <w:sz w:val="32"/>
          <w:szCs w:val="32"/>
          <w:color w:val="000000"/>
          <w:spacing w:val="-6"/>
          <w:w w:val="100"/>
          <w:b/>
          <w:bCs/>
          <w:position w:val="7"/>
        </w:rPr>
        <w:t>a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7"/>
        </w:rPr>
        <w:t>.</w:t>
      </w:r>
      <w:r>
        <w:rPr>
          <w:rFonts w:ascii="Arial" w:hAnsi="Arial" w:cs="Arial" w:eastAsia="Arial"/>
          <w:sz w:val="32"/>
          <w:szCs w:val="32"/>
          <w:color w:val="000000"/>
          <w:spacing w:val="4"/>
          <w:w w:val="100"/>
          <w:b/>
          <w:bCs/>
          <w:position w:val="7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position w:val="7"/>
        </w:rPr>
        <w:t>he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0" w:after="0" w:line="333" w:lineRule="exact"/>
        <w:ind w:left="841" w:right="-20"/>
        <w:jc w:val="left"/>
        <w:tabs>
          <w:tab w:pos="1720" w:val="left"/>
          <w:tab w:pos="72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2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n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e</w:t>
      </w:r>
    </w:p>
    <w:p>
      <w:pPr>
        <w:spacing w:before="54" w:after="0" w:line="240" w:lineRule="auto"/>
        <w:ind w:left="841" w:right="-20"/>
        <w:jc w:val="left"/>
        <w:tabs>
          <w:tab w:pos="1720" w:val="left"/>
          <w:tab w:pos="722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3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b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r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7"/>
          <w:w w:val="100"/>
        </w:rPr>
        <w:t>we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55" w:after="0" w:line="240" w:lineRule="auto"/>
        <w:ind w:left="841" w:right="-20"/>
        <w:jc w:val="left"/>
        <w:tabs>
          <w:tab w:pos="1720" w:val="left"/>
          <w:tab w:pos="722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4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ig</w:t>
      </w:r>
      <w:r>
        <w:rPr>
          <w:rFonts w:ascii="Arial" w:hAnsi="Arial" w:cs="Arial" w:eastAsia="Arial"/>
          <w:sz w:val="32"/>
          <w:szCs w:val="32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r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y</w:t>
      </w:r>
    </w:p>
    <w:p>
      <w:pPr>
        <w:jc w:val="left"/>
        <w:spacing w:after="0"/>
        <w:sectPr>
          <w:pgSz w:w="11920" w:h="16840"/>
          <w:pgMar w:top="1560" w:bottom="280" w:left="960" w:right="900"/>
        </w:sectPr>
      </w:pPr>
      <w:rPr/>
    </w:p>
    <w:p>
      <w:pPr>
        <w:spacing w:before="68" w:after="0" w:line="530" w:lineRule="exact"/>
        <w:ind w:left="1458" w:right="-20"/>
        <w:jc w:val="left"/>
        <w:rPr>
          <w:rFonts w:ascii="Arial" w:hAnsi="Arial" w:cs="Arial" w:eastAsia="Arial"/>
          <w:sz w:val="47"/>
          <w:szCs w:val="47"/>
        </w:rPr>
      </w:pPr>
      <w:rPr/>
      <w:r>
        <w:rPr/>
        <w:pict>
          <v:group style="position:absolute;margin-left:297.060211pt;margin-top:63.617611pt;width:179.939773pt;height:122.400002pt;mso-position-horizontal-relative:page;mso-position-vertical-relative:paragraph;z-index:-5850" coordorigin="5941,1272" coordsize="3599,2448">
            <v:shape style="position:absolute;left:8582;top:1272;width:958;height:2448" type="#_x0000_t75">
              <v:imagedata r:id="rId69" o:title=""/>
            </v:shape>
            <v:group style="position:absolute;left:6046;top:1398;width:2562;height:2" coordorigin="6046,1398" coordsize="2562,2">
              <v:shape style="position:absolute;left:6046;top:1398;width:2562;height:2" coordorigin="6046,1398" coordsize="2562,0" path="m6046,1398l8608,1398e" filled="f" stroked="t" strokeweight="3.958404pt" strokecolor="#13285B">
                <v:path arrowok="t"/>
              </v:shape>
            </v:group>
            <v:group style="position:absolute;left:6053;top:2341;width:2555;height:2" coordorigin="6053,2341" coordsize="2555,2">
              <v:shape style="position:absolute;left:6053;top:2341;width:2555;height:2" coordorigin="6053,2341" coordsize="2555,0" path="m6053,2341l8608,2341e" filled="f" stroked="t" strokeweight="3.958404pt" strokecolor="#182F67">
                <v:path arrowok="t"/>
              </v:shape>
            </v:group>
            <v:group style="position:absolute;left:6060;top:2687;width:2548;height:2" coordorigin="6060,2687" coordsize="2548,2">
              <v:shape style="position:absolute;left:6060;top:2687;width:2548;height:2" coordorigin="6060,2687" coordsize="2548,0" path="m6060,2687l8608,2687e" filled="f" stroked="t" strokeweight="3.958404pt" strokecolor="#182F67">
                <v:path arrowok="t"/>
              </v:shape>
            </v:group>
            <v:group style="position:absolute;left:5977;top:2705;width:2;height:893" coordorigin="5977,2705" coordsize="2,893">
              <v:shape style="position:absolute;left:5977;top:2705;width:2;height:893" coordorigin="5977,2705" coordsize="0,893" path="m5977,3597l5977,2705e" filled="f" stroked="t" strokeweight="3.598549pt" strokecolor="#0F285B">
                <v:path arrowok="t"/>
              </v:shape>
            </v:group>
            <v:group style="position:absolute;left:5981;top:3604;width:122;height:2" coordorigin="5981,3604" coordsize="122,2">
              <v:shape style="position:absolute;left:5981;top:3604;width:122;height:2" coordorigin="5981,3604" coordsize="122,0" path="m5981,3604l6103,3604e" filled="f" stroked="t" strokeweight="3.598549pt" strokecolor="#13285B">
                <v:path arrowok="t"/>
              </v:shape>
            </v:group>
            <v:group style="position:absolute;left:6010;top:3633;width:2598;height:2" coordorigin="6010,3633" coordsize="2598,2">
              <v:shape style="position:absolute;left:6010;top:3633;width:2598;height:2" coordorigin="6010,3633" coordsize="2598,0" path="m6010,3633l8608,3633e" filled="f" stroked="t" strokeweight="3.958404pt" strokecolor="#182F64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47"/>
          <w:szCs w:val="47"/>
          <w:color w:val="EF080A"/>
          <w:spacing w:val="0"/>
          <w:w w:val="100"/>
          <w:b/>
          <w:bCs/>
          <w:position w:val="-2"/>
        </w:rPr>
        <w:t>Structure</w:t>
      </w:r>
      <w:r>
        <w:rPr>
          <w:rFonts w:ascii="Arial" w:hAnsi="Arial" w:cs="Arial" w:eastAsia="Arial"/>
          <w:sz w:val="47"/>
          <w:szCs w:val="47"/>
          <w:color w:val="EF080A"/>
          <w:spacing w:val="0"/>
          <w:w w:val="100"/>
          <w:b/>
          <w:bCs/>
          <w:position w:val="-2"/>
        </w:rPr>
        <w:t>:</w:t>
      </w:r>
      <w:r>
        <w:rPr>
          <w:rFonts w:ascii="Arial" w:hAnsi="Arial" w:cs="Arial" w:eastAsia="Arial"/>
          <w:sz w:val="47"/>
          <w:szCs w:val="47"/>
          <w:color w:val="EF080A"/>
          <w:spacing w:val="57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47"/>
          <w:szCs w:val="47"/>
          <w:color w:val="00AF4F"/>
          <w:spacing w:val="0"/>
          <w:w w:val="100"/>
          <w:b/>
          <w:bCs/>
          <w:position w:val="-2"/>
        </w:rPr>
        <w:t>W</w:t>
      </w:r>
      <w:r>
        <w:rPr>
          <w:rFonts w:ascii="Arial" w:hAnsi="Arial" w:cs="Arial" w:eastAsia="Arial"/>
          <w:sz w:val="47"/>
          <w:szCs w:val="47"/>
          <w:color w:val="00AF4F"/>
          <w:spacing w:val="0"/>
          <w:w w:val="100"/>
          <w:b/>
          <w:bCs/>
          <w:position w:val="-2"/>
        </w:rPr>
        <w:t>H</w:t>
      </w:r>
      <w:r>
        <w:rPr>
          <w:rFonts w:ascii="Arial" w:hAnsi="Arial" w:cs="Arial" w:eastAsia="Arial"/>
          <w:sz w:val="47"/>
          <w:szCs w:val="47"/>
          <w:color w:val="00AF4F"/>
          <w:spacing w:val="54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47"/>
          <w:szCs w:val="47"/>
          <w:color w:val="00AF4F"/>
          <w:spacing w:val="0"/>
          <w:w w:val="102"/>
          <w:b/>
          <w:bCs/>
          <w:position w:val="-2"/>
        </w:rPr>
        <w:t>questions</w:t>
      </w:r>
      <w:r>
        <w:rPr>
          <w:rFonts w:ascii="Arial" w:hAnsi="Arial" w:cs="Arial" w:eastAsia="Arial"/>
          <w:sz w:val="47"/>
          <w:szCs w:val="47"/>
          <w:color w:val="000000"/>
          <w:spacing w:val="0"/>
          <w:w w:val="100"/>
          <w:position w:val="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1560" w:bottom="280" w:left="1680" w:right="1680"/>
        </w:sectPr>
      </w:pPr>
      <w:rPr/>
    </w:p>
    <w:p>
      <w:pPr>
        <w:spacing w:before="0" w:after="0" w:line="940" w:lineRule="exact"/>
        <w:ind w:left="925" w:right="-172"/>
        <w:jc w:val="left"/>
        <w:tabs>
          <w:tab w:pos="1480" w:val="left"/>
        </w:tabs>
        <w:rPr>
          <w:rFonts w:ascii="Courier New" w:hAnsi="Courier New" w:cs="Courier New" w:eastAsia="Courier New"/>
          <w:sz w:val="54"/>
          <w:szCs w:val="54"/>
        </w:rPr>
      </w:pPr>
      <w:rPr/>
      <w:r>
        <w:rPr/>
        <w:pict>
          <v:group style="position:absolute;margin-left:158.336151pt;margin-top:17.236927pt;width:72.690691pt;height:.1pt;mso-position-horizontal-relative:page;mso-position-vertical-relative:paragraph;z-index:-5842" coordorigin="3167,345" coordsize="1454,2">
            <v:shape style="position:absolute;left:3167;top:345;width:1454;height:2" coordorigin="3167,345" coordsize="1454,0" path="m3167,345l4621,345e" filled="f" stroked="t" strokeweight=".359855pt" strokecolor="#606060">
              <v:path arrowok="t"/>
            </v:shape>
          </v:group>
          <w10:wrap type="none"/>
        </w:pict>
      </w:r>
      <w:r>
        <w:rPr/>
        <w:pict>
          <v:group style="position:absolute;margin-left:132.966385pt;margin-top:4.819213pt;width:136.744864pt;height:3.958404pt;mso-position-horizontal-relative:page;mso-position-vertical-relative:paragraph;z-index:-5841" coordorigin="2659,96" coordsize="2735,79">
            <v:group style="position:absolute;left:2699;top:136;width:2656;height:2" coordorigin="2699,136" coordsize="2656,2">
              <v:shape style="position:absolute;left:2699;top:136;width:2656;height:2" coordorigin="2699,136" coordsize="2656,0" path="m2699,136l5355,136e" filled="f" stroked="t" strokeweight="3.958404pt" strokecolor="#DF1818">
                <v:path arrowok="t"/>
              </v:shape>
            </v:group>
            <v:group style="position:absolute;left:5168;top:125;width:173;height:2" coordorigin="5168,125" coordsize="173,2">
              <v:shape style="position:absolute;left:5168;top:125;width:173;height:2" coordorigin="5168,125" coordsize="173,0" path="m5168,125l5340,125e" filled="f" stroked="t" strokeweight="1.799275pt" strokecolor="#E80C0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43.941956pt;margin-top:46.572746pt;width:117.672554pt;height:.1pt;mso-position-horizontal-relative:page;mso-position-vertical-relative:paragraph;z-index:-5840" coordorigin="2879,931" coordsize="2353,2">
            <v:shape style="position:absolute;left:2879;top:931;width:2353;height:2" coordorigin="2879,931" coordsize="2353,0" path="m2879,931l5232,931e" filled="f" stroked="t" strokeweight="3.598549pt" strokecolor="#EF0808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8"/>
          <w:szCs w:val="88"/>
          <w:color w:val="EF080A"/>
          <w:spacing w:val="0"/>
          <w:w w:val="62"/>
          <w:position w:val="-2"/>
        </w:rPr>
        <w:t>(</w:t>
      </w:r>
      <w:r>
        <w:rPr>
          <w:rFonts w:ascii="Arial" w:hAnsi="Arial" w:cs="Arial" w:eastAsia="Arial"/>
          <w:sz w:val="88"/>
          <w:szCs w:val="88"/>
          <w:color w:val="EF080A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88"/>
          <w:szCs w:val="88"/>
          <w:color w:val="EF080A"/>
          <w:spacing w:val="0"/>
          <w:w w:val="100"/>
          <w:position w:val="-2"/>
        </w:rPr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13"/>
          <w:position w:val="1"/>
        </w:rPr>
        <w:t>Who?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</w:r>
    </w:p>
    <w:p>
      <w:pPr>
        <w:spacing w:before="13" w:after="0" w:line="400" w:lineRule="atLeast"/>
        <w:ind w:left="842" w:right="2617" w:firstLine="-14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03336"/>
          <w:spacing w:val="2"/>
          <w:w w:val="7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8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that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bo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3"/>
          <w:w w:val="100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My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1"/>
        </w:rPr>
        <w:t>brothe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0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-11"/>
          <w:w w:val="96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7"/>
        </w:rPr>
        <w:t>om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  <w:cols w:num="2" w:equalWidth="0">
            <w:col w:w="2952" w:space="673"/>
            <w:col w:w="493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445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98.679565pt;margin-top:-69.492828pt;width:.1pt;height:44.273689pt;mso-position-horizontal-relative:page;mso-position-vertical-relative:paragraph;z-index:-5839" coordorigin="5974,-1390" coordsize="2,885">
            <v:shape style="position:absolute;left:5974;top:-1390;width:2;height:885" coordorigin="5974,-1390" coordsize="0,885" path="m5974,-504l5974,-1390e" filled="f" stroked="t" strokeweight="3.598549pt" strokecolor="#0F285B">
              <v:path arrowok="t"/>
            </v:shape>
          </v:group>
          <w10:wrap type="none"/>
        </w:pict>
      </w:r>
      <w:r>
        <w:rPr/>
        <w:pict>
          <v:group style="position:absolute;margin-left:143.941956pt;margin-top:1.417064pt;width:117.672554pt;height:.1pt;mso-position-horizontal-relative:page;mso-position-vertical-relative:paragraph;z-index:-5838" coordorigin="2879,28" coordsize="2353,2">
            <v:shape style="position:absolute;left:2879;top:28;width:2353;height:2" coordorigin="2879,28" coordsize="2353,0" path="m2879,28l5232,28e" filled="f" stroked="t" strokeweight="3.598549pt" strokecolor="#EF080C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65.213074pt;margin-top:-70.951576pt;width:9.08424pt;height:44pt;mso-position-horizontal-relative:page;mso-position-vertical-relative:paragraph;z-index:-5811" type="#_x0000_t202" filled="f" stroked="f">
            <v:textbox inset="0,0,0,0">
              <w:txbxContent>
                <w:p>
                  <w:pPr>
                    <w:spacing w:before="0" w:after="0" w:line="880" w:lineRule="exact"/>
                    <w:ind w:right="-172"/>
                    <w:jc w:val="left"/>
                    <w:rPr>
                      <w:rFonts w:ascii="Arial" w:hAnsi="Arial" w:cs="Arial" w:eastAsia="Arial"/>
                      <w:sz w:val="88"/>
                      <w:szCs w:val="88"/>
                    </w:rPr>
                  </w:pPr>
                  <w:rPr/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30.267471pt;margin-top:-2.561317pt;width:144.029843pt;height:44pt;mso-position-horizontal-relative:page;mso-position-vertical-relative:paragraph;z-index:-5810" type="#_x0000_t202" filled="f" stroked="f">
            <v:textbox inset="0,0,0,0">
              <w:txbxContent>
                <w:p>
                  <w:pPr>
                    <w:spacing w:before="0" w:after="0" w:line="880" w:lineRule="exact"/>
                    <w:ind w:right="-172"/>
                    <w:jc w:val="left"/>
                    <w:tabs>
                      <w:tab w:pos="2680" w:val="left"/>
                    </w:tabs>
                    <w:rPr>
                      <w:rFonts w:ascii="Arial" w:hAnsi="Arial" w:cs="Arial" w:eastAsia="Arial"/>
                      <w:sz w:val="88"/>
                      <w:szCs w:val="88"/>
                    </w:rPr>
                  </w:pPr>
                  <w:rPr/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position w:val="-1"/>
                    </w:rPr>
                    <w:t>(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100"/>
                      <w:position w:val="-1"/>
                    </w:rPr>
                    <w:tab/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Whe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4"/>
        </w:rPr>
        <w:t>party?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582" w:lineRule="exact"/>
        <w:ind w:left="1436" w:right="-20"/>
        <w:jc w:val="left"/>
        <w:tabs>
          <w:tab w:pos="446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97.060211pt;margin-top:41.069557pt;width:177.059768pt;height:59.040001pt;mso-position-horizontal-relative:page;mso-position-vertical-relative:paragraph;z-index:-5849" coordorigin="5941,821" coordsize="3541,1181">
            <v:shape style="position:absolute;left:8525;top:821;width:958;height:1181" type="#_x0000_t75">
              <v:imagedata r:id="rId70" o:title=""/>
            </v:shape>
            <v:group style="position:absolute;left:6053;top:983;width:2497;height:2" coordorigin="6053,983" coordsize="2497,2">
              <v:shape style="position:absolute;left:6053;top:983;width:2497;height:2" coordorigin="6053,983" coordsize="2497,0" path="m6053,983l8550,983e" filled="f" stroked="t" strokeweight="3.958404pt" strokecolor="#182F64">
                <v:path arrowok="t"/>
              </v:shape>
            </v:group>
            <v:group style="position:absolute;left:6017;top:1929;width:2533;height:2" coordorigin="6017,1929" coordsize="2533,2">
              <v:shape style="position:absolute;left:6017;top:1929;width:2533;height:2" coordorigin="6017,1929" coordsize="2533,0" path="m6017,1929l8550,1929e" filled="f" stroked="t" strokeweight="3.598549pt" strokecolor="#0F2857">
                <v:path arrowok="t"/>
              </v:shape>
            </v:group>
            <v:group style="position:absolute;left:5977;top:1001;width:2;height:885" coordorigin="5977,1001" coordsize="2,885">
              <v:shape style="position:absolute;left:5977;top:1001;width:2;height:885" coordorigin="5977,1001" coordsize="0,885" path="m5977,1886l5977,1001e" filled="f" stroked="t" strokeweight="3.598549pt" strokecolor="#0F285B">
                <v:path arrowok="t"/>
              </v:shape>
            </v:group>
            <v:group style="position:absolute;left:5988;top:1904;width:115;height:2" coordorigin="5988,1904" coordsize="115,2">
              <v:shape style="position:absolute;left:5988;top:1904;width:115;height:2" coordorigin="5988,1904" coordsize="115,0" path="m5988,1904l6103,1904e" filled="f" stroked="t" strokeweight="3.598549pt" strokecolor="#13285B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45.201447pt;margin-top:5.575855pt;width:115.15357pt;height:.359855pt;mso-position-horizontal-relative:page;mso-position-vertical-relative:paragraph;z-index:-5837" coordorigin="2904,112" coordsize="2303,7">
            <v:group style="position:absolute;left:2908;top:115;width:1180;height:2" coordorigin="2908,115" coordsize="1180,2">
              <v:shape style="position:absolute;left:2908;top:115;width:1180;height:2" coordorigin="2908,115" coordsize="1180,0" path="m2908,115l4088,115e" filled="f" stroked="t" strokeweight=".359855pt" strokecolor="#232323">
                <v:path arrowok="t"/>
              </v:shape>
            </v:group>
            <v:group style="position:absolute;left:4088;top:115;width:389;height:2" coordorigin="4088,115" coordsize="389,2">
              <v:shape style="position:absolute;left:4088;top:115;width:389;height:2" coordorigin="4088,115" coordsize="389,0" path="m4088,115l4477,115e" filled="f" stroked="t" strokeweight=".359855pt" strokecolor="#000000">
                <v:path arrowok="t"/>
              </v:shape>
            </v:group>
            <v:group style="position:absolute;left:4469;top:115;width:734;height:2" coordorigin="4469,115" coordsize="734,2">
              <v:shape style="position:absolute;left:4469;top:115;width:734;height:2" coordorigin="4469,115" coordsize="734,0" path="m4469,115l5204,115e" filled="f" stroked="t" strokeweight=".359855pt" strokecolor="#2B2B2B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35.665298pt;margin-top:29.692371pt;width:131.34704pt;height:.1pt;mso-position-horizontal-relative:page;mso-position-vertical-relative:paragraph;z-index:-5836" coordorigin="2713,594" coordsize="2627,2">
            <v:shape style="position:absolute;left:2713;top:594;width:2627;height:2" coordorigin="2713,594" coordsize="2627,0" path="m2713,594l5340,594e" filled="f" stroked="t" strokeweight="3.958404pt" strokecolor="#E41C1C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54"/>
          <w:szCs w:val="54"/>
          <w:color w:val="231F24"/>
          <w:spacing w:val="20"/>
          <w:w w:val="100"/>
          <w:position w:val="5"/>
        </w:rPr>
        <w:t>W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5"/>
        </w:rPr>
        <w:t>he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50"/>
          <w:w w:val="100"/>
          <w:position w:val="5"/>
        </w:rPr>
        <w:t>n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100"/>
          <w:position w:val="5"/>
        </w:rPr>
        <w:t>?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-149"/>
          <w:w w:val="100"/>
          <w:position w:val="5"/>
        </w:rPr>
        <w:t> 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100"/>
          <w:position w:val="5"/>
        </w:rPr>
        <w:tab/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100"/>
          <w:position w:val="5"/>
        </w:rPr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11"/>
        </w:rPr>
        <w:t>On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4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11"/>
        </w:rPr>
        <w:t>Frida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11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2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11"/>
        </w:rPr>
        <w:t>at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2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231F24"/>
          <w:spacing w:val="0"/>
          <w:w w:val="100"/>
          <w:position w:val="11"/>
        </w:rPr>
        <w:t>2</w:t>
      </w:r>
      <w:r>
        <w:rPr>
          <w:rFonts w:ascii="Times New Roman" w:hAnsi="Times New Roman" w:cs="Times New Roman" w:eastAsia="Times New Roman"/>
          <w:sz w:val="15"/>
          <w:szCs w:val="15"/>
          <w:color w:val="231F24"/>
          <w:spacing w:val="24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5"/>
          <w:position w:val="11"/>
        </w:rPr>
        <w:t>o'clock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45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138.18428pt;margin-top:1.597031pt;width:133.866025pt;height:.1pt;mso-position-horizontal-relative:page;mso-position-vertical-relative:paragraph;z-index:-5835" coordorigin="2764,32" coordsize="2677,2">
            <v:shape style="position:absolute;left:2764;top:32;width:2677;height:2" coordorigin="2764,32" coordsize="2677,0" path="m2764,32l5441,32e" filled="f" stroked="t" strokeweight="3.958404pt" strokecolor="#EB181C">
              <v:path arrowok="t"/>
            </v:shape>
          </v:group>
          <w10:wrap type="none"/>
        </w:pict>
      </w:r>
      <w:r>
        <w:rPr/>
        <w:pict>
          <v:group style="position:absolute;margin-left:159.775574pt;margin-top:11.675594pt;width:90.323581pt;height:.1pt;mso-position-horizontal-relative:page;mso-position-vertical-relative:paragraph;z-index:-5834" coordorigin="3196,234" coordsize="1806,2">
            <v:shape style="position:absolute;left:3196;top:234;width:1806;height:2" coordorigin="3196,234" coordsize="1806,0" path="m3196,234l5002,234e" filled="f" stroked="t" strokeweight="1.079565pt" strokecolor="#9C9C9C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34.225876pt;margin-top:-2.561317pt;width:144.029842pt;height:44pt;mso-position-horizontal-relative:page;mso-position-vertical-relative:paragraph;z-index:-5809" type="#_x0000_t202" filled="f" stroked="f">
            <v:textbox inset="0,0,0,0">
              <w:txbxContent>
                <w:p>
                  <w:pPr>
                    <w:spacing w:before="0" w:after="0" w:line="880" w:lineRule="exact"/>
                    <w:ind w:right="-172"/>
                    <w:jc w:val="left"/>
                    <w:tabs>
                      <w:tab w:pos="2680" w:val="left"/>
                    </w:tabs>
                    <w:rPr>
                      <w:rFonts w:ascii="Arial" w:hAnsi="Arial" w:cs="Arial" w:eastAsia="Arial"/>
                      <w:sz w:val="88"/>
                      <w:szCs w:val="88"/>
                    </w:rPr>
                  </w:pPr>
                  <w:rPr/>
                  <w:r>
                    <w:rPr>
                      <w:rFonts w:ascii="Arial" w:hAnsi="Arial" w:cs="Arial" w:eastAsia="Arial"/>
                      <w:sz w:val="86"/>
                      <w:szCs w:val="86"/>
                      <w:color w:val="EF080A"/>
                      <w:spacing w:val="-152"/>
                      <w:w w:val="67"/>
                      <w:position w:val="-1"/>
                    </w:rPr>
                    <w:t>(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-152"/>
                      <w:w w:val="99"/>
                      <w:position w:val="-1"/>
                    </w:rPr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99"/>
                      <w:u w:val="thick" w:color="E81318"/>
                      <w:position w:val="-1"/>
                    </w:rPr>
                    <w:t> 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100"/>
                      <w:u w:val="thick" w:color="E81318"/>
                      <w:position w:val="-1"/>
                    </w:rPr>
                    <w:tab/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100"/>
                      <w:u w:val="thick" w:color="E81318"/>
                      <w:position w:val="-1"/>
                    </w:rPr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u w:val="thick" w:color="E81318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position w:val="-1"/>
                    </w:rPr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What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2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-2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1"/>
        </w:rPr>
        <w:t>tabl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2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24F52"/>
          <w:spacing w:val="0"/>
          <w:w w:val="89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2" w:after="0" w:line="240" w:lineRule="auto"/>
        <w:ind w:left="2293" w:right="-20"/>
        <w:jc w:val="left"/>
        <w:tabs>
          <w:tab w:pos="444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Arial" w:hAnsi="Arial" w:cs="Arial" w:eastAsia="Arial"/>
          <w:sz w:val="36"/>
          <w:szCs w:val="36"/>
          <w:color w:val="231F24"/>
          <w:w w:val="120"/>
          <w:position w:val="2"/>
        </w:rPr>
        <w:t>a_</w:t>
      </w:r>
      <w:r>
        <w:rPr>
          <w:rFonts w:ascii="Arial" w:hAnsi="Arial" w:cs="Arial" w:eastAsia="Arial"/>
          <w:sz w:val="36"/>
          <w:szCs w:val="36"/>
          <w:color w:val="231F24"/>
          <w:spacing w:val="-6"/>
          <w:w w:val="119"/>
          <w:position w:val="2"/>
        </w:rPr>
        <w:t>t</w:t>
      </w:r>
      <w:r>
        <w:rPr>
          <w:rFonts w:ascii="Arial" w:hAnsi="Arial" w:cs="Arial" w:eastAsia="Arial"/>
          <w:sz w:val="36"/>
          <w:szCs w:val="36"/>
          <w:color w:val="B3B3B3"/>
          <w:spacing w:val="-78"/>
          <w:w w:val="100"/>
          <w:position w:val="2"/>
        </w:rPr>
        <w:t>_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47"/>
          <w:position w:val="2"/>
        </w:rPr>
        <w:t>?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0"/>
        </w:rPr>
        <w:t>There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  <w:position w:val="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  <w:position w:val="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-1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1"/>
          <w:position w:val="0"/>
        </w:rPr>
        <w:t>pencil</w:t>
      </w:r>
      <w:r>
        <w:rPr>
          <w:rFonts w:ascii="Times New Roman" w:hAnsi="Times New Roman" w:cs="Times New Roman" w:eastAsia="Times New Roman"/>
          <w:sz w:val="20"/>
          <w:szCs w:val="20"/>
          <w:color w:val="524F52"/>
          <w:spacing w:val="0"/>
          <w:w w:val="167"/>
          <w:position w:val="0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</w:sectPr>
      </w:pPr>
      <w:rPr/>
    </w:p>
    <w:p>
      <w:pPr>
        <w:spacing w:before="0" w:after="0" w:line="989" w:lineRule="exact"/>
        <w:ind w:left="1005" w:right="-20"/>
        <w:jc w:val="left"/>
        <w:tabs>
          <w:tab w:pos="1560" w:val="left"/>
        </w:tabs>
        <w:rPr>
          <w:rFonts w:ascii="Courier New" w:hAnsi="Courier New" w:cs="Courier New" w:eastAsia="Courier New"/>
          <w:sz w:val="54"/>
          <w:szCs w:val="54"/>
        </w:rPr>
      </w:pPr>
      <w:rPr/>
      <w:r>
        <w:rPr/>
        <w:pict>
          <v:group style="position:absolute;margin-left:178.847885pt;margin-top:24.579576pt;width:44.981863pt;height:.1pt;mso-position-horizontal-relative:page;mso-position-vertical-relative:paragraph;z-index:-5831" coordorigin="3577,492" coordsize="900,2">
            <v:shape style="position:absolute;left:3577;top:492;width:900;height:2" coordorigin="3577,492" coordsize="900,0" path="m3577,492l4477,492e" filled="f" stroked="t" strokeweight=".359855pt" strokecolor="#232323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67"/>
          <w:position w:val="-2"/>
        </w:rPr>
        <w:t>(</w:t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100"/>
          <w:position w:val="-2"/>
        </w:rPr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5"/>
          <w:position w:val="5"/>
        </w:rPr>
        <w:t>W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76"/>
          <w:w w:val="105"/>
          <w:position w:val="5"/>
        </w:rPr>
        <w:t>h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46"/>
          <w:position w:val="5"/>
        </w:rPr>
        <w:t>y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43"/>
          <w:w w:val="46"/>
          <w:position w:val="5"/>
        </w:rPr>
        <w:t>_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24"/>
          <w:position w:val="5"/>
        </w:rPr>
        <w:t>?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25" w:right="-188"/>
        <w:jc w:val="left"/>
        <w:rPr>
          <w:rFonts w:ascii="Courier New" w:hAnsi="Courier New" w:cs="Courier New" w:eastAsia="Courier New"/>
          <w:sz w:val="54"/>
          <w:szCs w:val="54"/>
        </w:rPr>
      </w:pPr>
      <w:rPr/>
      <w:r>
        <w:rPr/>
        <w:pict>
          <v:group style="position:absolute;margin-left:149.339783pt;margin-top:19.794340pt;width:108.316327pt;height:.1pt;mso-position-horizontal-relative:page;mso-position-vertical-relative:paragraph;z-index:-5828" coordorigin="2987,396" coordsize="2166,2">
            <v:shape style="position:absolute;left:2987;top:396;width:2166;height:2" coordorigin="2987,396" coordsize="2166,0" path="m2987,396l5153,396e" filled="f" stroked="t" strokeweight=".359855pt" strokecolor="#747474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8"/>
          <w:szCs w:val="88"/>
          <w:color w:val="EF080A"/>
          <w:spacing w:val="0"/>
          <w:w w:val="62"/>
          <w:position w:val="-3"/>
        </w:rPr>
        <w:t>(</w:t>
      </w:r>
      <w:r>
        <w:rPr>
          <w:rFonts w:ascii="Arial" w:hAnsi="Arial" w:cs="Arial" w:eastAsia="Arial"/>
          <w:sz w:val="88"/>
          <w:szCs w:val="88"/>
          <w:color w:val="EF080A"/>
          <w:spacing w:val="48"/>
          <w:w w:val="62"/>
          <w:position w:val="-3"/>
        </w:rPr>
        <w:t> 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  <w:t>Wh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35"/>
          <w:w w:val="100"/>
          <w:position w:val="0"/>
        </w:rPr>
        <w:t>e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-166"/>
          <w:w w:val="100"/>
          <w:position w:val="0"/>
        </w:rPr>
        <w:t>r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-166"/>
          <w:w w:val="100"/>
          <w:position w:val="11"/>
        </w:rPr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u w:val="thick" w:color="9C9C9C"/>
          <w:position w:val="11"/>
        </w:rPr>
        <w:t> 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36"/>
          <w:w w:val="100"/>
          <w:u w:val="thick" w:color="9C9C9C"/>
          <w:position w:val="11"/>
        </w:rPr>
        <w:t> 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24"/>
          <w:u w:val="thick" w:color="9C9C9C"/>
          <w:position w:val="11"/>
        </w:rPr>
        <w:t>?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24"/>
          <w:position w:val="11"/>
        </w:rPr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9" w:lineRule="exact"/>
        <w:ind w:left="925" w:right="-20"/>
        <w:jc w:val="left"/>
        <w:rPr>
          <w:rFonts w:ascii="Courier New" w:hAnsi="Courier New" w:cs="Courier New" w:eastAsia="Courier New"/>
          <w:sz w:val="54"/>
          <w:szCs w:val="54"/>
        </w:rPr>
      </w:pPr>
      <w:rPr/>
      <w:r>
        <w:rPr>
          <w:rFonts w:ascii="Arial" w:hAnsi="Arial" w:cs="Arial" w:eastAsia="Arial"/>
          <w:sz w:val="86"/>
          <w:szCs w:val="86"/>
          <w:color w:val="EF080A"/>
          <w:spacing w:val="0"/>
          <w:w w:val="71"/>
          <w:position w:val="-50"/>
        </w:rPr>
        <w:t>(</w:t>
      </w:r>
      <w:r>
        <w:rPr>
          <w:rFonts w:ascii="Arial" w:hAnsi="Arial" w:cs="Arial" w:eastAsia="Arial"/>
          <w:sz w:val="86"/>
          <w:szCs w:val="86"/>
          <w:color w:val="EF080A"/>
          <w:spacing w:val="8"/>
          <w:w w:val="71"/>
          <w:position w:val="-50"/>
        </w:rPr>
        <w:t> 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5"/>
          <w:position w:val="-44"/>
        </w:rPr>
        <w:t>W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-179"/>
          <w:w w:val="105"/>
          <w:position w:val="-44"/>
        </w:rPr>
        <w:t>h</w:t>
      </w:r>
      <w:r>
        <w:rPr>
          <w:rFonts w:ascii="Courier New" w:hAnsi="Courier New" w:cs="Courier New" w:eastAsia="Courier New"/>
          <w:sz w:val="54"/>
          <w:szCs w:val="54"/>
          <w:color w:val="CACACA"/>
          <w:spacing w:val="0"/>
          <w:w w:val="23"/>
          <w:position w:val="-44"/>
        </w:rPr>
        <w:t>··</w:t>
      </w:r>
      <w:r>
        <w:rPr>
          <w:rFonts w:ascii="Courier New" w:hAnsi="Courier New" w:cs="Courier New" w:eastAsia="Courier New"/>
          <w:sz w:val="54"/>
          <w:szCs w:val="54"/>
          <w:color w:val="CACACA"/>
          <w:spacing w:val="13"/>
          <w:w w:val="23"/>
          <w:position w:val="-44"/>
        </w:rPr>
        <w:t>·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26"/>
          <w:position w:val="-44"/>
        </w:rPr>
        <w:t>i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/>
        <w:br w:type="column"/>
      </w:r>
      <w:r>
        <w:rPr>
          <w:sz w:val="15"/>
          <w:szCs w:val="15"/>
        </w:rPr>
      </w:r>
    </w:p>
    <w:p>
      <w:pPr>
        <w:spacing w:before="0" w:after="0" w:line="420" w:lineRule="auto"/>
        <w:ind w:left="828" w:right="1814" w:firstLine="-7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97.600006pt;margin-top:56.547707pt;width:179.399979pt;height:377.640015pt;mso-position-horizontal-relative:page;mso-position-vertical-relative:paragraph;z-index:-5847" coordorigin="5952,1131" coordsize="3588,7553">
            <v:shape style="position:absolute;left:8482;top:1131;width:1058;height:7553" type="#_x0000_t75">
              <v:imagedata r:id="rId71" o:title=""/>
            </v:shape>
            <v:group style="position:absolute;left:6103;top:1288;width:2404;height:2" coordorigin="6103,1288" coordsize="2404,2">
              <v:shape style="position:absolute;left:6103;top:1288;width:2404;height:2" coordorigin="6103,1288" coordsize="2404,0" path="m6103,1288l8507,1288e" filled="f" stroked="t" strokeweight="3.598549pt" strokecolor="#0F2860">
                <v:path arrowok="t"/>
              </v:shape>
            </v:group>
            <v:group style="position:absolute;left:6096;top:2231;width:2411;height:2" coordorigin="6096,2231" coordsize="2411,2">
              <v:shape style="position:absolute;left:6096;top:2231;width:2411;height:2" coordorigin="6096,2231" coordsize="2411,0" path="m6096,2231l8507,2231e" filled="f" stroked="t" strokeweight="3.598549pt" strokecolor="#0F285B">
                <v:path arrowok="t"/>
              </v:shape>
            </v:group>
            <v:group style="position:absolute;left:6139;top:2613;width:2368;height:2" coordorigin="6139,2613" coordsize="2368,2">
              <v:shape style="position:absolute;left:6139;top:2613;width:2368;height:2" coordorigin="6139,2613" coordsize="2368,0" path="m6139,2613l8507,2613e" filled="f" stroked="t" strokeweight="3.598549pt" strokecolor="#0F285B">
                <v:path arrowok="t"/>
              </v:shape>
            </v:group>
            <v:group style="position:absolute;left:6125;top:3833;width:2382;height:2" coordorigin="6125,3833" coordsize="2382,2">
              <v:shape style="position:absolute;left:6125;top:3833;width:2382;height:2" coordorigin="6125,3833" coordsize="2382,0" path="m6125,3833l8507,3833e" filled="f" stroked="t" strokeweight="3.958404pt" strokecolor="#132B60">
                <v:path arrowok="t"/>
              </v:shape>
            </v:group>
            <v:group style="position:absolute;left:6031;top:4924;width:2454;height:2" coordorigin="6031,4924" coordsize="2454,2">
              <v:shape style="position:absolute;left:6031;top:4924;width:2454;height:2" coordorigin="6031,4924" coordsize="2454,0" path="m6031,4924l8485,4924e" filled="f" stroked="t" strokeweight="7.916808pt" strokecolor="#182B5B">
                <v:path arrowok="t"/>
              </v:shape>
            </v:group>
            <v:group style="position:absolute;left:6046;top:6155;width:2433;height:2" coordorigin="6046,6155" coordsize="2433,2">
              <v:shape style="position:absolute;left:6046;top:6155;width:2433;height:2" coordorigin="6046,6155" coordsize="2433,0" path="m6046,6155l8478,6155e" filled="f" stroked="t" strokeweight="7.916808pt" strokecolor="#7C87AC">
                <v:path arrowok="t"/>
              </v:shape>
            </v:group>
            <v:group style="position:absolute;left:6182;top:7274;width:2368;height:2" coordorigin="6182,7274" coordsize="2368,2">
              <v:shape style="position:absolute;left:6182;top:7274;width:2368;height:2" coordorigin="6182,7274" coordsize="2368,0" path="m6182,7274l8550,7274e" filled="f" stroked="t" strokeweight="3.958404pt" strokecolor="#0F235B">
                <v:path arrowok="t"/>
              </v:shape>
            </v:group>
            <v:group style="position:absolute;left:6254;top:7598;width:2260;height:2" coordorigin="6254,7598" coordsize="2260,2">
              <v:shape style="position:absolute;left:6254;top:7598;width:2260;height:2" coordorigin="6254,7598" coordsize="2260,0" path="m6254,7598l8514,7598e" filled="f" stroked="t" strokeweight="3.958404pt" strokecolor="#0F285B">
                <v:path arrowok="t"/>
              </v:shape>
            </v:group>
            <v:group style="position:absolute;left:6247;top:8599;width:2267;height:2" coordorigin="6247,8599" coordsize="2267,2">
              <v:shape style="position:absolute;left:6247;top:8599;width:2267;height:2" coordorigin="6247,8599" coordsize="2267,0" path="m6247,8599l8514,8599e" filled="f" stroked="t" strokeweight="3.958404pt" strokecolor="#082360">
                <v:path arrowok="t"/>
              </v:shape>
            </v:group>
            <v:group style="position:absolute;left:6085;top:2656;width:2;height:878" coordorigin="6085,2656" coordsize="2,878">
              <v:shape style="position:absolute;left:6085;top:2656;width:2;height:878" coordorigin="6085,2656" coordsize="0,878" path="m6085,3534l6085,2656e" filled="f" stroked="t" strokeweight="3.958404pt" strokecolor="#132B60">
                <v:path arrowok="t"/>
              </v:shape>
            </v:group>
            <v:group style="position:absolute;left:6074;top:3520;width:122;height:2" coordorigin="6074,3520" coordsize="122,2">
              <v:shape style="position:absolute;left:6074;top:3520;width:122;height:2" coordorigin="6074,3520" coordsize="122,0" path="m6074,3520l6197,3520e" filled="f" stroked="t" strokeweight="3.598549pt" strokecolor="#0F285B">
                <v:path arrowok="t"/>
              </v:shape>
            </v:group>
            <v:group style="position:absolute;left:6110;top:3552;width:2440;height:2" coordorigin="6110,3552" coordsize="2440,2">
              <v:shape style="position:absolute;left:6110;top:3552;width:2440;height:2" coordorigin="6110,3552" coordsize="2440,0" path="m6110,3552l8550,3552e" filled="f" stroked="t" strokeweight="3.958404pt" strokecolor="#1C2F60">
                <v:path arrowok="t"/>
              </v:shape>
            </v:group>
            <v:group style="position:absolute;left:6100;top:6342;width:2;height:108" coordorigin="6100,6342" coordsize="2,108">
              <v:shape style="position:absolute;left:6100;top:6342;width:2;height:108" coordorigin="6100,6342" coordsize="0,108" path="m6100,6450l6100,6342e" filled="f" stroked="t" strokeweight="1.799275pt" strokecolor="#0F2360">
                <v:path arrowok="t"/>
              </v:shape>
            </v:group>
            <v:group style="position:absolute;left:6107;top:6342;width:2;height:864" coordorigin="6107,6342" coordsize="2,864">
              <v:shape style="position:absolute;left:6107;top:6342;width:2;height:864" coordorigin="6107,6342" coordsize="0,864" path="m6107,7206l6107,6342e" filled="f" stroked="t" strokeweight="3.958404pt" strokecolor="#0F2864">
                <v:path arrowok="t"/>
              </v:shape>
            </v:group>
            <v:group style="position:absolute;left:6157;top:7191;width:2;height:94" coordorigin="6157,7191" coordsize="2,94">
              <v:shape style="position:absolute;left:6157;top:7191;width:2;height:94" coordorigin="6157,7191" coordsize="0,94" path="m6157,7285l6157,7191e" filled="f" stroked="t" strokeweight="3.238694pt" strokecolor="#0F235B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39.263855pt;margin-top:1.057112pt;width:135.665299pt;height:.1pt;mso-position-horizontal-relative:page;mso-position-vertical-relative:paragraph;z-index:-5833" coordorigin="2785,21" coordsize="2713,2">
            <v:shape style="position:absolute;left:2785;top:21;width:2713;height:2" coordorigin="2785,21" coordsize="2713,0" path="m2785,21l5499,21e" filled="f" stroked="t" strokeweight="3.598549pt" strokecolor="#EB1313">
              <v:path arrowok="t"/>
            </v:shape>
          </v:group>
          <w10:wrap type="none"/>
        </w:pict>
      </w:r>
      <w:r>
        <w:rPr/>
        <w:pict>
          <v:group style="position:absolute;margin-left:297.600006pt;margin-top:-13.700597pt;width:4.498186pt;height:52.372019pt;mso-position-horizontal-relative:page;mso-position-vertical-relative:paragraph;z-index:-5832" coordorigin="5952,-274" coordsize="90,1047">
            <v:group style="position:absolute;left:5966;top:-260;width:2;height:266" coordorigin="5966,-260" coordsize="2,266">
              <v:shape style="position:absolute;left:5966;top:-260;width:2;height:266" coordorigin="5966,-260" coordsize="0,266" path="m5966,7l5966,-260e" filled="f" stroked="t" strokeweight="1.43942pt" strokecolor="#000000">
                <v:path arrowok="t"/>
              </v:shape>
            </v:group>
            <v:group style="position:absolute;left:6017;top:-51;width:2;height:799" coordorigin="6017,-51" coordsize="2,799">
              <v:shape style="position:absolute;left:6017;top:-51;width:2;height:799" coordorigin="6017,-51" coordsize="0,799" path="m6017,748l6017,-51e" filled="f" stroked="t" strokeweight="2.518984pt" strokecolor="#081F57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39.983551pt;margin-top:41.191391pt;width:133.866024pt;height:.1pt;mso-position-horizontal-relative:page;mso-position-vertical-relative:paragraph;z-index:-5830" coordorigin="2800,824" coordsize="2677,2">
            <v:shape style="position:absolute;left:2800;top:824;width:2677;height:2" coordorigin="2800,824" coordsize="2677,0" path="m2800,824l5477,824e" filled="f" stroked="t" strokeweight="3.958404pt" strokecolor="#EF1C1F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72.410156pt;margin-top:-4.684723pt;width:8.36163pt;height:46.5pt;mso-position-horizontal-relative:page;mso-position-vertical-relative:paragraph;z-index:-5808" type="#_x0000_t202" filled="f" stroked="f">
            <v:textbox inset="0,0,0,0">
              <w:txbxContent>
                <w:p>
                  <w:pPr>
                    <w:spacing w:before="0" w:after="0" w:line="930" w:lineRule="exact"/>
                    <w:ind w:right="-180"/>
                    <w:jc w:val="left"/>
                    <w:rPr>
                      <w:rFonts w:ascii="Times New Roman" w:hAnsi="Times New Roman" w:cs="Times New Roman" w:eastAsia="Times New Roman"/>
                      <w:sz w:val="93"/>
                      <w:szCs w:val="93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93"/>
                      <w:szCs w:val="93"/>
                      <w:color w:val="EF080A"/>
                      <w:spacing w:val="0"/>
                      <w:w w:val="54"/>
                    </w:rPr>
                    <w:t>)</w:t>
                  </w:r>
                  <w:r>
                    <w:rPr>
                      <w:rFonts w:ascii="Times New Roman" w:hAnsi="Times New Roman" w:cs="Times New Roman" w:eastAsia="Times New Roman"/>
                      <w:sz w:val="93"/>
                      <w:szCs w:val="93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you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1"/>
        </w:rPr>
        <w:t>lat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9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4"/>
        </w:rPr>
        <w:t>Because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"/>
          <w:w w:val="10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5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5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5"/>
          <w:w w:val="5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</w:rPr>
        <w:t>misse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8"/>
        </w:rPr>
        <w:t>bus.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20" w:lineRule="auto"/>
        <w:ind w:left="828" w:right="2225" w:firstLine="-7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99.939056pt;margin-top:-78.131142pt;width:174.180928pt;height:53.328831pt;mso-position-horizontal-relative:page;mso-position-vertical-relative:paragraph;z-index:-5848" coordorigin="5999,-1563" coordsize="3484,1067">
            <v:shape style="position:absolute;left:8525;top:-1497;width:958;height:1001" type="#_x0000_t75">
              <v:imagedata r:id="rId72" o:title=""/>
            </v:shape>
            <v:group style="position:absolute;left:6074;top:-1527;width:2562;height:2" coordorigin="6074,-1527" coordsize="2562,2">
              <v:shape style="position:absolute;left:6074;top:-1527;width:2562;height:2" coordorigin="6074,-1527" coordsize="2562,0" path="m6074,-1527l8637,-1527e" filled="f" stroked="t" strokeweight="3.598549pt" strokecolor="#132357">
                <v:path arrowok="t"/>
              </v:shape>
            </v:group>
            <v:group style="position:absolute;left:6096;top:-584;width:2454;height:2" coordorigin="6096,-584" coordsize="2454,2">
              <v:shape style="position:absolute;left:6096;top:-584;width:2454;height:2" coordorigin="6096,-584" coordsize="2454,0" path="m6096,-584l8550,-584e" filled="f" stroked="t" strokeweight="3.598549pt" strokecolor="#0C285B">
                <v:path arrowok="t"/>
              </v:shape>
            </v:group>
            <v:group style="position:absolute;left:6038;top:-609;width:158;height:2" coordorigin="6038,-609" coordsize="158,2">
              <v:shape style="position:absolute;left:6038;top:-609;width:158;height:2" coordorigin="6038,-609" coordsize="158,0" path="m6038,-609l6197,-609e" filled="f" stroked="t" strokeweight="3.958404pt" strokecolor="#13285B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43.941956pt;margin-top:-.742639pt;width:128.108346pt;height:.1pt;mso-position-horizontal-relative:page;mso-position-vertical-relative:paragraph;z-index:-5829" coordorigin="2879,-15" coordsize="2562,2">
            <v:shape style="position:absolute;left:2879;top:-15;width:2562;height:2" coordorigin="2879,-15" coordsize="2562,0" path="m2879,-15l5441,-15e" filled="f" stroked="t" strokeweight="3.598549pt" strokecolor="#E40F0F">
              <v:path arrowok="t"/>
            </v:shape>
          </v:group>
          <w10:wrap type="none"/>
        </w:pict>
      </w:r>
      <w:r>
        <w:rPr/>
        <w:pict>
          <v:group style="position:absolute;margin-left:300.838715pt;margin-top:-2.902331pt;width:.1pt;height:41.394099pt;mso-position-horizontal-relative:page;mso-position-vertical-relative:paragraph;z-index:-5827" coordorigin="6017,-58" coordsize="2,828">
            <v:shape style="position:absolute;left:6017;top:-58;width:2;height:828" coordorigin="6017,-58" coordsize="0,828" path="m6017,770l6017,-58e" filled="f" stroked="t" strokeweight="2.518984pt" strokecolor="#081F57">
              <v:path arrowok="t"/>
            </v:shape>
          </v:group>
          <w10:wrap type="none"/>
        </w:pict>
      </w:r>
      <w:r>
        <w:rPr/>
        <w:pict>
          <v:group style="position:absolute;margin-left:134.225876pt;margin-top:39.031689pt;width:137.824429pt;height:.1pt;mso-position-horizontal-relative:page;mso-position-vertical-relative:paragraph;z-index:-5826" coordorigin="2685,781" coordsize="2756,2">
            <v:shape style="position:absolute;left:2685;top:781;width:2756;height:2" coordorigin="2685,781" coordsize="2756,0" path="m2685,781l5441,781e" filled="f" stroked="t" strokeweight="3.958404pt" strokecolor="#F41313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69.171478pt;margin-top:-4.721015pt;width:9.08424pt;height:44pt;mso-position-horizontal-relative:page;mso-position-vertical-relative:paragraph;z-index:-5807" type="#_x0000_t202" filled="f" stroked="f">
            <v:textbox inset="0,0,0,0">
              <w:txbxContent>
                <w:p>
                  <w:pPr>
                    <w:spacing w:before="0" w:after="0" w:line="880" w:lineRule="exact"/>
                    <w:ind w:right="-172"/>
                    <w:jc w:val="left"/>
                    <w:rPr>
                      <w:rFonts w:ascii="Arial" w:hAnsi="Arial" w:cs="Arial" w:eastAsia="Arial"/>
                      <w:sz w:val="88"/>
                      <w:szCs w:val="88"/>
                    </w:rPr>
                  </w:pPr>
                  <w:rPr/>
                  <w:r>
                    <w:rPr>
                      <w:rFonts w:ascii="Arial" w:hAnsi="Arial" w:cs="Arial" w:eastAsia="Arial"/>
                      <w:sz w:val="88"/>
                      <w:szCs w:val="88"/>
                      <w:color w:val="EF080A"/>
                      <w:spacing w:val="0"/>
                      <w:w w:val="62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88"/>
                      <w:szCs w:val="88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Where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0"/>
          <w:w w:val="100"/>
        </w:rPr>
        <w:t>your</w:t>
      </w:r>
      <w:r>
        <w:rPr>
          <w:rFonts w:ascii="Times New Roman" w:hAnsi="Times New Roman" w:cs="Times New Roman" w:eastAsia="Times New Roman"/>
          <w:sz w:val="20"/>
          <w:szCs w:val="20"/>
          <w:color w:val="343134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2"/>
        </w:rPr>
        <w:t>book?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0F11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0F1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340F11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0"/>
        </w:rPr>
        <w:t>bag.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6" w:lineRule="exact"/>
        <w:ind w:right="-20"/>
        <w:jc w:val="left"/>
        <w:tabs>
          <w:tab w:pos="84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134.945587pt;margin-top:8.594584pt;width:136.744864pt;height:.1pt;mso-position-horizontal-relative:page;mso-position-vertical-relative:paragraph;z-index:-5825" coordorigin="2699,172" coordsize="2735,2">
            <v:shape style="position:absolute;left:2699;top:172;width:2735;height:2" coordorigin="2699,172" coordsize="2735,0" path="m2699,172l5434,172e" filled="f" stroked="t" strokeweight="3.598549pt" strokecolor="#F40C0C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67"/>
          <w:position w:val="-50"/>
        </w:rPr>
        <w:t>)</w:t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100"/>
          <w:position w:val="-50"/>
        </w:rPr>
        <w:tab/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100"/>
          <w:position w:val="-50"/>
        </w:rPr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  <w:position w:val="-3"/>
        </w:rPr>
        <w:t>Whic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  <w:position w:val="-3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7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-3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-3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9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-3"/>
        </w:rPr>
        <w:t>your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7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6"/>
          <w:position w:val="-3"/>
        </w:rPr>
        <w:t>apple?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  <w:cols w:num="2" w:equalWidth="0">
            <w:col w:w="3573" w:space="130"/>
            <w:col w:w="4857"/>
          </w:cols>
        </w:sectPr>
      </w:pPr>
      <w:rPr/>
    </w:p>
    <w:p>
      <w:pPr>
        <w:spacing w:before="0" w:after="0" w:line="556" w:lineRule="exact"/>
        <w:ind w:left="2451" w:right="-20"/>
        <w:jc w:val="left"/>
        <w:tabs>
          <w:tab w:pos="456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145.201447pt;margin-top:5.264798pt;width:115.15357pt;height:.359855pt;mso-position-horizontal-relative:page;mso-position-vertical-relative:paragraph;z-index:-5824" coordorigin="2904,105" coordsize="2303,7">
            <v:group style="position:absolute;left:2908;top:109;width:677;height:2" coordorigin="2908,109" coordsize="677,2">
              <v:shape style="position:absolute;left:2908;top:109;width:677;height:2" coordorigin="2908,109" coordsize="677,0" path="m2908,109l3584,109e" filled="f" stroked="t" strokeweight=".359855pt" strokecolor="#1F1F1F">
                <v:path arrowok="t"/>
              </v:shape>
            </v:group>
            <v:group style="position:absolute;left:3577;top:109;width:511;height:2" coordorigin="3577,109" coordsize="511,2">
              <v:shape style="position:absolute;left:3577;top:109;width:511;height:2" coordorigin="3577,109" coordsize="511,0" path="m3577,109l4088,109e" filled="f" stroked="t" strokeweight=".359855pt" strokecolor="#343434">
                <v:path arrowok="t"/>
              </v:shape>
            </v:group>
            <v:group style="position:absolute;left:4088;top:109;width:389;height:2" coordorigin="4088,109" coordsize="389,2">
              <v:shape style="position:absolute;left:4088;top:109;width:389;height:2" coordorigin="4088,109" coordsize="389,0" path="m4088,109l4477,109e" filled="f" stroked="t" strokeweight=".359855pt" strokecolor="#000000">
                <v:path arrowok="t"/>
              </v:shape>
            </v:group>
            <v:group style="position:absolute;left:4469;top:109;width:734;height:2" coordorigin="4469,109" coordsize="734,2">
              <v:shape style="position:absolute;left:4469;top:109;width:734;height:2" coordorigin="4469,109" coordsize="734,0" path="m4469,109l5204,109e" filled="f" stroked="t" strokeweight=".359855pt" strokecolor="#1F1F1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34.945587pt;margin-top:29.381313pt;width:136.744864pt;height:.1pt;mso-position-horizontal-relative:page;mso-position-vertical-relative:paragraph;z-index:-5823" coordorigin="2699,588" coordsize="2735,2">
            <v:shape style="position:absolute;left:2699;top:588;width:2735;height:2" coordorigin="2699,588" coordsize="2735,0" path="m2699,588l5434,588e" filled="f" stroked="t" strokeweight="3.958404pt" strokecolor="#E81F23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54"/>
          <w:szCs w:val="54"/>
          <w:spacing w:val="0"/>
          <w:w w:val="100"/>
          <w:position w:val="5"/>
        </w:rPr>
        <w:t>ch?</w:t>
      </w:r>
      <w:r>
        <w:rPr>
          <w:rFonts w:ascii="Courier New" w:hAnsi="Courier New" w:cs="Courier New" w:eastAsia="Courier New"/>
          <w:sz w:val="54"/>
          <w:szCs w:val="54"/>
          <w:spacing w:val="-227"/>
          <w:w w:val="100"/>
          <w:position w:val="5"/>
        </w:rPr>
        <w:t> </w:t>
      </w:r>
      <w:r>
        <w:rPr>
          <w:rFonts w:ascii="Courier New" w:hAnsi="Courier New" w:cs="Courier New" w:eastAsia="Courier New"/>
          <w:sz w:val="54"/>
          <w:szCs w:val="54"/>
          <w:spacing w:val="0"/>
          <w:w w:val="100"/>
          <w:position w:val="5"/>
        </w:rPr>
        <w:tab/>
      </w:r>
      <w:r>
        <w:rPr>
          <w:rFonts w:ascii="Courier New" w:hAnsi="Courier New" w:cs="Courier New" w:eastAsia="Courier New"/>
          <w:sz w:val="54"/>
          <w:szCs w:val="54"/>
          <w:spacing w:val="0"/>
          <w:w w:val="100"/>
          <w:position w:val="5"/>
        </w:rPr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9"/>
        </w:rPr>
        <w:t>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"/>
          <w:w w:val="100"/>
          <w:position w:val="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9"/>
        </w:rPr>
        <w:t>gree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49"/>
          <w:w w:val="100"/>
          <w:position w:val="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5"/>
          <w:position w:val="9"/>
        </w:rPr>
        <w:t>one.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</w:sectPr>
      </w:pPr>
      <w:rPr/>
    </w:p>
    <w:p>
      <w:pPr>
        <w:spacing w:before="0" w:after="0" w:line="910" w:lineRule="exact"/>
        <w:ind w:left="688" w:right="-168"/>
        <w:jc w:val="left"/>
        <w:rPr>
          <w:rFonts w:ascii="Times New Roman" w:hAnsi="Times New Roman" w:cs="Times New Roman" w:eastAsia="Times New Roman"/>
          <w:sz w:val="45"/>
          <w:szCs w:val="45"/>
        </w:rPr>
      </w:pPr>
      <w:rPr/>
      <w:r>
        <w:rPr/>
        <w:pict>
          <v:group style="position:absolute;margin-left:123.430229pt;margin-top:6.842747pt;width:140.343413pt;height:.1pt;mso-position-horizontal-relative:page;mso-position-vertical-relative:paragraph;z-index:-5822" coordorigin="2469,137" coordsize="2807,2">
            <v:shape style="position:absolute;left:2469;top:137;width:2807;height:2" coordorigin="2469,137" coordsize="2807,0" path="m2469,137l5275,137e" filled="f" stroked="t" strokeweight="4.318259pt" strokecolor="#E81C1F">
              <v:path arrowok="t"/>
            </v:shape>
          </v:group>
          <w10:wrap type="none"/>
        </w:pict>
      </w:r>
      <w:r>
        <w:rPr/>
        <w:pict>
          <v:group style="position:absolute;margin-left:145.381378pt;margin-top:32.399101pt;width:114.793715pt;height:.1pt;mso-position-horizontal-relative:page;mso-position-vertical-relative:paragraph;z-index:-5820" coordorigin="2908,648" coordsize="2296,2">
            <v:shape style="position:absolute;left:2908;top:648;width:2296;height:2" coordorigin="2908,648" coordsize="2296,0" path="m2908,648l5204,648e" filled="f" stroked="t" strokeweight=".359855pt" strokecolor="#1C1C1C">
              <v:path arrowok="t"/>
            </v:shape>
          </v:group>
          <w10:wrap type="none"/>
        </w:pict>
      </w:r>
      <w:r>
        <w:rPr/>
        <w:pict>
          <v:group style="position:absolute;margin-left:123.430229pt;margin-top:48.776768pt;width:138.184284pt;height:.1pt;mso-position-horizontal-relative:page;mso-position-vertical-relative:paragraph;z-index:-5819" coordorigin="2469,976" coordsize="2764,2">
            <v:shape style="position:absolute;left:2469;top:976;width:2764;height:2" coordorigin="2469,976" coordsize="2764,0" path="m2469,976l5232,976e" filled="f" stroked="t" strokeweight="3.958404pt" strokecolor="#EF1318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5"/>
          <w:szCs w:val="85"/>
          <w:color w:val="EF080A"/>
          <w:spacing w:val="0"/>
          <w:w w:val="68"/>
          <w:position w:val="-2"/>
        </w:rPr>
        <w:t>(</w:t>
      </w:r>
      <w:r>
        <w:rPr>
          <w:rFonts w:ascii="Arial" w:hAnsi="Arial" w:cs="Arial" w:eastAsia="Arial"/>
          <w:sz w:val="85"/>
          <w:szCs w:val="85"/>
          <w:color w:val="EF080A"/>
          <w:spacing w:val="72"/>
          <w:w w:val="68"/>
          <w:position w:val="-2"/>
        </w:rPr>
        <w:t> </w:t>
      </w:r>
      <w:r>
        <w:rPr>
          <w:rFonts w:ascii="Arial" w:hAnsi="Arial" w:cs="Arial" w:eastAsia="Arial"/>
          <w:sz w:val="57"/>
          <w:szCs w:val="57"/>
          <w:color w:val="231F24"/>
          <w:spacing w:val="0"/>
          <w:w w:val="84"/>
          <w:position w:val="12"/>
        </w:rPr>
        <w:t>Wh</w:t>
      </w:r>
      <w:r>
        <w:rPr>
          <w:rFonts w:ascii="Arial" w:hAnsi="Arial" w:cs="Arial" w:eastAsia="Arial"/>
          <w:sz w:val="57"/>
          <w:szCs w:val="57"/>
          <w:color w:val="231F24"/>
          <w:spacing w:val="-107"/>
          <w:w w:val="100"/>
          <w:position w:val="12"/>
        </w:rPr>
        <w:t> 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17"/>
          <w:w w:val="107"/>
          <w:position w:val="-3"/>
        </w:rPr>
        <w:t>o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7"/>
          <w:position w:val="-3"/>
        </w:rPr>
        <w:t>s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12"/>
          <w:w w:val="107"/>
          <w:position w:val="-3"/>
        </w:rPr>
        <w:t>e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-306"/>
          <w:w w:val="89"/>
          <w:position w:val="-3"/>
        </w:rPr>
        <w:t>.</w:t>
      </w:r>
      <w:r>
        <w:rPr>
          <w:rFonts w:ascii="Times New Roman" w:hAnsi="Times New Roman" w:cs="Times New Roman" w:eastAsia="Times New Roman"/>
          <w:sz w:val="45"/>
          <w:szCs w:val="45"/>
          <w:color w:val="231F24"/>
          <w:spacing w:val="0"/>
          <w:w w:val="79"/>
          <w:position w:val="12"/>
        </w:rPr>
        <w:t>7J</w:t>
      </w:r>
      <w:r>
        <w:rPr>
          <w:rFonts w:ascii="Times New Roman" w:hAnsi="Times New Roman" w:cs="Times New Roman" w:eastAsia="Times New Roman"/>
          <w:sz w:val="45"/>
          <w:szCs w:val="45"/>
          <w:color w:val="000000"/>
          <w:spacing w:val="0"/>
          <w:w w:val="100"/>
          <w:position w:val="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40" w:lineRule="auto"/>
        <w:ind w:left="99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97.600006pt;margin-top:-10.821006pt;width:4.318259pt;height:49.672451pt;mso-position-horizontal-relative:page;mso-position-vertical-relative:paragraph;z-index:-5821" coordorigin="5952,-216" coordsize="86,993">
            <v:group style="position:absolute;left:5966;top:-202;width:2;height:216" coordorigin="5966,-202" coordsize="2,216">
              <v:shape style="position:absolute;left:5966;top:-202;width:2;height:216" coordorigin="5966,-202" coordsize="0,216" path="m5966,14l5966,-202e" filled="f" stroked="t" strokeweight="1.43942pt" strokecolor="#000000">
                <v:path arrowok="t"/>
              </v:shape>
            </v:group>
            <v:group style="position:absolute;left:6017;top:-22;width:2;height:777" coordorigin="6017,-22" coordsize="2,777">
              <v:shape style="position:absolute;left:6017;top:-22;width:2;height:777" coordorigin="6017,-22" coordsize="0,777" path="m6017,755l6017,-22e" filled="f" stroked="t" strokeweight="2.159129pt" strokecolor="#233867">
                <v:path arrowok="t"/>
              </v:shape>
            </v:group>
            <w10:wrap type="none"/>
          </v:group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61.254669pt;margin-top:-2.785633pt;width:10.1898pt;height:42.5pt;mso-position-horizontal-relative:page;mso-position-vertical-relative:paragraph;z-index:-5806" type="#_x0000_t202" filled="f" stroked="f">
            <v:textbox inset="0,0,0,0">
              <w:txbxContent>
                <w:p>
                  <w:pPr>
                    <w:spacing w:before="0" w:after="0" w:line="850" w:lineRule="exact"/>
                    <w:ind w:right="-168"/>
                    <w:jc w:val="left"/>
                    <w:rPr>
                      <w:rFonts w:ascii="Arial" w:hAnsi="Arial" w:cs="Arial" w:eastAsia="Arial"/>
                      <w:sz w:val="85"/>
                      <w:szCs w:val="85"/>
                    </w:rPr>
                  </w:pPr>
                  <w:rPr/>
                  <w:r>
                    <w:rPr>
                      <w:rFonts w:ascii="Arial" w:hAnsi="Arial" w:cs="Arial" w:eastAsia="Arial"/>
                      <w:sz w:val="85"/>
                      <w:szCs w:val="85"/>
                      <w:color w:val="EF080A"/>
                      <w:spacing w:val="0"/>
                      <w:w w:val="72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85"/>
                      <w:szCs w:val="85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Whose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cat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5"/>
        </w:rPr>
        <w:t>this?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0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2"/>
          <w:w w:val="5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32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4"/>
        </w:rPr>
        <w:t>siste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7"/>
          <w:w w:val="115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31"/>
        </w:rPr>
        <w:t>'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-10"/>
          <w:w w:val="131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67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  <w:cols w:num="2" w:equalWidth="0">
            <w:col w:w="3273" w:space="272"/>
            <w:col w:w="5015"/>
          </w:cols>
        </w:sectPr>
      </w:pPr>
      <w:rPr/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</w:sectPr>
      </w:pPr>
      <w:rPr/>
    </w:p>
    <w:p>
      <w:pPr>
        <w:spacing w:before="0" w:after="0" w:line="1000" w:lineRule="exact"/>
        <w:ind w:left="688" w:right="-181"/>
        <w:jc w:val="left"/>
        <w:tabs>
          <w:tab w:pos="3520" w:val="left"/>
        </w:tabs>
        <w:rPr>
          <w:rFonts w:ascii="Arial" w:hAnsi="Arial" w:cs="Arial" w:eastAsia="Arial"/>
          <w:sz w:val="86"/>
          <w:szCs w:val="86"/>
        </w:rPr>
      </w:pPr>
      <w:rPr/>
      <w:r>
        <w:rPr/>
        <w:pict>
          <v:group style="position:absolute;margin-left:126.309074pt;margin-top:7.789541pt;width:135.305444pt;height:.1pt;mso-position-horizontal-relative:page;mso-position-vertical-relative:paragraph;z-index:-5818" coordorigin="2526,156" coordsize="2706,2">
            <v:shape style="position:absolute;left:2526;top:156;width:2706;height:2" coordorigin="2526,156" coordsize="2706,0" path="m2526,156l5232,156e" filled="f" stroked="t" strokeweight="3.958404pt" strokecolor="#E81318">
              <v:path arrowok="t"/>
            </v:shape>
          </v:group>
          <w10:wrap type="none"/>
        </w:pict>
      </w:r>
      <w:r>
        <w:rPr/>
        <w:pict>
          <v:group style="position:absolute;margin-left:123.430229pt;margin-top:49.903538pt;width:140.343413pt;height:.1pt;mso-position-horizontal-relative:page;mso-position-vertical-relative:paragraph;z-index:-5816" coordorigin="2469,998" coordsize="2807,2">
            <v:shape style="position:absolute;left:2469;top:998;width:2807;height:2" coordorigin="2469,998" coordsize="2807,0" path="m2469,998l5275,998e" filled="f" stroked="t" strokeweight="3.958404pt" strokecolor="#EF1313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94"/>
          <w:szCs w:val="94"/>
          <w:color w:val="EF080A"/>
          <w:spacing w:val="0"/>
          <w:w w:val="62"/>
          <w:position w:val="-2"/>
        </w:rPr>
        <w:t>(</w:t>
      </w:r>
      <w:r>
        <w:rPr>
          <w:rFonts w:ascii="Arial" w:hAnsi="Arial" w:cs="Arial" w:eastAsia="Arial"/>
          <w:sz w:val="94"/>
          <w:szCs w:val="94"/>
          <w:color w:val="EF080A"/>
          <w:spacing w:val="0"/>
          <w:w w:val="62"/>
          <w:position w:val="-2"/>
        </w:rPr>
        <w:t> </w:t>
      </w:r>
      <w:r>
        <w:rPr>
          <w:rFonts w:ascii="Arial" w:hAnsi="Arial" w:cs="Arial" w:eastAsia="Arial"/>
          <w:sz w:val="94"/>
          <w:szCs w:val="94"/>
          <w:color w:val="EF080A"/>
          <w:spacing w:val="68"/>
          <w:w w:val="62"/>
          <w:position w:val="-2"/>
        </w:rPr>
        <w:t> </w:t>
      </w:r>
      <w:r>
        <w:rPr>
          <w:rFonts w:ascii="Arial" w:hAnsi="Arial" w:cs="Arial" w:eastAsia="Arial"/>
          <w:sz w:val="56"/>
          <w:szCs w:val="56"/>
          <w:color w:val="B3B3B3"/>
          <w:spacing w:val="68"/>
          <w:w w:val="62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0"/>
          <w:w w:val="62"/>
          <w:u w:val="single" w:color="232323"/>
          <w:position w:val="16"/>
        </w:rPr>
        <w:t>  </w:t>
      </w:r>
      <w:r>
        <w:rPr>
          <w:rFonts w:ascii="Arial" w:hAnsi="Arial" w:cs="Arial" w:eastAsia="Arial"/>
          <w:sz w:val="56"/>
          <w:szCs w:val="56"/>
          <w:color w:val="B3B3B3"/>
          <w:spacing w:val="31"/>
          <w:w w:val="62"/>
          <w:u w:val="single" w:color="232323"/>
          <w:position w:val="16"/>
        </w:rPr>
        <w:t> </w:t>
      </w:r>
      <w:r>
        <w:rPr>
          <w:rFonts w:ascii="Arial" w:hAnsi="Arial" w:cs="Arial" w:eastAsia="Arial"/>
          <w:sz w:val="56"/>
          <w:szCs w:val="56"/>
          <w:color w:val="B3B3B3"/>
          <w:spacing w:val="-13"/>
          <w:w w:val="28"/>
          <w:u w:val="single" w:color="232323"/>
          <w:position w:val="16"/>
        </w:rPr>
        <w:t>"</w:t>
      </w:r>
      <w:r>
        <w:rPr>
          <w:rFonts w:ascii="Arial" w:hAnsi="Arial" w:cs="Arial" w:eastAsia="Arial"/>
          <w:sz w:val="56"/>
          <w:szCs w:val="56"/>
          <w:color w:val="B3B3B3"/>
          <w:spacing w:val="-13"/>
          <w:w w:val="28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-13"/>
          <w:w w:val="28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85"/>
          <w:u w:val="single" w:color="232323"/>
          <w:position w:val="16"/>
        </w:rPr>
        <w:t>Fl</w:t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85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86"/>
          <w:u w:val="single" w:color="232323"/>
          <w:position w:val="16"/>
        </w:rPr>
        <w:t>o</w:t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86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-105"/>
          <w:w w:val="99"/>
          <w:u w:val="single" w:color="232323"/>
          <w:position w:val="16"/>
        </w:rPr>
        <w:t> </w:t>
      </w:r>
      <w:r>
        <w:rPr>
          <w:rFonts w:ascii="Arial" w:hAnsi="Arial" w:cs="Arial" w:eastAsia="Arial"/>
          <w:sz w:val="56"/>
          <w:szCs w:val="56"/>
          <w:color w:val="231F24"/>
          <w:spacing w:val="-105"/>
          <w:w w:val="99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-105"/>
          <w:w w:val="99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-105"/>
          <w:w w:val="99"/>
          <w:position w:val="16"/>
        </w:rPr>
      </w:r>
      <w:r>
        <w:rPr>
          <w:rFonts w:ascii="Courier New" w:hAnsi="Courier New" w:cs="Courier New" w:eastAsia="Courier New"/>
          <w:sz w:val="51"/>
          <w:szCs w:val="51"/>
          <w:color w:val="000000"/>
          <w:spacing w:val="-203"/>
          <w:w w:val="109"/>
          <w:position w:val="2"/>
        </w:rPr>
        <w:t>w</w:t>
      </w:r>
      <w:r>
        <w:rPr>
          <w:rFonts w:ascii="Arial" w:hAnsi="Arial" w:cs="Arial" w:eastAsia="Arial"/>
          <w:sz w:val="56"/>
          <w:szCs w:val="56"/>
          <w:color w:val="B3B3B3"/>
          <w:spacing w:val="-203"/>
          <w:w w:val="217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-153"/>
          <w:w w:val="217"/>
          <w:u w:val="single" w:color="232323"/>
          <w:position w:val="16"/>
        </w:rPr>
        <w:t>-</w:t>
      </w:r>
      <w:r>
        <w:rPr>
          <w:rFonts w:ascii="Arial" w:hAnsi="Arial" w:cs="Arial" w:eastAsia="Arial"/>
          <w:sz w:val="56"/>
          <w:szCs w:val="56"/>
          <w:color w:val="B3B3B3"/>
          <w:spacing w:val="-153"/>
          <w:w w:val="217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-16"/>
          <w:w w:val="99"/>
          <w:u w:val="single" w:color="232323"/>
          <w:position w:val="16"/>
        </w:rPr>
        <w:t> </w:t>
      </w:r>
      <w:r>
        <w:rPr>
          <w:rFonts w:ascii="Arial" w:hAnsi="Arial" w:cs="Arial" w:eastAsia="Arial"/>
          <w:sz w:val="56"/>
          <w:szCs w:val="56"/>
          <w:color w:val="B3B3B3"/>
          <w:spacing w:val="-16"/>
          <w:w w:val="99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-16"/>
          <w:w w:val="99"/>
          <w:position w:val="16"/>
        </w:rPr>
      </w:r>
      <w:r>
        <w:rPr>
          <w:rFonts w:ascii="Arial" w:hAnsi="Arial" w:cs="Arial" w:eastAsia="Arial"/>
          <w:sz w:val="56"/>
          <w:szCs w:val="56"/>
          <w:color w:val="B3B3B3"/>
          <w:spacing w:val="-16"/>
          <w:w w:val="99"/>
          <w:position w:val="16"/>
        </w:rPr>
      </w:r>
      <w:r>
        <w:rPr>
          <w:rFonts w:ascii="Courier New" w:hAnsi="Courier New" w:cs="Courier New" w:eastAsia="Courier New"/>
          <w:sz w:val="51"/>
          <w:szCs w:val="51"/>
          <w:color w:val="231F24"/>
          <w:spacing w:val="-275"/>
          <w:w w:val="103"/>
          <w:position w:val="2"/>
        </w:rPr>
        <w:t>.</w:t>
      </w:r>
      <w:r>
        <w:rPr>
          <w:rFonts w:ascii="Arial" w:hAnsi="Arial" w:cs="Arial" w:eastAsia="Arial"/>
          <w:sz w:val="56"/>
          <w:szCs w:val="56"/>
          <w:color w:val="231F24"/>
          <w:spacing w:val="-275"/>
          <w:w w:val="126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26"/>
          <w:u w:val="single" w:color="232323"/>
          <w:position w:val="16"/>
        </w:rPr>
        <w:t>'/</w:t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26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99"/>
          <w:u w:val="single" w:color="232323"/>
          <w:position w:val="16"/>
        </w:rPr>
        <w:t> </w:t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00"/>
          <w:u w:val="single" w:color="232323"/>
          <w:position w:val="16"/>
        </w:rPr>
        <w:tab/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00"/>
          <w:u w:val="single" w:color="232323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00"/>
          <w:position w:val="16"/>
        </w:rPr>
      </w:r>
      <w:r>
        <w:rPr>
          <w:rFonts w:ascii="Arial" w:hAnsi="Arial" w:cs="Arial" w:eastAsia="Arial"/>
          <w:sz w:val="56"/>
          <w:szCs w:val="56"/>
          <w:color w:val="231F24"/>
          <w:spacing w:val="0"/>
          <w:w w:val="100"/>
          <w:position w:val="16"/>
        </w:rPr>
      </w:r>
      <w:r>
        <w:rPr>
          <w:rFonts w:ascii="Arial" w:hAnsi="Arial" w:cs="Arial" w:eastAsia="Arial"/>
          <w:sz w:val="86"/>
          <w:szCs w:val="86"/>
          <w:color w:val="EF080A"/>
          <w:spacing w:val="0"/>
          <w:w w:val="71"/>
          <w:position w:val="4"/>
        </w:rPr>
        <w:t>)</w:t>
      </w:r>
      <w:r>
        <w:rPr>
          <w:rFonts w:ascii="Arial" w:hAnsi="Arial" w:cs="Arial" w:eastAsia="Arial"/>
          <w:sz w:val="86"/>
          <w:szCs w:val="86"/>
          <w:color w:val="000000"/>
          <w:spacing w:val="0"/>
          <w:w w:val="100"/>
          <w:position w:val="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/>
        <w:br w:type="column"/>
      </w:r>
      <w:r>
        <w:rPr>
          <w:sz w:val="13"/>
          <w:szCs w:val="13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304.617188pt;margin-top:-3.26226pt;width:.1pt;height:43.553792pt;mso-position-horizontal-relative:page;mso-position-vertical-relative:paragraph;z-index:-5817" coordorigin="6092,-65" coordsize="2,871">
            <v:shape style="position:absolute;left:6092;top:-65;width:2;height:871" coordorigin="6092,-65" coordsize="0,871" path="m6092,806l6092,-65e" filled="f" stroked="t" strokeweight="3.598549pt" strokecolor="#0C285B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How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you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go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6"/>
        </w:rPr>
        <w:t>school?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5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5"/>
          <w:w w:val="5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go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26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26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23"/>
          <w:w w:val="12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school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by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4"/>
        </w:rPr>
        <w:t>ca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3"/>
          <w:w w:val="115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200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  <w:cols w:num="2" w:equalWidth="0">
            <w:col w:w="3749" w:space="840"/>
            <w:col w:w="3971"/>
          </w:cols>
        </w:sectPr>
      </w:pPr>
      <w:rPr/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8" w:lineRule="exact"/>
        <w:ind w:left="46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110.475456pt;margin-top:1.237089pt;width:177.408468pt;height:.1pt;mso-position-horizontal-relative:page;mso-position-vertical-relative:paragraph;z-index:-5815" coordorigin="2210,25" coordsize="3548,2">
            <v:shape style="position:absolute;left:2210;top:25;width:3548;height:2" coordorigin="2210,25" coordsize="3548,0" path="m2210,25l5758,25e" filled="f" stroked="t" strokeweight="3.958404pt" strokecolor="#EF0F13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05.79734pt;margin-top:-3.552441pt;width:190.100602pt;height:47pt;mso-position-horizontal-relative:page;mso-position-vertical-relative:paragraph;z-index:-5805" type="#_x0000_t202" filled="f" stroked="f">
            <v:textbox inset="0,0,0,0">
              <w:txbxContent>
                <w:p>
                  <w:pPr>
                    <w:spacing w:before="0" w:after="0" w:line="940" w:lineRule="exact"/>
                    <w:ind w:right="-181"/>
                    <w:jc w:val="left"/>
                    <w:tabs>
                      <w:tab w:pos="3580" w:val="left"/>
                    </w:tabs>
                    <w:rPr>
                      <w:rFonts w:ascii="Arial" w:hAnsi="Arial" w:cs="Arial" w:eastAsia="Arial"/>
                      <w:sz w:val="94"/>
                      <w:szCs w:val="94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EF080A"/>
                      <w:spacing w:val="-57"/>
                      <w:w w:val="67"/>
                    </w:rPr>
                    <w:t>(</w:t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-57"/>
                      <w:w w:val="67"/>
                    </w:rPr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-11"/>
                      <w:w w:val="67"/>
                      <w:u w:val="thick" w:color="E41318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0"/>
                      <w:w w:val="100"/>
                      <w:u w:val="thick" w:color="E41318"/>
                    </w:rPr>
                    <w:t>Eow</w:t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-13"/>
                      <w:w w:val="100"/>
                      <w:u w:val="thick" w:color="E41318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0"/>
                      <w:w w:val="100"/>
                      <w:u w:val="thick" w:color="E41318"/>
                    </w:rPr>
                    <w:tab/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0"/>
                      <w:w w:val="100"/>
                      <w:u w:val="thick" w:color="E41318"/>
                    </w:rPr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0"/>
                      <w:w w:val="100"/>
                    </w:rPr>
                  </w:r>
                  <w:r>
                    <w:rPr>
                      <w:rFonts w:ascii="Times New Roman" w:hAnsi="Times New Roman" w:cs="Times New Roman" w:eastAsia="Times New Roman"/>
                      <w:sz w:val="67"/>
                      <w:szCs w:val="67"/>
                      <w:color w:val="231F24"/>
                      <w:spacing w:val="0"/>
                      <w:w w:val="100"/>
                    </w:rPr>
                  </w:r>
                  <w:r>
                    <w:rPr>
                      <w:rFonts w:ascii="Arial" w:hAnsi="Arial" w:cs="Arial" w:eastAsia="Arial"/>
                      <w:sz w:val="94"/>
                      <w:szCs w:val="94"/>
                      <w:color w:val="EF080A"/>
                      <w:spacing w:val="0"/>
                      <w:w w:val="65"/>
                      <w:position w:val="-1"/>
                    </w:rPr>
                    <w:t>)</w:t>
                  </w:r>
                  <w:r>
                    <w:rPr>
                      <w:rFonts w:ascii="Arial" w:hAnsi="Arial" w:cs="Arial" w:eastAsia="Arial"/>
                      <w:sz w:val="94"/>
                      <w:szCs w:val="94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  <w:position w:val="-2"/>
        </w:rPr>
        <w:t>How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1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  <w:position w:val="-2"/>
        </w:rPr>
        <w:t>ol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  <w:position w:val="-2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32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  <w:position w:val="-2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00"/>
          <w:position w:val="-2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-1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-2"/>
        </w:rPr>
        <w:t>the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5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3"/>
          <w:position w:val="-2"/>
        </w:rPr>
        <w:t>baby?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561" w:lineRule="exact"/>
        <w:ind w:left="2120" w:right="-20"/>
        <w:jc w:val="left"/>
        <w:tabs>
          <w:tab w:pos="460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178.667953pt;margin-top:3.086539pt;width:81.687063pt;height:.359855pt;mso-position-horizontal-relative:page;mso-position-vertical-relative:paragraph;z-index:-5814" coordorigin="3573,62" coordsize="1634,7">
            <v:group style="position:absolute;left:3577;top:65;width:900;height:2" coordorigin="3577,65" coordsize="900,2">
              <v:shape style="position:absolute;left:3577;top:65;width:900;height:2" coordorigin="3577,65" coordsize="900,0" path="m3577,65l4477,65e" filled="f" stroked="t" strokeweight=".359855pt" strokecolor="#000000">
                <v:path arrowok="t"/>
              </v:shape>
            </v:group>
            <v:group style="position:absolute;left:4469;top:65;width:734;height:2" coordorigin="4469,65" coordsize="734,2">
              <v:shape style="position:absolute;left:4469;top:65;width:734;height:2" coordorigin="4469,65" coordsize="734,0" path="m4469,65l5204,65e" filled="f" stroked="t" strokeweight=".359855pt" strokecolor="#282828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84"/>
          <w:position w:val="2"/>
        </w:rPr>
        <w:t>0</w:t>
      </w:r>
      <w:r>
        <w:rPr>
          <w:rFonts w:ascii="Times New Roman" w:hAnsi="Times New Roman" w:cs="Times New Roman" w:eastAsia="Times New Roman"/>
          <w:sz w:val="32"/>
          <w:szCs w:val="32"/>
          <w:spacing w:val="19"/>
          <w:w w:val="184"/>
          <w:position w:val="2"/>
        </w:rPr>
        <w:t> </w:t>
      </w:r>
      <w:r>
        <w:rPr>
          <w:rFonts w:ascii="Arial" w:hAnsi="Arial" w:cs="Arial" w:eastAsia="Arial"/>
          <w:sz w:val="50"/>
          <w:szCs w:val="50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50"/>
          <w:szCs w:val="50"/>
          <w:spacing w:val="-20"/>
          <w:w w:val="100"/>
          <w:position w:val="-1"/>
        </w:rPr>
        <w:t> </w:t>
      </w:r>
      <w:r>
        <w:rPr>
          <w:rFonts w:ascii="Arial" w:hAnsi="Arial" w:cs="Arial" w:eastAsia="Arial"/>
          <w:sz w:val="57"/>
          <w:szCs w:val="57"/>
          <w:spacing w:val="0"/>
          <w:w w:val="90"/>
          <w:position w:val="1"/>
        </w:rPr>
        <w:t>d</w:t>
      </w:r>
      <w:r>
        <w:rPr>
          <w:rFonts w:ascii="Arial" w:hAnsi="Arial" w:cs="Arial" w:eastAsia="Arial"/>
          <w:sz w:val="57"/>
          <w:szCs w:val="57"/>
          <w:spacing w:val="-92"/>
          <w:w w:val="100"/>
          <w:position w:val="1"/>
        </w:rPr>
        <w:t> </w:t>
      </w:r>
      <w:r>
        <w:rPr>
          <w:rFonts w:ascii="Arial" w:hAnsi="Arial" w:cs="Arial" w:eastAsia="Arial"/>
          <w:sz w:val="57"/>
          <w:szCs w:val="57"/>
          <w:color w:val="231F24"/>
          <w:spacing w:val="0"/>
          <w:w w:val="100"/>
          <w:position w:val="1"/>
        </w:rPr>
        <w:t>7</w:t>
      </w:r>
      <w:r>
        <w:rPr>
          <w:rFonts w:ascii="Arial" w:hAnsi="Arial" w:cs="Arial" w:eastAsia="Arial"/>
          <w:sz w:val="57"/>
          <w:szCs w:val="57"/>
          <w:color w:val="231F24"/>
          <w:spacing w:val="-111"/>
          <w:w w:val="100"/>
          <w:position w:val="1"/>
        </w:rPr>
        <w:t> </w:t>
      </w:r>
      <w:r>
        <w:rPr>
          <w:rFonts w:ascii="Arial" w:hAnsi="Arial" w:cs="Arial" w:eastAsia="Arial"/>
          <w:sz w:val="57"/>
          <w:szCs w:val="57"/>
          <w:color w:val="231F24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57"/>
          <w:szCs w:val="57"/>
          <w:color w:val="231F24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"/>
          <w:w w:val="100"/>
          <w:position w:val="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2"/>
          <w:w w:val="100"/>
          <w:position w:val="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7"/>
          <w:position w:val="4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4"/>
          <w:w w:val="117"/>
          <w:position w:val="4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071F56"/>
          <w:spacing w:val="1"/>
          <w:w w:val="117"/>
          <w:position w:val="4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7"/>
          <w:position w:val="4"/>
        </w:rPr>
        <w:t>ee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17"/>
          <w:w w:val="117"/>
          <w:position w:val="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year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  <w:position w:val="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42"/>
          <w:w w:val="100"/>
          <w:position w:val="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0"/>
          <w:position w:val="4"/>
        </w:rPr>
        <w:t>old.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</w:sectPr>
      </w:pPr>
      <w:rPr/>
    </w:p>
    <w:p>
      <w:pPr>
        <w:spacing w:before="0" w:after="0" w:line="982" w:lineRule="exact"/>
        <w:ind w:left="436" w:right="-174"/>
        <w:jc w:val="left"/>
        <w:rPr>
          <w:rFonts w:ascii="Courier New" w:hAnsi="Courier New" w:cs="Courier New" w:eastAsia="Courier New"/>
          <w:sz w:val="54"/>
          <w:szCs w:val="54"/>
        </w:rPr>
      </w:pPr>
      <w:rPr/>
      <w:r>
        <w:rPr/>
        <w:pict>
          <v:group style="position:absolute;margin-left:23.750423pt;margin-top:20.51792pt;width:544.820325pt;height:794.765814pt;mso-position-horizontal-relative:page;mso-position-vertical-relative:page;z-index:-5846" coordorigin="475,410" coordsize="10896,15895">
            <v:group style="position:absolute;left:605;top:540;width:10702;height:2" coordorigin="605,540" coordsize="10702,2">
              <v:shape style="position:absolute;left:605;top:540;width:10702;height:2" coordorigin="605,540" coordsize="10702,0" path="m605,540l11307,540e" filled="f" stroked="t" strokeweight="6.477388pt" strokecolor="#000000">
                <v:path arrowok="t"/>
              </v:shape>
            </v:group>
            <v:group style="position:absolute;left:540;top:475;width:2;height:15766" coordorigin="540,475" coordsize="2,15766">
              <v:shape style="position:absolute;left:540;top:475;width:2;height:15766" coordorigin="540,475" coordsize="0,15766" path="m540,16241l540,475e" filled="f" stroked="t" strokeweight="6.477388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2.178963pt;margin-top:65.151558pt;width:489.40267pt;height:63.710026pt;mso-position-horizontal-relative:page;mso-position-vertical-relative:page;z-index:-5845" coordorigin="1044,1303" coordsize="9788,1274">
            <v:group style="position:absolute;left:1173;top:1433;width:9594;height:2" coordorigin="1173,1433" coordsize="9594,2">
              <v:shape style="position:absolute;left:1173;top:1433;width:9594;height:2" coordorigin="1173,1433" coordsize="9594,0" path="m1173,1433l10767,1433e" filled="f" stroked="t" strokeweight="6.477388pt" strokecolor="#000000">
                <v:path arrowok="t"/>
              </v:shape>
            </v:group>
            <v:group style="position:absolute;left:1108;top:1368;width:2;height:1145" coordorigin="1108,1368" coordsize="2,1145">
              <v:shape style="position:absolute;left:1108;top:1368;width:2;height:1145" coordorigin="1108,1368" coordsize="0,1145" path="m1108,2512l1108,1368e" filled="f" stroked="t" strokeweight="6.477388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9.120193pt;margin-top:65.151558pt;width:495.700131pt;height:69.828357pt;mso-position-horizontal-relative:page;mso-position-vertical-relative:page;z-index:-5844" coordorigin="982,1303" coordsize="9914,1397">
            <v:group style="position:absolute;left:1044;top:2574;width:9723;height:2" coordorigin="1044,2574" coordsize="9723,2">
              <v:shape style="position:absolute;left:1044;top:2574;width:9723;height:2" coordorigin="1044,2574" coordsize="9723,0" path="m1044,2574l10767,2574e" filled="f" stroked="t" strokeweight="6.117533pt" strokecolor="#000000">
                <v:path arrowok="t"/>
              </v:shape>
            </v:group>
            <v:group style="position:absolute;left:10832;top:1368;width:2;height:1267" coordorigin="10832,1368" coordsize="2,1267">
              <v:shape style="position:absolute;left:10832;top:1368;width:2;height:1267" coordorigin="10832,1368" coordsize="0,1267" path="m10832,2635l10832,1368e" filled="f" stroked="t" strokeweight="6.477388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.691658pt;margin-top:20.697845pt;width:553.816698pt;height:797.464726pt;mso-position-horizontal-relative:page;mso-position-vertical-relative:page;z-index:-5843" coordorigin="414,414" coordsize="11076,15949">
            <v:group style="position:absolute;left:11368;top:475;width:2;height:15766" coordorigin="11368,475" coordsize="2,15766">
              <v:shape style="position:absolute;left:11368;top:475;width:2;height:15766" coordorigin="11368,475" coordsize="0,15766" path="m11368,16241l11368,475e" filled="f" stroked="t" strokeweight="6.117533pt" strokecolor="#000000">
                <v:path arrowok="t"/>
              </v:shape>
            </v:group>
            <v:group style="position:absolute;left:475;top:16302;width:10954;height:2" coordorigin="475,16302" coordsize="10954,2">
              <v:shape style="position:absolute;left:475;top:16302;width:10954;height:2" coordorigin="475,16302" coordsize="10954,0" path="m475,16302l11429,16302e" filled="f" stroked="t" strokeweight="6.117533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11.195168pt;margin-top:8.869004pt;width:178.488032pt;height:.1pt;mso-position-horizontal-relative:page;mso-position-vertical-relative:paragraph;z-index:-5813" coordorigin="2224,177" coordsize="3570,2">
            <v:shape style="position:absolute;left:2224;top:177;width:3570;height:2" coordorigin="2224,177" coordsize="3570,0" path="m2224,177l5794,177e" filled="f" stroked="t" strokeweight="4.318259pt" strokecolor="#DF1C1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89"/>
          <w:szCs w:val="89"/>
          <w:color w:val="EF080A"/>
          <w:spacing w:val="-119"/>
          <w:w w:val="63"/>
        </w:rPr>
        <w:t>(</w:t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119"/>
          <w:w w:val="100"/>
        </w:rPr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64"/>
          <w:w w:val="100"/>
          <w:u w:val="thick" w:color="EF0808"/>
        </w:rPr>
        <w:t> </w:t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64"/>
          <w:w w:val="100"/>
          <w:u w:val="thick" w:color="EF0808"/>
        </w:rPr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0"/>
          <w:w w:val="46"/>
          <w:u w:val="thick" w:color="EF0808"/>
        </w:rPr>
        <w:t>R</w:t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0"/>
          <w:w w:val="46"/>
          <w:u w:val="thick" w:color="EF0808"/>
        </w:rPr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157"/>
          <w:w w:val="100"/>
          <w:u w:val="thick" w:color="EF0808"/>
        </w:rPr>
        <w:t> </w:t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157"/>
          <w:w w:val="100"/>
          <w:u w:val="thick" w:color="EF0808"/>
        </w:rPr>
      </w:r>
      <w:r>
        <w:rPr>
          <w:rFonts w:ascii="Times New Roman" w:hAnsi="Times New Roman" w:cs="Times New Roman" w:eastAsia="Times New Roman"/>
          <w:sz w:val="89"/>
          <w:szCs w:val="89"/>
          <w:color w:val="231F24"/>
          <w:spacing w:val="-157"/>
          <w:w w:val="100"/>
          <w:u w:val="thick" w:color="EF0808"/>
        </w:rPr>
      </w:r>
      <w:r>
        <w:rPr>
          <w:rFonts w:ascii="Times New Roman" w:hAnsi="Times New Roman" w:cs="Times New Roman" w:eastAsia="Times New Roman"/>
          <w:sz w:val="89"/>
          <w:szCs w:val="89"/>
          <w:color w:val="000000"/>
          <w:spacing w:val="0"/>
          <w:w w:val="60"/>
          <w:u w:val="thick" w:color="EF0808"/>
        </w:rPr>
        <w:t>ow</w:t>
      </w:r>
      <w:r>
        <w:rPr>
          <w:rFonts w:ascii="Times New Roman" w:hAnsi="Times New Roman" w:cs="Times New Roman" w:eastAsia="Times New Roman"/>
          <w:sz w:val="89"/>
          <w:szCs w:val="89"/>
          <w:color w:val="000000"/>
          <w:spacing w:val="0"/>
          <w:w w:val="60"/>
          <w:u w:val="thick" w:color="EF0808"/>
        </w:rPr>
        <w:t>  </w:t>
      </w:r>
      <w:r>
        <w:rPr>
          <w:rFonts w:ascii="Times New Roman" w:hAnsi="Times New Roman" w:cs="Times New Roman" w:eastAsia="Times New Roman"/>
          <w:sz w:val="89"/>
          <w:szCs w:val="89"/>
          <w:color w:val="000000"/>
          <w:spacing w:val="44"/>
          <w:w w:val="60"/>
          <w:u w:val="thick" w:color="EF0808"/>
        </w:rPr>
        <w:t> </w:t>
      </w:r>
      <w:r>
        <w:rPr>
          <w:rFonts w:ascii="Times New Roman" w:hAnsi="Times New Roman" w:cs="Times New Roman" w:eastAsia="Times New Roman"/>
          <w:sz w:val="89"/>
          <w:szCs w:val="89"/>
          <w:color w:val="000000"/>
          <w:spacing w:val="44"/>
          <w:w w:val="60"/>
        </w:rPr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60"/>
          <w:position w:val="4"/>
        </w:rPr>
        <w:t>man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-231"/>
          <w:w w:val="60"/>
          <w:position w:val="4"/>
        </w:rPr>
        <w:t> </w:t>
      </w:r>
      <w:r>
        <w:rPr>
          <w:rFonts w:ascii="Courier New" w:hAnsi="Courier New" w:cs="Courier New" w:eastAsia="Courier New"/>
          <w:sz w:val="54"/>
          <w:szCs w:val="54"/>
          <w:color w:val="231F24"/>
          <w:spacing w:val="0"/>
          <w:w w:val="107"/>
          <w:position w:val="4"/>
        </w:rPr>
        <w:t>¥?</w:t>
      </w:r>
      <w:r>
        <w:rPr>
          <w:rFonts w:ascii="Courier New" w:hAnsi="Courier New" w:cs="Courier New" w:eastAsia="Courier New"/>
          <w:sz w:val="54"/>
          <w:szCs w:val="54"/>
          <w:color w:val="000000"/>
          <w:spacing w:val="0"/>
          <w:w w:val="100"/>
          <w:position w:val="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/>
        <w:br w:type="column"/>
      </w:r>
      <w:r>
        <w:rPr>
          <w:sz w:val="15"/>
          <w:szCs w:val="15"/>
        </w:rPr>
      </w:r>
    </w:p>
    <w:p>
      <w:pPr>
        <w:spacing w:before="0" w:after="0" w:line="443" w:lineRule="auto"/>
        <w:ind w:left="547" w:right="1902" w:firstLine="14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308.755493pt;margin-top:-6.141853pt;width:.1pt;height:48.233124pt;mso-position-horizontal-relative:page;mso-position-vertical-relative:paragraph;z-index:-5812" coordorigin="6175,-123" coordsize="2,965">
            <v:shape style="position:absolute;left:6175;top:-123;width:2;height:965" coordorigin="6175,-123" coordsize="0,965" path="m6175,842l6175,-123e" filled="f" stroked="t" strokeweight="3.958404pt" strokecolor="#0F2860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89.323334pt;margin-top:-4.811884pt;width:8.47152pt;height:48.0pt;mso-position-horizontal-relative:page;mso-position-vertical-relative:paragraph;z-index:-5804" type="#_x0000_t202" filled="f" stroked="f">
            <v:textbox inset="0,0,0,0">
              <w:txbxContent>
                <w:p>
                  <w:pPr>
                    <w:spacing w:before="0" w:after="0" w:line="960" w:lineRule="exact"/>
                    <w:ind w:right="-184"/>
                    <w:jc w:val="left"/>
                    <w:rPr>
                      <w:rFonts w:ascii="Times New Roman" w:hAnsi="Times New Roman" w:cs="Times New Roman" w:eastAsia="Times New Roman"/>
                      <w:sz w:val="96"/>
                      <w:szCs w:val="96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96"/>
                      <w:szCs w:val="96"/>
                      <w:color w:val="EF080A"/>
                      <w:spacing w:val="0"/>
                      <w:w w:val="53"/>
                    </w:rPr>
                    <w:t>)</w:t>
                  </w:r>
                  <w:r>
                    <w:rPr>
                      <w:rFonts w:ascii="Times New Roman" w:hAnsi="Times New Roman" w:cs="Times New Roman" w:eastAsia="Times New Roman"/>
                      <w:sz w:val="96"/>
                      <w:szCs w:val="96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C82638"/>
          <w:spacing w:val="0"/>
          <w:w w:val="100"/>
        </w:rPr>
        <w:t>How</w:t>
      </w:r>
      <w:r>
        <w:rPr>
          <w:rFonts w:ascii="Times New Roman" w:hAnsi="Times New Roman" w:cs="Times New Roman" w:eastAsia="Times New Roman"/>
          <w:sz w:val="20"/>
          <w:szCs w:val="20"/>
          <w:color w:val="C82638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man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BC3842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10"/>
        </w:rPr>
        <w:t>book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5"/>
          <w:w w:val="11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89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8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There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are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four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0"/>
          <w:w w:val="109"/>
        </w:rPr>
        <w:t>boo</w:t>
      </w:r>
      <w:r>
        <w:rPr>
          <w:rFonts w:ascii="Times New Roman" w:hAnsi="Times New Roman" w:cs="Times New Roman" w:eastAsia="Times New Roman"/>
          <w:sz w:val="20"/>
          <w:szCs w:val="20"/>
          <w:color w:val="231F24"/>
          <w:spacing w:val="-8"/>
          <w:w w:val="109"/>
        </w:rPr>
        <w:t>k</w:t>
      </w:r>
      <w:r>
        <w:rPr>
          <w:rFonts w:ascii="Times New Roman" w:hAnsi="Times New Roman" w:cs="Times New Roman" w:eastAsia="Times New Roman"/>
          <w:sz w:val="20"/>
          <w:szCs w:val="20"/>
          <w:color w:val="3F4244"/>
          <w:spacing w:val="0"/>
          <w:w w:val="132"/>
        </w:rPr>
        <w:t>s.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680"/>
          <w:cols w:num="2" w:equalWidth="0">
            <w:col w:w="3879" w:space="228"/>
            <w:col w:w="4453"/>
          </w:cols>
        </w:sectPr>
      </w:pPr>
      <w:rPr/>
    </w:p>
    <w:p>
      <w:pPr>
        <w:spacing w:before="0" w:after="0" w:line="656" w:lineRule="exact"/>
        <w:ind w:left="2266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:</w:t>
      </w:r>
      <w:r>
        <w:rPr>
          <w:rFonts w:ascii="Calibri" w:hAnsi="Calibri" w:cs="Calibri" w:eastAsia="Calibri"/>
          <w:sz w:val="56"/>
          <w:szCs w:val="56"/>
          <w:color w:val="00AF50"/>
          <w:spacing w:val="-5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q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ons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190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625" w:lineRule="exact"/>
        <w:ind w:left="2583" w:right="-20"/>
        <w:jc w:val="left"/>
        <w:tabs>
          <w:tab w:pos="7640" w:val="left"/>
        </w:tabs>
        <w:rPr>
          <w:rFonts w:ascii="Calibri" w:hAnsi="Calibri" w:cs="Calibri" w:eastAsia="Calibri"/>
          <w:sz w:val="52"/>
          <w:szCs w:val="52"/>
        </w:rPr>
      </w:pPr>
      <w:rPr/>
      <w:r>
        <w:rPr>
          <w:rFonts w:ascii="Calibri" w:hAnsi="Calibri" w:cs="Calibri" w:eastAsia="Calibri"/>
          <w:sz w:val="52"/>
          <w:szCs w:val="52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52"/>
          <w:szCs w:val="52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52"/>
          <w:szCs w:val="52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52"/>
          <w:szCs w:val="52"/>
          <w:spacing w:val="0"/>
          <w:w w:val="100"/>
        </w:rPr>
      </w:r>
    </w:p>
    <w:p>
      <w:pPr>
        <w:jc w:val="left"/>
        <w:spacing w:after="0"/>
        <w:sectPr>
          <w:pgSz w:w="11920" w:h="16840"/>
          <w:pgMar w:top="1300" w:bottom="280" w:left="980" w:right="740"/>
        </w:sectPr>
      </w:pPr>
      <w:rPr/>
    </w:p>
    <w:p>
      <w:pPr>
        <w:spacing w:before="40" w:after="0" w:line="240" w:lineRule="auto"/>
        <w:ind w:left="11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09.917206pt;margin-top:341.897919pt;width:385.282805pt;height:177.476015pt;mso-position-horizontal-relative:page;mso-position-vertical-relative:page;z-index:-5803" type="#_x0000_t202" filled="f" stroked="f">
            <v:textbox inset="0,0,0,0">
              <w:txbxContent>
                <w:p>
                  <w:pPr>
                    <w:spacing w:before="7" w:after="0" w:line="100" w:lineRule="exact"/>
                    <w:jc w:val="left"/>
                    <w:rPr>
                      <w:sz w:val="10"/>
                      <w:szCs w:val="10"/>
                    </w:rPr>
                  </w:pPr>
                  <w:rPr/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40" w:lineRule="auto"/>
                    <w:ind w:left="6" w:right="-20"/>
                    <w:jc w:val="left"/>
                    <w:rPr>
                      <w:rFonts w:ascii="Arial" w:hAnsi="Arial" w:cs="Arial" w:eastAsia="Arial"/>
                      <w:sz w:val="36"/>
                      <w:szCs w:val="36"/>
                    </w:rPr>
                  </w:pPr>
                  <w:rPr/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3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2"/>
                      <w:w w:val="100"/>
                      <w:b/>
                      <w:bCs/>
                    </w:rPr>
                    <w:t>q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ue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2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2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2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5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n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1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2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h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2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2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2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2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n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6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4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1"/>
                      <w:w w:val="100"/>
                      <w:b/>
                      <w:bCs/>
                    </w:rPr>
                    <w:t>r</w:t>
                  </w:r>
                  <w:r>
                    <w:rPr>
                      <w:rFonts w:ascii="Arial" w:hAnsi="Arial" w:cs="Arial" w:eastAsia="Arial"/>
                      <w:sz w:val="36"/>
                      <w:szCs w:val="36"/>
                      <w:spacing w:val="0"/>
                      <w:w w:val="100"/>
                      <w:b/>
                      <w:bCs/>
                    </w:rPr>
                    <w:t>:</w:t>
                  </w:r>
                  <w:r>
                    <w:rPr>
                      <w:rFonts w:ascii="Arial" w:hAnsi="Arial" w:cs="Arial" w:eastAsia="Arial"/>
                      <w:sz w:val="36"/>
                      <w:szCs w:val="36"/>
                      <w:spacing w:val="0"/>
                      <w:w w:val="10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2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40" w:lineRule="auto"/>
                    <w:ind w:right="-20"/>
                    <w:jc w:val="left"/>
                    <w:rPr>
                      <w:rFonts w:ascii="Arial" w:hAnsi="Arial" w:cs="Arial" w:eastAsia="Arial"/>
                      <w:sz w:val="32"/>
                      <w:szCs w:val="32"/>
                    </w:rPr>
                  </w:pPr>
                  <w:rPr/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2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v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4"/>
                      <w:w w:val="100"/>
                      <w:b/>
                      <w:bCs/>
                    </w:rPr>
                    <w:t>r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y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14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d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8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-6"/>
                      <w:w w:val="100"/>
                      <w:b/>
                      <w:bCs/>
                    </w:rPr>
                    <w:t>y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  <w:b/>
                      <w:bCs/>
                    </w:rPr>
                    <w:t>?</w:t>
                  </w:r>
                  <w:r>
                    <w:rPr>
                      <w:rFonts w:ascii="Arial" w:hAnsi="Arial" w:cs="Arial" w:eastAsia="Arial"/>
                      <w:sz w:val="32"/>
                      <w:szCs w:val="3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21pt;margin-top:20.999983pt;width:574.200012pt;height:800.136pt;mso-position-horizontal-relative:page;mso-position-vertical-relative:page;z-index:-5802" coordorigin="420,420" coordsize="11484,16003">
            <v:group style="position:absolute;left:2886;top:8933;width:5422;height:2" coordorigin="2886,8933" coordsize="5422,2">
              <v:shape style="position:absolute;left:2886;top:8933;width:5422;height:2" coordorigin="2886,8933" coordsize="5422,0" path="m2886,8933l8307,8933e" filled="f" stroked="t" strokeweight="1.78pt" strokecolor="#000000">
                <v:path arrowok="t"/>
              </v:shape>
            </v:group>
            <v:group style="position:absolute;left:1168;top:1171;width:9724;height:1141" coordorigin="1168,1171" coordsize="9724,1141">
              <v:shape style="position:absolute;left:1168;top:1171;width:9724;height:1141" coordorigin="1168,1171" coordsize="9724,1141" path="m1168,2312l10892,2312,10892,1171,1168,1171,1168,2312xe" filled="f" stroked="t" strokeweight="6pt" strokecolor="#000000">
                <v:path arrowok="t"/>
              </v:shape>
              <v:shape style="position:absolute;left:1229;top:1301;width:9605;height:878" type="#_x0000_t75">
                <v:imagedata r:id="rId73" o:title=""/>
              </v:shape>
            </v:group>
            <v:group style="position:absolute;left:7902;top:2307;width:2990;height:2249" coordorigin="7902,2307" coordsize="2990,2249">
              <v:shape style="position:absolute;left:7902;top:2307;width:2990;height:2249" coordorigin="7902,2307" coordsize="2990,2249" path="m7902,4556l10892,4556,10892,2307,7902,2307,7902,4556xe" filled="t" fillcolor="#FFFFFF" stroked="f">
                <v:path arrowok="t"/>
                <v:fill/>
              </v:shape>
            </v:group>
            <v:group style="position:absolute;left:4349;top:2307;width:3433;height:2249" coordorigin="4349,2307" coordsize="3433,2249">
              <v:shape style="position:absolute;left:4349;top:2307;width:3433;height:2249" coordorigin="4349,2307" coordsize="3433,2249" path="m4349,4556l7782,4556,7782,2307,4349,2307,4349,4556xe" filled="t" fillcolor="#FFFFFF" stroked="f">
                <v:path arrowok="t"/>
                <v:fill/>
              </v:shape>
            </v:group>
            <v:group style="position:absolute;left:1168;top:2307;width:3061;height:2249" coordorigin="1168,2307" coordsize="3061,2249">
              <v:shape style="position:absolute;left:1168;top:2307;width:3061;height:2249" coordorigin="1168,2307" coordsize="3061,2249" path="m1168,4556l4229,4556,4229,2307,1168,2307,1168,4556xe" filled="t" fillcolor="#FFFFFF" stroked="f">
                <v:path arrowok="t"/>
                <v:fill/>
              </v:shape>
            </v:group>
            <v:group style="position:absolute;left:7902;top:4676;width:2990;height:2138" coordorigin="7902,4676" coordsize="2990,2138">
              <v:shape style="position:absolute;left:7902;top:4676;width:2990;height:2138" coordorigin="7902,4676" coordsize="2990,2138" path="m7902,6814l10892,6814,10892,4676,7902,4676,7902,6814xe" filled="t" fillcolor="#FFFFFF" stroked="f">
                <v:path arrowok="t"/>
                <v:fill/>
              </v:shape>
            </v:group>
            <v:group style="position:absolute;left:4349;top:4676;width:3433;height:2138" coordorigin="4349,4676" coordsize="3433,2138">
              <v:shape style="position:absolute;left:4349;top:4676;width:3433;height:2138" coordorigin="4349,4676" coordsize="3433,2138" path="m4349,6814l7782,6814,7782,4676,4349,4676,4349,6814xe" filled="t" fillcolor="#FFFFFF" stroked="f">
                <v:path arrowok="t"/>
                <v:fill/>
              </v:shape>
            </v:group>
            <v:group style="position:absolute;left:1168;top:4676;width:3061;height:2138" coordorigin="1168,4676" coordsize="3061,2138">
              <v:shape style="position:absolute;left:1168;top:4676;width:3061;height:2138" coordorigin="1168,4676" coordsize="3061,2138" path="m1168,6814l4229,6814,4229,4676,1168,4676,1168,6814xe" filled="t" fillcolor="#FFFFFF" stroked="f">
                <v:path arrowok="t"/>
                <v:fill/>
              </v:shape>
            </v:group>
            <v:group style="position:absolute;left:1168;top:2307;width:9724;height:4507" coordorigin="1168,2307" coordsize="9724,4507">
              <v:shape style="position:absolute;left:1168;top:2307;width:9724;height:4507" coordorigin="1168,2307" coordsize="9724,4507" path="m1168,6814l10892,6814,10892,2307,1168,2307,1168,6814xe" filled="f" stroked="t" strokeweight="6pt" strokecolor="#000000">
                <v:path arrowok="t"/>
              </v:shape>
              <v:shape style="position:absolute;left:1035;top:2236;width:3352;height:2157" type="#_x0000_t75">
                <v:imagedata r:id="rId74" o:title=""/>
              </v:shape>
              <v:shape style="position:absolute;left:4623;top:2156;width:2830;height:2413" type="#_x0000_t75">
                <v:imagedata r:id="rId75" o:title=""/>
              </v:shape>
              <v:shape style="position:absolute;left:7845;top:2184;width:3062;height:2263" type="#_x0000_t75">
                <v:imagedata r:id="rId76" o:title=""/>
              </v:shape>
              <v:shape style="position:absolute;left:1141;top:4358;width:3332;height:2599" type="#_x0000_t75">
                <v:imagedata r:id="rId77" o:title=""/>
              </v:shape>
              <v:shape style="position:absolute;left:4090;top:4340;width:3933;height:2791" type="#_x0000_t75">
                <v:imagedata r:id="rId78" o:title=""/>
              </v:shape>
              <v:shape style="position:absolute;left:7835;top:4588;width:3197;height:2207" type="#_x0000_t75">
                <v:imagedata r:id="rId79" o:title=""/>
              </v:shape>
            </v:group>
            <v:group style="position:absolute;left:7902;top:4616;width:2990;height:2" coordorigin="7902,4616" coordsize="2990,2">
              <v:shape style="position:absolute;left:7902;top:4616;width:2990;height:2" coordorigin="7902,4616" coordsize="2990,0" path="m7902,4616l10892,4616e" filled="f" stroked="t" strokeweight="6pt" strokecolor="#000000">
                <v:path arrowok="t"/>
              </v:shape>
            </v:group>
            <v:group style="position:absolute;left:4349;top:4616;width:3433;height:2" coordorigin="4349,4616" coordsize="3433,2">
              <v:shape style="position:absolute;left:4349;top:4616;width:3433;height:2" coordorigin="4349,4616" coordsize="3433,0" path="m4349,4616l7782,4616e" filled="f" stroked="t" strokeweight="6pt" strokecolor="#000000">
                <v:path arrowok="t"/>
              </v:shape>
            </v:group>
            <v:group style="position:absolute;left:1168;top:4616;width:3061;height:2" coordorigin="1168,4616" coordsize="3061,2">
              <v:shape style="position:absolute;left:1168;top:4616;width:3061;height:2" coordorigin="1168,4616" coordsize="3061,0" path="m1168,4616l4229,4616e" filled="f" stroked="t" strokeweight="6pt" strokecolor="#000000">
                <v:path arrowok="t"/>
              </v:shape>
            </v:group>
            <v:group style="position:absolute;left:4289;top:2307;width:2;height:4507" coordorigin="4289,2307" coordsize="2,4507">
              <v:shape style="position:absolute;left:4289;top:2307;width:2;height:4507" coordorigin="4289,2307" coordsize="0,4507" path="m4289,2307l4289,6814e" filled="f" stroked="t" strokeweight="6pt" strokecolor="#000000">
                <v:path arrowok="t"/>
              </v:shape>
            </v:group>
            <v:group style="position:absolute;left:7842;top:2307;width:2;height:4507" coordorigin="7842,2307" coordsize="2,4507">
              <v:shape style="position:absolute;left:7842;top:2307;width:2;height:4507" coordorigin="7842,2307" coordsize="0,4507" path="m7842,2307l7842,6814e" filled="f" stroked="t" strokeweight="6pt" strokecolor="#000000">
                <v:path arrowok="t"/>
              </v:shape>
            </v:group>
            <v:group style="position:absolute;left:4289;top:7026;width:3553;height:1230" coordorigin="4289,7026" coordsize="3553,1230">
              <v:shape style="position:absolute;left:4289;top:7026;width:3553;height:1230" coordorigin="4289,7026" coordsize="3553,1230" path="m4289,8256l7842,8256,7842,7026,4289,7026,4289,8256e" filled="t" fillcolor="#FFFFFF" stroked="f">
                <v:path arrowok="t"/>
                <v:fill/>
              </v:shape>
            </v:group>
            <v:group style="position:absolute;left:4289;top:7026;width:3553;height:1230" coordorigin="4289,7026" coordsize="3553,1230">
              <v:shape style="position:absolute;left:4289;top:7026;width:3553;height:1230" coordorigin="4289,7026" coordsize="3553,1230" path="m4289,8256l7842,8256,7842,7026,4289,7026,4289,8256xe" filled="f" stroked="t" strokeweight="6pt" strokecolor="#000000">
                <v:path arrowok="t"/>
              </v:shape>
              <v:shape style="position:absolute;left:4270;top:6838;width:7634;height:3550" type="#_x0000_t75">
                <v:imagedata r:id="rId80" o:title=""/>
              </v:shape>
            </v:group>
            <v:group style="position:absolute;left:6690;top:9876;width:4618;height:5700" coordorigin="6690,9876" coordsize="4618,5700">
              <v:shape style="position:absolute;left:6690;top:9876;width:4618;height:5700" coordorigin="6690,9876" coordsize="4618,5700" path="m6690,15576l11308,15576,11308,9876,6690,9876,6690,15576xe" filled="t" fillcolor="#FFFFFF" stroked="f">
                <v:path arrowok="t"/>
                <v:fill/>
              </v:shape>
              <v:shape style="position:absolute;left:6691;top:9950;width:4680;height:5554" type="#_x0000_t75">
                <v:imagedata r:id="rId81" o:title=""/>
              </v:shape>
              <v:shape style="position:absolute;left:2611;top:9197;width:1411;height:610" type="#_x0000_t75">
                <v:imagedata r:id="rId82" o:title=""/>
              </v:shape>
            </v:group>
            <v:group style="position:absolute;left:8130;top:9126;width:1410;height:750" coordorigin="8130,9126" coordsize="1410,750">
              <v:shape style="position:absolute;left:8130;top:9126;width:1410;height:750" coordorigin="8130,9126" coordsize="1410,750" path="m8130,9876l9540,9876,9540,9126,8130,9126,8130,9876e" filled="t" fillcolor="#FFFFFF" stroked="f">
                <v:path arrowok="t"/>
                <v:fill/>
              </v:shape>
              <v:shape style="position:absolute;left:8131;top:9197;width:1411;height:610" type="#_x0000_t75">
                <v:imagedata r:id="rId83" o:title=""/>
              </v:shape>
              <v:shape style="position:absolute;left:840;top:9859;width:662;height:485" type="#_x0000_t75">
                <v:imagedata r:id="rId84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40"/>
          <w:szCs w:val="40"/>
          <w:color w:val="FF0000"/>
          <w:w w:val="99"/>
          <w:b/>
          <w:bCs/>
          <w:position w:val="2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11"/>
          <w:w w:val="99"/>
          <w:b/>
          <w:bCs/>
          <w:u w:val="thick" w:color="000000"/>
          <w:position w:val="2"/>
        </w:rPr>
        <w:t> </w:t>
      </w:r>
      <w:r>
        <w:rPr>
          <w:rFonts w:ascii="Calibri" w:hAnsi="Calibri" w:cs="Calibri" w:eastAsia="Calibri"/>
          <w:sz w:val="40"/>
          <w:szCs w:val="40"/>
          <w:color w:val="FF0000"/>
          <w:spacing w:val="11"/>
          <w:w w:val="99"/>
          <w:b/>
          <w:bCs/>
          <w:u w:val="thick" w:color="000000"/>
          <w:position w:val="2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u w:val="thick" w:color="000000"/>
          <w:position w:val="2"/>
        </w:rPr>
        <w:t>c</w:t>
      </w:r>
      <w:r>
        <w:rPr>
          <w:rFonts w:ascii="Calibri" w:hAnsi="Calibri" w:cs="Calibri" w:eastAsia="Calibri"/>
          <w:sz w:val="40"/>
          <w:szCs w:val="40"/>
          <w:color w:val="FF0000"/>
          <w:spacing w:val="-3"/>
          <w:w w:val="100"/>
          <w:b/>
          <w:bCs/>
          <w:u w:val="thick" w:color="000000"/>
          <w:position w:val="2"/>
        </w:rPr>
        <w:t> </w:t>
      </w:r>
      <w:r>
        <w:rPr>
          <w:rFonts w:ascii="Calibri" w:hAnsi="Calibri" w:cs="Calibri" w:eastAsia="Calibri"/>
          <w:sz w:val="40"/>
          <w:szCs w:val="40"/>
          <w:color w:val="FF0000"/>
          <w:spacing w:val="-3"/>
          <w:w w:val="100"/>
          <w:b/>
          <w:bCs/>
          <w:position w:val="2"/>
        </w:rPr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b/>
          <w:bCs/>
          <w:position w:val="0"/>
        </w:rPr>
        <w:t>1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.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3"/>
          <w:w w:val="100"/>
          <w:b/>
          <w:bCs/>
          <w:position w:val="0"/>
        </w:rPr>
        <w:t>W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he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b/>
          <w:bCs/>
          <w:position w:val="0"/>
        </w:rPr>
        <w:t>r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e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do</w:t>
      </w:r>
      <w:r>
        <w:rPr>
          <w:rFonts w:ascii="Arial" w:hAnsi="Arial" w:cs="Arial" w:eastAsia="Arial"/>
          <w:sz w:val="32"/>
          <w:szCs w:val="32"/>
          <w:color w:val="000000"/>
          <w:spacing w:val="3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6"/>
          <w:w w:val="100"/>
          <w:b/>
          <w:bCs/>
          <w:position w:val="0"/>
        </w:rPr>
        <w:t>y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ou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0"/>
        </w:rPr>
        <w:t>g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88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her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1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3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ho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hes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ou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g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4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32"/>
          <w:szCs w:val="32"/>
          <w:spacing w:val="7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ou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5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our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hd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6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32"/>
          <w:szCs w:val="32"/>
          <w:spacing w:val="7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ou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46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  <w:tab/>
      </w:r>
      <w:r>
        <w:rPr>
          <w:rFonts w:ascii="Arial" w:hAnsi="Arial" w:cs="Arial" w:eastAsia="Arial"/>
          <w:sz w:val="32"/>
          <w:szCs w:val="32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7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hat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6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our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?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40" w:lineRule="auto"/>
        <w:ind w:right="360"/>
        <w:jc w:val="both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a.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ss</w:t>
      </w:r>
      <w:r>
        <w:rPr>
          <w:rFonts w:ascii="Calibri" w:hAnsi="Calibri" w:cs="Calibri" w:eastAsia="Calibri"/>
          <w:sz w:val="36"/>
          <w:szCs w:val="36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3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69" w:lineRule="auto"/>
        <w:ind w:right="890"/>
        <w:jc w:val="both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at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er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to</w:t>
      </w:r>
      <w:r>
        <w:rPr>
          <w:rFonts w:ascii="Calibri" w:hAnsi="Calibri" w:cs="Calibri" w:eastAsia="Calibri"/>
          <w:sz w:val="36"/>
          <w:szCs w:val="36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sq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u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Be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u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p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6"/>
          <w:szCs w:val="36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f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m.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</w:r>
    </w:p>
    <w:p>
      <w:pPr>
        <w:spacing w:before="0" w:after="0" w:line="439" w:lineRule="exact"/>
        <w:ind w:right="40"/>
        <w:jc w:val="both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f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M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y</w:t>
      </w:r>
      <w:r>
        <w:rPr>
          <w:rFonts w:ascii="Calibri" w:hAnsi="Calibri" w:cs="Calibri" w:eastAsia="Calibri"/>
          <w:sz w:val="36"/>
          <w:szCs w:val="36"/>
          <w:spacing w:val="3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th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ay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20/4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/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199</w:t>
      </w:r>
      <w:r>
        <w:rPr>
          <w:rFonts w:ascii="Calibri" w:hAnsi="Calibri" w:cs="Calibri" w:eastAsia="Calibri"/>
          <w:sz w:val="36"/>
          <w:szCs w:val="36"/>
          <w:spacing w:val="-7"/>
          <w:w w:val="100"/>
          <w:b/>
          <w:bCs/>
          <w:position w:val="1"/>
        </w:rPr>
        <w:t>5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right="1210"/>
        <w:jc w:val="both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ame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ma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</w:r>
    </w:p>
    <w:p>
      <w:pPr>
        <w:jc w:val="both"/>
        <w:spacing w:after="0"/>
        <w:sectPr>
          <w:type w:val="continuous"/>
          <w:pgSz w:w="11920" w:h="16840"/>
          <w:pgMar w:top="1360" w:bottom="280" w:left="980" w:right="740"/>
          <w:cols w:num="2" w:equalWidth="0">
            <w:col w:w="5473" w:space="390"/>
            <w:col w:w="4337"/>
          </w:cols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03.849998pt;margin-top:158.37999pt;width:102pt;height:25.15pt;mso-position-horizontal-relative:page;mso-position-vertical-relative:page;z-index:-5801" type="#_x0000_t202" filled="f" stroked="f">
            <v:textbox inset="0,0,0,0">
              <w:txbxContent>
                <w:p>
                  <w:pPr>
                    <w:spacing w:before="0" w:after="0" w:line="288" w:lineRule="exact"/>
                    <w:ind w:left="946" w:right="918"/>
                    <w:jc w:val="center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99"/>
                      <w:b/>
                      <w:bCs/>
                      <w:position w:val="2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89.600006pt;margin-top:188.089981pt;width:52.65pt;height:57.09pt;mso-position-horizontal-relative:page;mso-position-vertical-relative:page;z-index:-5800" type="#_x0000_t202" filled="f" stroked="f">
            <v:textbox inset="0,0,0,0">
              <w:txbxContent>
                <w:p>
                  <w:pPr>
                    <w:spacing w:before="0" w:after="0" w:line="284" w:lineRule="exact"/>
                    <w:ind w:left="335" w:right="-20"/>
                    <w:jc w:val="left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2"/>
                      <w:w w:val="100"/>
                      <w:b/>
                      <w:bCs/>
                      <w:position w:val="2"/>
                    </w:rPr>
                    <w:t>r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b/>
                      <w:bCs/>
                      <w:position w:val="2"/>
                    </w:rPr>
                    <w:t>un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154.725006pt;margin-top:151.604980pt;width:303.7pt;height:184.74pt;mso-position-horizontal-relative:page;mso-position-vertical-relative:page;z-index:-5799" coordorigin="3095,3032" coordsize="6074,3695">
            <v:group style="position:absolute;left:3102;top:5025;width:5690;height:1694" coordorigin="3102,5025" coordsize="5690,1694">
              <v:shape style="position:absolute;left:3102;top:5025;width:5690;height:1694" coordorigin="3102,5025" coordsize="5690,1694" path="m3102,6719l8792,6719,8792,5025,3102,5025,3102,6719xe" filled="f" stroked="t" strokeweight=".75pt" strokecolor="#000000">
                <v:path arrowok="t"/>
              </v:shape>
              <v:shape style="position:absolute;left:3110;top:5102;width:5674;height:1536" type="#_x0000_t75">
                <v:imagedata r:id="rId85" o:title=""/>
              </v:shape>
            </v:group>
            <v:group style="position:absolute;left:7102;top:3040;width:2059;height:2355" coordorigin="7102,3040" coordsize="2059,2355">
              <v:shape style="position:absolute;left:7102;top:3040;width:2059;height:2355" coordorigin="7102,3040" coordsize="2059,2355" path="m7102,5395l9161,5395,9161,3040,7102,3040,7102,5395e" filled="t" fillcolor="#E6B8B8" stroked="f">
                <v:path arrowok="t"/>
                <v:fill/>
              </v:shape>
            </v:group>
            <v:group style="position:absolute;left:7102;top:3040;width:2059;height:2355" coordorigin="7102,3040" coordsize="2059,2355">
              <v:shape style="position:absolute;left:7102;top:3040;width:2059;height:2355" coordorigin="7102,3040" coordsize="2059,2355" path="m7102,5395l9161,5395,9161,3040,7102,3040,7102,5395xe" filled="f" stroked="t" strokeweight=".75pt" strokecolor="#000000">
                <v:path arrowok="t"/>
              </v:shape>
              <v:shape style="position:absolute;left:7109;top:3120;width:2045;height:2198" type="#_x0000_t75">
                <v:imagedata r:id="rId86" o:title=""/>
              </v:shape>
            </v:group>
            <w10:wrap type="none"/>
          </v:group>
        </w:pict>
      </w:r>
      <w:r>
        <w:rPr/>
        <w:pict>
          <v:group style="position:absolute;margin-left:103.474998pt;margin-top:151.604980pt;width:102.75pt;height:32.3pt;mso-position-horizontal-relative:page;mso-position-vertical-relative:page;z-index:-5798" coordorigin="2069,3032" coordsize="2055,646">
            <v:group style="position:absolute;left:2077;top:3040;width:2040;height:128" coordorigin="2077,3040" coordsize="2040,128">
              <v:shape style="position:absolute;left:2077;top:3040;width:2040;height:128" coordorigin="2077,3040" coordsize="2040,128" path="m2077,3168l4117,3168,4117,3040,2077,3040,2077,3168xe" filled="t" fillcolor="#CCC1DA" stroked="f">
                <v:path arrowok="t"/>
                <v:fill/>
              </v:shape>
            </v:group>
            <v:group style="position:absolute;left:2077;top:3040;width:2040;height:503" coordorigin="2077,3040" coordsize="2040,503">
              <v:shape style="position:absolute;left:2077;top:3040;width:2040;height:503" coordorigin="2077,3040" coordsize="2040,503" path="m2077,3543l4117,3543,4117,3040,2077,3040,2077,3543xe" filled="f" stroked="t" strokeweight=".75pt" strokecolor="#000000">
                <v:path arrowok="t"/>
              </v:shape>
              <v:shape style="position:absolute;left:2083;top:3120;width:2026;height:346" type="#_x0000_t75">
                <v:imagedata r:id="rId87" o:title=""/>
              </v:shape>
            </v:group>
            <v:group style="position:absolute;left:2077;top:3168;width:2040;height:503" coordorigin="2077,3168" coordsize="2040,503">
              <v:shape style="position:absolute;left:2077;top:3168;width:2040;height:503" coordorigin="2077,3168" coordsize="2040,503" path="m2077,3671l4117,3671,4117,3168,2077,3168,2077,3671e" filled="t" fillcolor="#CCC1DA" stroked="f">
                <v:path arrowok="t"/>
                <v:fill/>
              </v:shape>
            </v:group>
            <v:group style="position:absolute;left:2077;top:3168;width:2040;height:503" coordorigin="2077,3168" coordsize="2040,503">
              <v:shape style="position:absolute;left:2077;top:3168;width:2040;height:503" coordorigin="2077,3168" coordsize="2040,503" path="m2077,3671l4117,3671,4117,3168,2077,3168,2077,3671xe" filled="f" stroked="t" strokeweight=".75pt" strokecolor="#000000">
                <v:path arrowok="t"/>
              </v:shape>
              <v:shape style="position:absolute;left:2083;top:3245;width:2026;height:346" type="#_x0000_t75">
                <v:imagedata r:id="rId88" o:title=""/>
              </v:shape>
            </v:group>
            <w10:wrap type="none"/>
          </v:group>
        </w:pict>
      </w:r>
      <w:r>
        <w:rPr/>
        <w:pict>
          <v:group style="position:absolute;margin-left:103.474998pt;margin-top:190.60498pt;width:102.75pt;height:54.95pt;mso-position-horizontal-relative:page;mso-position-vertical-relative:page;z-index:-5797" coordorigin="2069,3812" coordsize="2055,1099">
            <v:group style="position:absolute;left:2077;top:3820;width:2040;height:1084" coordorigin="2077,3820" coordsize="2040,1084">
              <v:shape style="position:absolute;left:2077;top:3820;width:2040;height:1084" coordorigin="2077,3820" coordsize="2040,1084" path="m2077,4904l4117,4904,4117,3820,2077,3820,2077,4904e" filled="t" fillcolor="#F9C090" stroked="f">
                <v:path arrowok="t"/>
                <v:fill/>
              </v:shape>
            </v:group>
            <v:group style="position:absolute;left:2077;top:3820;width:2040;height:1084" coordorigin="2077,3820" coordsize="2040,1084">
              <v:shape style="position:absolute;left:2077;top:3820;width:2040;height:1084" coordorigin="2077,3820" coordsize="2040,1084" path="m2077,4904l4117,4904,4117,3820,2077,3820,2077,4904xe" filled="f" stroked="t" strokeweight=".75pt" strokecolor="#000000">
                <v:path arrowok="t"/>
              </v:shape>
              <v:shape style="position:absolute;left:2083;top:3898;width:2026;height:926" type="#_x0000_t75">
                <v:imagedata r:id="rId89" o:title=""/>
              </v:shape>
            </v:group>
            <w10:wrap type="none"/>
          </v:group>
        </w:pict>
      </w:r>
      <w:r>
        <w:rPr/>
        <w:pict>
          <v:group style="position:absolute;margin-left:289.225006pt;margin-top:151.604980pt;width:53.4pt;height:93.95pt;mso-position-horizontal-relative:page;mso-position-vertical-relative:page;z-index:-5796" coordorigin="5785,3032" coordsize="1068,1879">
            <v:group style="position:absolute;left:5792;top:3040;width:1053;height:780" coordorigin="5792,3040" coordsize="1053,780">
              <v:shape style="position:absolute;left:5792;top:3040;width:1053;height:780" coordorigin="5792,3040" coordsize="1053,780" path="m5792,3820l6845,3820,6845,3040,5792,3040,5792,3820xe" filled="t" fillcolor="#CCC1DA" stroked="f">
                <v:path arrowok="t"/>
                <v:fill/>
              </v:shape>
            </v:group>
            <v:group style="position:absolute;left:5792;top:3040;width:1053;height:1122" coordorigin="5792,3040" coordsize="1053,1122">
              <v:shape style="position:absolute;left:5792;top:3040;width:1053;height:1122" coordorigin="5792,3040" coordsize="1053,1122" path="m5792,4162l6845,4162,6845,3040,5792,3040,5792,4162xe" filled="f" stroked="t" strokeweight=".75pt" strokecolor="#000000">
                <v:path arrowok="t"/>
              </v:shape>
              <v:shape style="position:absolute;left:5798;top:3120;width:1042;height:965" type="#_x0000_t75">
                <v:imagedata r:id="rId90" o:title=""/>
              </v:shape>
            </v:group>
            <v:group style="position:absolute;left:5792;top:3820;width:1053;height:1084" coordorigin="5792,3820" coordsize="1053,1084">
              <v:shape style="position:absolute;left:5792;top:3820;width:1053;height:1084" coordorigin="5792,3820" coordsize="1053,1084" path="m5792,4904l6845,4904,6845,3820,5792,3820,5792,4904e" filled="t" fillcolor="#F9C090" stroked="f">
                <v:path arrowok="t"/>
                <v:fill/>
              </v:shape>
            </v:group>
            <v:group style="position:absolute;left:5792;top:3820;width:1053;height:1084" coordorigin="5792,3820" coordsize="1053,1084">
              <v:shape style="position:absolute;left:5792;top:3820;width:1053;height:1084" coordorigin="5792,3820" coordsize="1053,1084" path="m5792,4904l6845,4904,6845,3820,5792,3820,5792,4904xe" filled="f" stroked="t" strokeweight=".75pt" strokecolor="#000000">
                <v:path arrowok="t"/>
              </v:shape>
              <v:shape style="position:absolute;left:5798;top:3898;width:1042;height:926" type="#_x0000_t75">
                <v:imagedata r:id="rId91" o:title=""/>
              </v:shape>
            </v:group>
            <w10:wrap type="none"/>
          </v:group>
        </w:pict>
      </w:r>
      <w:r>
        <w:rPr/>
        <w:pict>
          <v:group style="position:absolute;margin-left:28.799999pt;margin-top:461.039978pt;width:545.52pt;height:317.76pt;mso-position-horizontal-relative:page;mso-position-vertical-relative:page;z-index:-5795" coordorigin="576,9221" coordsize="10910,6355">
            <v:shape style="position:absolute;left:576;top:9221;width:10334;height:3096" type="#_x0000_t75">
              <v:imagedata r:id="rId92" o:title=""/>
            </v:shape>
            <v:shape style="position:absolute;left:576;top:12221;width:10910;height:3355" type="#_x0000_t75">
              <v:imagedata r:id="rId93" o:title=""/>
            </v:shape>
            <w10:wrap type="none"/>
          </v:group>
        </w:pict>
      </w:r>
      <w:r>
        <w:rPr/>
        <w:pict>
          <v:group style="position:absolute;margin-left:216.100006pt;margin-top:150.479980pt;width:61.55pt;height:95.075pt;mso-position-horizontal-relative:page;mso-position-vertical-relative:page;z-index:-5794" coordorigin="4322,3010" coordsize="1231,1902">
            <v:group style="position:absolute;left:4352;top:3040;width:1171;height:780" coordorigin="4352,3040" coordsize="1171,780">
              <v:shape style="position:absolute;left:4352;top:3040;width:1171;height:780" coordorigin="4352,3040" coordsize="1171,780" path="m4352,3820l5523,3820,5523,3040,4352,3040,4352,3820xe" filled="t" fillcolor="#CCC1DA" stroked="f">
                <v:path arrowok="t"/>
                <v:fill/>
              </v:shape>
            </v:group>
            <v:group style="position:absolute;left:4352;top:3040;width:1171;height:1122" coordorigin="4352,3040" coordsize="1171,1122">
              <v:shape style="position:absolute;left:4352;top:3040;width:1171;height:1122" coordorigin="4352,3040" coordsize="1171,1122" path="m4352,4162l5523,4162,5523,3040,4352,3040,4352,4162xe" filled="f" stroked="t" strokeweight=".75pt" strokecolor="#000000">
                <v:path arrowok="t"/>
              </v:shape>
              <v:shape style="position:absolute;left:4358;top:3120;width:1157;height:965" type="#_x0000_t75">
                <v:imagedata r:id="rId94" o:title=""/>
              </v:shape>
            </v:group>
            <v:group style="position:absolute;left:4352;top:3820;width:1171;height:1084" coordorigin="4352,3820" coordsize="1171,1084">
              <v:shape style="position:absolute;left:4352;top:3820;width:1171;height:1084" coordorigin="4352,3820" coordsize="1171,1084" path="m4352,4904l5523,4904,5523,3820,4352,3820,4352,4904e" filled="t" fillcolor="#F9C090" stroked="f">
                <v:path arrowok="t"/>
                <v:fill/>
              </v:shape>
            </v:group>
            <v:group style="position:absolute;left:4352;top:3820;width:1171;height:1084" coordorigin="4352,3820" coordsize="1171,1084">
              <v:shape style="position:absolute;left:4352;top:3820;width:1171;height:1084" coordorigin="4352,3820" coordsize="1171,1084" path="m4352,4904l5523,4904,5523,3820,4352,3820,4352,4904xe" filled="f" stroked="t" strokeweight=".75pt" strokecolor="#000000">
                <v:path arrowok="t"/>
              </v:shape>
              <v:shape style="position:absolute;left:4358;top:3898;width:1157;height:926" type="#_x0000_t75">
                <v:imagedata r:id="rId95" o:title=""/>
              </v:shape>
            </v:group>
            <w10:wrap type="none"/>
          </v:group>
        </w:pict>
      </w:r>
      <w:r>
        <w:rPr/>
        <w:pict>
          <v:group style="position:absolute;margin-left:154.725006pt;margin-top:346.424988pt;width:285.25pt;height:85.45pt;mso-position-horizontal-relative:page;mso-position-vertical-relative:page;z-index:-5793" coordorigin="3095,6928" coordsize="5705,1709">
            <v:group style="position:absolute;left:3102;top:6936;width:5690;height:1694" coordorigin="3102,6936" coordsize="5690,1694">
              <v:shape style="position:absolute;left:3102;top:6936;width:5690;height:1694" coordorigin="3102,6936" coordsize="5690,1694" path="m3102,8630l8792,8630,8792,6936,3102,6936,3102,8630xe" filled="f" stroked="t" strokeweight=".75pt" strokecolor="#000000">
                <v:path arrowok="t"/>
              </v:shape>
              <v:shape style="position:absolute;left:3110;top:7013;width:5674;height:1536" type="#_x0000_t75">
                <v:imagedata r:id="rId96" o:title=""/>
              </v:shape>
            </v:group>
            <w10:wrap type="none"/>
          </v:group>
        </w:pict>
      </w:r>
      <w:r>
        <w:rPr/>
        <w:pict>
          <v:group style="position:absolute;margin-left:47.299999pt;margin-top:52.149982pt;width:501.0pt;height:64.5pt;mso-position-horizontal-relative:page;mso-position-vertical-relative:page;z-index:-5792" coordorigin="946,1043" coordsize="10020,1290">
            <v:group style="position:absolute;left:991;top:1088;width:9930;height:1200" coordorigin="991,1088" coordsize="9930,1200">
              <v:shape style="position:absolute;left:991;top:1088;width:9930;height:1200" coordorigin="991,1088" coordsize="9930,1200" path="m991,2288l10921,2288,10921,1088,991,1088,991,2288e" filled="t" fillcolor="#FBD4B5" stroked="f">
                <v:path arrowok="t"/>
                <v:fill/>
              </v:shape>
            </v:group>
            <v:group style="position:absolute;left:991;top:1088;width:9930;height:1200" coordorigin="991,1088" coordsize="9930,1200">
              <v:shape style="position:absolute;left:991;top:1088;width:9930;height:1200" coordorigin="991,1088" coordsize="9930,1200" path="m991,2288l10921,2288,10921,1088,991,1088,991,2288xe" filled="f" stroked="t" strokeweight="4.5pt" strokecolor="#000000">
                <v:path arrowok="t"/>
              </v:shape>
              <v:shape style="position:absolute;left:1037;top:1205;width:9840;height:965" type="#_x0000_t75">
                <v:imagedata r:id="rId97" o:title=""/>
              </v:shape>
            </v:group>
            <w10:wrap type="none"/>
          </v:group>
        </w:pict>
      </w:r>
      <w:r>
        <w:rPr>
          <w:sz w:val="10"/>
          <w:szCs w:val="1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0" w:type="dxa"/>
      </w:tblPr>
      <w:tblGrid/>
      <w:tr>
        <w:trPr>
          <w:trHeight w:val="120" w:hRule="exact"/>
        </w:trPr>
        <w:tc>
          <w:tcPr>
            <w:tcW w:w="10949" w:type="dxa"/>
            <w:gridSpan w:val="3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8310" w:hRule="exact"/>
        </w:trPr>
        <w:tc>
          <w:tcPr>
            <w:tcW w:w="120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single" w:sz="24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157" w:right="-20"/>
              <w:jc w:val="left"/>
              <w:rPr>
                <w:rFonts w:ascii="Calibri" w:hAnsi="Calibri" w:cs="Calibri" w:eastAsia="Calibri"/>
                <w:sz w:val="80"/>
                <w:szCs w:val="80"/>
              </w:rPr>
            </w:pPr>
            <w:rPr/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Stru</w:t>
            </w:r>
            <w:r>
              <w:rPr>
                <w:rFonts w:ascii="Calibri" w:hAnsi="Calibri" w:cs="Calibri" w:eastAsia="Calibri"/>
                <w:sz w:val="80"/>
                <w:szCs w:val="80"/>
                <w:spacing w:val="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80"/>
                <w:szCs w:val="80"/>
                <w:spacing w:val="-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ure: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pr</w:t>
            </w:r>
            <w:r>
              <w:rPr>
                <w:rFonts w:ascii="Calibri" w:hAnsi="Calibri" w:cs="Calibri" w:eastAsia="Calibri"/>
                <w:sz w:val="80"/>
                <w:szCs w:val="80"/>
                <w:spacing w:val="-7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se</w:t>
            </w:r>
            <w:r>
              <w:rPr>
                <w:rFonts w:ascii="Calibri" w:hAnsi="Calibri" w:cs="Calibri" w:eastAsia="Calibri"/>
                <w:sz w:val="80"/>
                <w:szCs w:val="80"/>
                <w:spacing w:val="3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80"/>
                <w:szCs w:val="8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80"/>
                <w:szCs w:val="80"/>
                <w:spacing w:val="3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80"/>
                <w:szCs w:val="80"/>
                <w:spacing w:val="-4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80"/>
                <w:szCs w:val="80"/>
                <w:spacing w:val="2"/>
                <w:w w:val="100"/>
                <w:b/>
                <w:bCs/>
              </w:rPr>
              <w:t>p</w:t>
            </w:r>
            <w:r>
              <w:rPr>
                <w:rFonts w:ascii="Calibri" w:hAnsi="Calibri" w:cs="Calibri" w:eastAsia="Calibri"/>
                <w:sz w:val="80"/>
                <w:szCs w:val="80"/>
                <w:spacing w:val="-4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</w:rPr>
            </w:r>
          </w:p>
          <w:p>
            <w:pPr>
              <w:spacing w:before="5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460" w:lineRule="atLeast"/>
              <w:ind w:left="6833" w:right="2386" w:firstLine="-5186"/>
              <w:jc w:val="left"/>
              <w:tabs>
                <w:tab w:pos="4020" w:val="left"/>
                <w:tab w:pos="5440" w:val="left"/>
                <w:tab w:pos="692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-12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-12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-12"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position w:val="-12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-12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-12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-12"/>
              </w:rPr>
              <w:t>u/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  <w:b/>
                <w:bCs/>
                <w:position w:val="-12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-12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position w:val="-12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-12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-12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do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  <w:position w:val="0"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position w:val="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ab/>
              <w:tab/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  <w:position w:val="0"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6"/>
                <w:w w:val="100"/>
                <w:b/>
                <w:bCs/>
                <w:position w:val="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6"/>
                <w:w w:val="100"/>
                <w:b/>
                <w:bCs/>
                <w:position w:val="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  <w:position w:val="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  <w:position w:val="0"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6"/>
                <w:w w:val="100"/>
                <w:b/>
                <w:bCs/>
                <w:position w:val="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  <w:position w:val="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5"/>
                <w:w w:val="100"/>
                <w:b/>
                <w:bCs/>
                <w:position w:val="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position w:val="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87" w:lineRule="exact"/>
              <w:ind w:left="1863" w:right="-20"/>
              <w:jc w:val="left"/>
              <w:tabs>
                <w:tab w:pos="3900" w:val="left"/>
                <w:tab w:pos="538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position w:val="4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4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  <w:position w:val="4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  <w:position w:val="4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position w:val="4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4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position w:val="4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4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4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4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4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position w:val="4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  <w:position w:val="4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2"/>
                <w:w w:val="100"/>
                <w:b/>
                <w:bCs/>
                <w:position w:val="4"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4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4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4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4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position w:val="4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position w:val="4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position w:val="4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  <w:position w:val="4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7" w:after="0" w:line="180" w:lineRule="exact"/>
              <w:jc w:val="left"/>
              <w:rPr>
                <w:sz w:val="18"/>
                <w:szCs w:val="18"/>
              </w:rPr>
            </w:pPr>
            <w:rPr/>
            <w:r>
              <w:rPr>
                <w:sz w:val="18"/>
                <w:szCs w:val="18"/>
              </w:rPr>
            </w:r>
          </w:p>
          <w:p>
            <w:pPr>
              <w:spacing w:before="0" w:after="0" w:line="131" w:lineRule="auto"/>
              <w:ind w:left="5469" w:right="2342" w:firstLine="1311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2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9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3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at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2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k.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9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p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7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5"/>
                <w:w w:val="100"/>
                <w:b/>
                <w:bCs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3" w:after="0" w:line="180" w:lineRule="exact"/>
              <w:jc w:val="left"/>
              <w:rPr>
                <w:sz w:val="18"/>
                <w:szCs w:val="18"/>
              </w:rPr>
            </w:pPr>
            <w:rPr/>
            <w:r>
              <w:rPr>
                <w:sz w:val="18"/>
                <w:szCs w:val="18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  <w:u w:val="thick" w:color="000000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9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6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14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ur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2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k.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13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66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4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2"/>
                <w:w w:val="100"/>
                <w:b/>
                <w:bCs/>
              </w:rPr>
              <w:t>'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  <w:u w:val="thick" w:color="000000"/>
              </w:rPr>
              <w:t>p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u w:val="thick" w:color="0000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  <w:u w:val="thick" w:color="00000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ken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</w:tc>
        <w:tc>
          <w:tcPr>
            <w:tcW w:w="120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7333" w:hRule="exact"/>
        </w:trPr>
        <w:tc>
          <w:tcPr>
            <w:tcW w:w="12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single" w:sz="24" w:space="0" w:color="000000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13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ho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se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he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co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ct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ns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f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om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,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b,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or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: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7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3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5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ema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0" w:after="0" w:line="240" w:lineRule="auto"/>
              <w:ind w:left="130" w:right="-20"/>
              <w:jc w:val="left"/>
              <w:tabs>
                <w:tab w:pos="3620" w:val="left"/>
                <w:tab w:pos="702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13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13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5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0" w:after="0" w:line="240" w:lineRule="auto"/>
              <w:ind w:left="130" w:right="-20"/>
              <w:jc w:val="left"/>
              <w:tabs>
                <w:tab w:pos="3640" w:val="left"/>
                <w:tab w:pos="708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ed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14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13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3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5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5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0" w:after="0" w:line="240" w:lineRule="auto"/>
              <w:ind w:left="130" w:right="-20"/>
              <w:jc w:val="left"/>
              <w:tabs>
                <w:tab w:pos="2240" w:val="left"/>
                <w:tab w:pos="412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p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p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p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7" w:after="0" w:line="170" w:lineRule="exact"/>
              <w:jc w:val="left"/>
              <w:rPr>
                <w:sz w:val="17"/>
                <w:szCs w:val="17"/>
              </w:rPr>
            </w:pPr>
            <w:rPr/>
            <w:r>
              <w:rPr>
                <w:sz w:val="17"/>
                <w:szCs w:val="17"/>
              </w:rPr>
            </w:r>
          </w:p>
          <w:p>
            <w:pPr>
              <w:spacing w:before="0" w:after="0" w:line="240" w:lineRule="auto"/>
              <w:ind w:left="125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  <w:b/>
                <w:bCs/>
                <w:u w:val="thick" w:color="0000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8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cke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s: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tabs>
                <w:tab w:pos="804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med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4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ect)</w:t>
            </w:r>
          </w:p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6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4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tabs>
                <w:tab w:pos="742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5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Q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)</w:t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7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4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…</w:t>
            </w:r>
          </w:p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tabs>
                <w:tab w:pos="702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3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es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e)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5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…</w:t>
            </w:r>
          </w:p>
        </w:tc>
        <w:tc>
          <w:tcPr>
            <w:tcW w:w="12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120" w:hRule="exact"/>
        </w:trPr>
        <w:tc>
          <w:tcPr>
            <w:tcW w:w="120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20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</w:tbl>
    <w:p>
      <w:pPr>
        <w:spacing w:after="0"/>
        <w:sectPr>
          <w:pgSz w:w="11920" w:h="16840"/>
          <w:pgMar w:top="360" w:bottom="280" w:left="380" w:right="360"/>
        </w:sectPr>
      </w:pPr>
      <w:rPr/>
    </w:p>
    <w:p>
      <w:pPr>
        <w:spacing w:before="0" w:after="0" w:line="659" w:lineRule="exact"/>
        <w:ind w:left="2301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mple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4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16.881481pt;height:98.325pt;mso-position-horizontal-relative:char;mso-position-vertical-relative:line" type="#_x0000_t75">
            <v:imagedata r:id="rId9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383" w:lineRule="exact"/>
        <w:ind w:left="678" w:right="-20"/>
        <w:jc w:val="left"/>
        <w:tabs>
          <w:tab w:pos="6460" w:val="left"/>
        </w:tabs>
        <w:rPr>
          <w:rFonts w:ascii="Arial" w:hAnsi="Arial" w:cs="Arial" w:eastAsia="Arial"/>
          <w:sz w:val="25"/>
          <w:szCs w:val="25"/>
        </w:rPr>
      </w:pPr>
      <w:rPr/>
      <w:r>
        <w:rPr/>
        <w:pict>
          <v:group style="position:absolute;margin-left:50.900002pt;margin-top:-5.13417pt;width:251.95pt;height:35.9pt;mso-position-horizontal-relative:page;mso-position-vertical-relative:paragraph;z-index:-5790" coordorigin="1018,-103" coordsize="5039,718">
            <v:group style="position:absolute;left:1078;top:-43;width:4919;height:598" coordorigin="1078,-43" coordsize="4919,598">
              <v:shape style="position:absolute;left:1078;top:-43;width:4919;height:598" coordorigin="1078,-43" coordsize="4919,598" path="m1078,555l5997,555,5997,-43,1078,-43,1078,555e" filled="t" fillcolor="#FBD4B5" stroked="f">
                <v:path arrowok="t"/>
                <v:fill/>
              </v:shape>
            </v:group>
            <v:group style="position:absolute;left:1078;top:-43;width:4919;height:598" coordorigin="1078,-43" coordsize="4919,598">
              <v:shape style="position:absolute;left:1078;top:-43;width:4919;height:598" coordorigin="1078,-43" coordsize="4919,598" path="m1078,555l5997,555,5997,-43,1078,-43,1078,555xe" filled="f" stroked="t" strokeweight="2.25pt" strokecolor="#000000">
                <v:path arrowok="t"/>
              </v:shape>
              <v:shape style="position:absolute;left:1099;top:49;width:4877;height:413" type="#_x0000_t75">
                <v:imagedata r:id="rId99" o:title=""/>
              </v:shape>
            </v:group>
            <w10:wrap type="none"/>
          </v:group>
        </w:pict>
      </w:r>
      <w:r>
        <w:rPr/>
        <w:pict>
          <v:group style="position:absolute;margin-left:339.075012pt;margin-top:-117.044167pt;width:202.15pt;height:145.935pt;mso-position-horizontal-relative:page;mso-position-vertical-relative:paragraph;z-index:-5789" coordorigin="6782,-2341" coordsize="4043,2919">
            <v:group style="position:absolute;left:6804;top:-43;width:3998;height:598" coordorigin="6804,-43" coordsize="3998,598">
              <v:shape style="position:absolute;left:6804;top:-43;width:3998;height:598" coordorigin="6804,-43" coordsize="3998,598" path="m6804,555l10802,555,10802,-43,6804,-43,6804,555e" filled="t" fillcolor="#FBD4B5" stroked="f">
                <v:path arrowok="t"/>
                <v:fill/>
              </v:shape>
            </v:group>
            <v:group style="position:absolute;left:6804;top:-43;width:3998;height:598" coordorigin="6804,-43" coordsize="3998,598">
              <v:shape style="position:absolute;left:6804;top:-43;width:3998;height:598" coordorigin="6804,-43" coordsize="3998,598" path="m6804,555l10802,555,10802,-43,6804,-43,6804,555xe" filled="f" stroked="t" strokeweight="2.25pt" strokecolor="#000000">
                <v:path arrowok="t"/>
              </v:shape>
              <v:shape style="position:absolute;left:6826;top:49;width:3955;height:413" type="#_x0000_t75">
                <v:imagedata r:id="rId100" o:title=""/>
              </v:shape>
              <v:shape style="position:absolute;left:7527;top:-2341;width:2402;height:2333" type="#_x0000_t75">
                <v:imagedata r:id="rId101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4"/>
          <w:szCs w:val="34"/>
          <w:spacing w:val="-10"/>
          <w:w w:val="93"/>
          <w:b/>
          <w:bCs/>
          <w:position w:val="-1"/>
        </w:rPr>
        <w:t>A</w:t>
      </w:r>
      <w:r>
        <w:rPr>
          <w:rFonts w:ascii="Arial" w:hAnsi="Arial" w:cs="Arial" w:eastAsia="Arial"/>
          <w:sz w:val="34"/>
          <w:szCs w:val="34"/>
          <w:spacing w:val="0"/>
          <w:w w:val="93"/>
          <w:b/>
          <w:bCs/>
          <w:position w:val="-1"/>
        </w:rPr>
        <w:t>h</w:t>
      </w:r>
      <w:r>
        <w:rPr>
          <w:rFonts w:ascii="Arial" w:hAnsi="Arial" w:cs="Arial" w:eastAsia="Arial"/>
          <w:sz w:val="34"/>
          <w:szCs w:val="34"/>
          <w:spacing w:val="2"/>
          <w:w w:val="93"/>
          <w:b/>
          <w:bCs/>
          <w:position w:val="-1"/>
        </w:rPr>
        <w:t>m</w:t>
      </w:r>
      <w:r>
        <w:rPr>
          <w:rFonts w:ascii="Arial" w:hAnsi="Arial" w:cs="Arial" w:eastAsia="Arial"/>
          <w:sz w:val="34"/>
          <w:szCs w:val="34"/>
          <w:spacing w:val="-1"/>
          <w:w w:val="93"/>
          <w:b/>
          <w:bCs/>
          <w:position w:val="-1"/>
        </w:rPr>
        <w:t>e</w:t>
      </w:r>
      <w:r>
        <w:rPr>
          <w:rFonts w:ascii="Arial" w:hAnsi="Arial" w:cs="Arial" w:eastAsia="Arial"/>
          <w:sz w:val="34"/>
          <w:szCs w:val="34"/>
          <w:spacing w:val="0"/>
          <w:w w:val="93"/>
          <w:b/>
          <w:bCs/>
          <w:position w:val="-1"/>
        </w:rPr>
        <w:t>d</w:t>
      </w:r>
      <w:r>
        <w:rPr>
          <w:rFonts w:ascii="Arial" w:hAnsi="Arial" w:cs="Arial" w:eastAsia="Arial"/>
          <w:sz w:val="34"/>
          <w:szCs w:val="34"/>
          <w:spacing w:val="15"/>
          <w:w w:val="93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FF0000"/>
          <w:spacing w:val="-1"/>
          <w:w w:val="93"/>
          <w:b/>
          <w:bCs/>
          <w:position w:val="-1"/>
        </w:rPr>
        <w:t>s</w:t>
      </w:r>
      <w:r>
        <w:rPr>
          <w:rFonts w:ascii="Arial" w:hAnsi="Arial" w:cs="Arial" w:eastAsia="Arial"/>
          <w:sz w:val="34"/>
          <w:szCs w:val="34"/>
          <w:color w:val="FF0000"/>
          <w:spacing w:val="2"/>
          <w:w w:val="93"/>
          <w:b/>
          <w:bCs/>
          <w:position w:val="-1"/>
        </w:rPr>
        <w:t>l</w:t>
      </w:r>
      <w:r>
        <w:rPr>
          <w:rFonts w:ascii="Arial" w:hAnsi="Arial" w:cs="Arial" w:eastAsia="Arial"/>
          <w:sz w:val="34"/>
          <w:szCs w:val="34"/>
          <w:color w:val="FF0000"/>
          <w:spacing w:val="-1"/>
          <w:w w:val="93"/>
          <w:b/>
          <w:bCs/>
          <w:position w:val="-1"/>
        </w:rPr>
        <w:t>e</w:t>
      </w:r>
      <w:r>
        <w:rPr>
          <w:rFonts w:ascii="Arial" w:hAnsi="Arial" w:cs="Arial" w:eastAsia="Arial"/>
          <w:sz w:val="34"/>
          <w:szCs w:val="34"/>
          <w:color w:val="FF0000"/>
          <w:spacing w:val="-1"/>
          <w:w w:val="93"/>
          <w:b/>
          <w:bCs/>
          <w:position w:val="-1"/>
        </w:rPr>
        <w:t>e</w:t>
      </w:r>
      <w:r>
        <w:rPr>
          <w:rFonts w:ascii="Arial" w:hAnsi="Arial" w:cs="Arial" w:eastAsia="Arial"/>
          <w:sz w:val="34"/>
          <w:szCs w:val="34"/>
          <w:color w:val="FF0000"/>
          <w:spacing w:val="0"/>
          <w:w w:val="93"/>
          <w:b/>
          <w:bCs/>
          <w:position w:val="-1"/>
        </w:rPr>
        <w:t>ps</w:t>
      </w:r>
      <w:r>
        <w:rPr>
          <w:rFonts w:ascii="Arial" w:hAnsi="Arial" w:cs="Arial" w:eastAsia="Arial"/>
          <w:sz w:val="34"/>
          <w:szCs w:val="34"/>
          <w:color w:val="FF0000"/>
          <w:spacing w:val="14"/>
          <w:w w:val="93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on</w:t>
      </w:r>
      <w:r>
        <w:rPr>
          <w:rFonts w:ascii="Arial" w:hAnsi="Arial" w:cs="Arial" w:eastAsia="Arial"/>
          <w:sz w:val="34"/>
          <w:szCs w:val="34"/>
          <w:color w:val="000000"/>
          <w:spacing w:val="-3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000000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he</w:t>
      </w:r>
      <w:r>
        <w:rPr>
          <w:rFonts w:ascii="Arial" w:hAnsi="Arial" w:cs="Arial" w:eastAsia="Arial"/>
          <w:sz w:val="34"/>
          <w:szCs w:val="34"/>
          <w:color w:val="000000"/>
          <w:spacing w:val="-36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34"/>
          <w:szCs w:val="34"/>
          <w:color w:val="000000"/>
          <w:spacing w:val="-5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uc</w:t>
      </w:r>
      <w:r>
        <w:rPr>
          <w:rFonts w:ascii="Arial" w:hAnsi="Arial" w:cs="Arial" w:eastAsia="Arial"/>
          <w:sz w:val="34"/>
          <w:szCs w:val="34"/>
          <w:color w:val="000000"/>
          <w:spacing w:val="1"/>
          <w:w w:val="100"/>
          <w:b/>
          <w:bCs/>
          <w:position w:val="-1"/>
        </w:rPr>
        <w:t>h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34"/>
          <w:szCs w:val="34"/>
          <w:color w:val="000000"/>
          <w:spacing w:val="1"/>
          <w:w w:val="93"/>
          <w:b/>
          <w:bCs/>
          <w:position w:val="-1"/>
        </w:rPr>
        <w:t>S</w:t>
      </w:r>
      <w:r>
        <w:rPr>
          <w:rFonts w:ascii="Arial" w:hAnsi="Arial" w:cs="Arial" w:eastAsia="Arial"/>
          <w:sz w:val="34"/>
          <w:szCs w:val="34"/>
          <w:color w:val="000000"/>
          <w:spacing w:val="-1"/>
          <w:w w:val="93"/>
          <w:b/>
          <w:bCs/>
          <w:position w:val="-1"/>
        </w:rPr>
        <w:t>a</w:t>
      </w:r>
      <w:r>
        <w:rPr>
          <w:rFonts w:ascii="Arial" w:hAnsi="Arial" w:cs="Arial" w:eastAsia="Arial"/>
          <w:sz w:val="34"/>
          <w:szCs w:val="34"/>
          <w:color w:val="000000"/>
          <w:spacing w:val="-3"/>
          <w:w w:val="93"/>
          <w:b/>
          <w:bCs/>
          <w:position w:val="-1"/>
        </w:rPr>
        <w:t>m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93"/>
          <w:b/>
          <w:bCs/>
          <w:position w:val="-1"/>
        </w:rPr>
        <w:t>i</w:t>
      </w:r>
      <w:r>
        <w:rPr>
          <w:rFonts w:ascii="Arial" w:hAnsi="Arial" w:cs="Arial" w:eastAsia="Arial"/>
          <w:sz w:val="34"/>
          <w:szCs w:val="34"/>
          <w:color w:val="000000"/>
          <w:spacing w:val="15"/>
          <w:w w:val="93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FF0000"/>
          <w:spacing w:val="-1"/>
          <w:w w:val="93"/>
          <w:b/>
          <w:bCs/>
          <w:position w:val="-1"/>
        </w:rPr>
        <w:t>c</w:t>
      </w:r>
      <w:r>
        <w:rPr>
          <w:rFonts w:ascii="Arial" w:hAnsi="Arial" w:cs="Arial" w:eastAsia="Arial"/>
          <w:sz w:val="34"/>
          <w:szCs w:val="34"/>
          <w:color w:val="FF0000"/>
          <w:spacing w:val="-5"/>
          <w:w w:val="93"/>
          <w:b/>
          <w:bCs/>
          <w:position w:val="-1"/>
        </w:rPr>
        <w:t>o</w:t>
      </w:r>
      <w:r>
        <w:rPr>
          <w:rFonts w:ascii="Arial" w:hAnsi="Arial" w:cs="Arial" w:eastAsia="Arial"/>
          <w:sz w:val="34"/>
          <w:szCs w:val="34"/>
          <w:color w:val="FF0000"/>
          <w:spacing w:val="0"/>
          <w:w w:val="93"/>
          <w:b/>
          <w:bCs/>
          <w:position w:val="-1"/>
        </w:rPr>
        <w:t>oks</w:t>
      </w:r>
      <w:r>
        <w:rPr>
          <w:rFonts w:ascii="Arial" w:hAnsi="Arial" w:cs="Arial" w:eastAsia="Arial"/>
          <w:sz w:val="34"/>
          <w:szCs w:val="34"/>
          <w:color w:val="FF0000"/>
          <w:spacing w:val="11"/>
          <w:w w:val="93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000000"/>
          <w:spacing w:val="-2"/>
          <w:w w:val="93"/>
          <w:b/>
          <w:bCs/>
          <w:position w:val="-1"/>
        </w:rPr>
        <w:t>t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93"/>
          <w:b/>
          <w:bCs/>
          <w:position w:val="-1"/>
        </w:rPr>
        <w:t>he</w:t>
      </w:r>
      <w:r>
        <w:rPr>
          <w:rFonts w:ascii="Arial" w:hAnsi="Arial" w:cs="Arial" w:eastAsia="Arial"/>
          <w:sz w:val="34"/>
          <w:szCs w:val="34"/>
          <w:color w:val="000000"/>
          <w:spacing w:val="3"/>
          <w:w w:val="93"/>
          <w:b/>
          <w:bCs/>
          <w:position w:val="-1"/>
        </w:rPr>
        <w:t> 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34"/>
          <w:szCs w:val="34"/>
          <w:color w:val="000000"/>
          <w:spacing w:val="2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4"/>
          <w:szCs w:val="34"/>
          <w:color w:val="000000"/>
          <w:spacing w:val="-5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b/>
          <w:bCs/>
          <w:position w:val="-1"/>
        </w:rPr>
        <w:t>ner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0" w:after="0" w:line="361" w:lineRule="exact"/>
        <w:ind w:left="110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on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rb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nce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be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10"/>
          <w:w w:val="100"/>
          <w:b/>
          <w:bCs/>
          <w:u w:val="thick" w:color="0000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1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1220" w:bottom="280" w:left="700" w:right="860"/>
        </w:sectPr>
      </w:pPr>
      <w:rPr/>
    </w:p>
    <w:p>
      <w:pPr>
        <w:spacing w:before="2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68.300003pt;margin-top:-.692205pt;width:57.05pt;height:23.4pt;mso-position-horizontal-relative:page;mso-position-vertical-relative:paragraph;z-index:-5787" coordorigin="3366,-14" coordsize="1141,468">
            <v:shape style="position:absolute;left:3366;top:-14;width:1141;height:468" coordorigin="3366,-14" coordsize="1141,468" path="m3366,220l3395,146,3451,97,3533,55,3600,31,3674,12,3756,-2,3844,-11,3937,-14,3983,-13,4074,-7,4159,5,4237,21,4308,42,4370,68,4443,113,4490,164,4507,220,4505,239,4478,294,4422,343,4340,386,4273,409,4199,428,4117,442,4029,451,3937,454,3890,453,3799,447,3714,436,3636,419,3565,398,3503,372,3430,328,3383,276,3366,220xe" filled="f" stroked="t" strokeweight=".75pt" strokecolor="#FF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1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to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ur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ng.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der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ootb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3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rds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ng.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4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1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nds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g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5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unt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hes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or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6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r.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g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to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2" w:lineRule="auto"/>
        <w:ind w:left="1101" w:right="-75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shape style="position:absolute;margin-left:45.599998pt;margin-top:49.657806pt;width:100.2pt;height:93.0pt;mso-position-horizontal-relative:page;mso-position-vertical-relative:paragraph;z-index:-5788" type="#_x0000_t75">
            <v:imagedata r:id="rId102" o:title=""/>
          </v:shape>
        </w:pict>
      </w:r>
      <w:r>
        <w:rPr/>
        <w:pict>
          <v:group style="position:absolute;margin-left:155.274994pt;margin-top:89.74781pt;width:397.925pt;height:21.84pt;mso-position-horizontal-relative:page;mso-position-vertical-relative:paragraph;z-index:-5785" coordorigin="3105,1795" coordsize="7959,437">
            <v:group style="position:absolute;left:3128;top:2153;width:6440;height:2" coordorigin="3128,2153" coordsize="6440,2">
              <v:shape style="position:absolute;left:3128;top:2153;width:6440;height:2" coordorigin="3128,2153" coordsize="6440,0" path="m3128,2153l9568,2153e" filled="f" stroked="t" strokeweight="2.25pt" strokecolor="#000000">
                <v:path arrowok="t"/>
              </v:shape>
              <v:shape style="position:absolute;left:9566;top:1795;width:1498;height:437" type="#_x0000_t75">
                <v:imagedata r:id="rId103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nce</w:t>
      </w:r>
      <w:r>
        <w:rPr>
          <w:rFonts w:ascii="Arial" w:hAnsi="Arial" w:cs="Arial" w:eastAsia="Arial"/>
          <w:sz w:val="32"/>
          <w:szCs w:val="32"/>
          <w:spacing w:val="-1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v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rb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de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be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ur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/>
        <w:br w:type="column"/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exact"/>
        <w:ind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700" w:right="860"/>
          <w:cols w:num="2" w:equalWidth="0">
            <w:col w:w="9247" w:space="180"/>
            <w:col w:w="933"/>
          </w:cols>
        </w:sectPr>
      </w:pPr>
      <w:rPr/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50.900002pt;margin-top:51.699982pt;width:492.2pt;height:63.05pt;mso-position-horizontal-relative:page;mso-position-vertical-relative:page;z-index:-5791" coordorigin="1018,1034" coordsize="9844,1261">
            <v:group style="position:absolute;left:1078;top:1094;width:9724;height:1141" coordorigin="1078,1094" coordsize="9724,1141">
              <v:shape style="position:absolute;left:1078;top:1094;width:9724;height:1141" coordorigin="1078,1094" coordsize="9724,1141" path="m1078,2235l10802,2235,10802,1094,1078,1094,1078,2235xe" filled="f" stroked="t" strokeweight="6pt" strokecolor="#000000">
                <v:path arrowok="t"/>
              </v:shape>
              <v:shape style="position:absolute;left:1138;top:1224;width:9605;height:878" type="#_x0000_t75">
                <v:imagedata r:id="rId104" o:title=""/>
              </v:shape>
            </v:group>
            <w10:wrap type="none"/>
          </v:group>
        </w:pict>
      </w:r>
      <w:r>
        <w:rPr/>
        <w:pict>
          <v:group style="position:absolute;margin-left:167.175003pt;margin-top:747.839966pt;width:386.025pt;height:21.84pt;mso-position-horizontal-relative:page;mso-position-vertical-relative:page;z-index:-5784" coordorigin="3344,14957" coordsize="7721,437">
            <v:group style="position:absolute;left:3366;top:15159;width:6440;height:2" coordorigin="3366,15159" coordsize="6440,2">
              <v:shape style="position:absolute;left:3366;top:15159;width:6440;height:2" coordorigin="3366,15159" coordsize="6440,0" path="m3366,15159l9806,15159e" filled="f" stroked="t" strokeweight="2.25pt" strokecolor="#000000">
                <v:path arrowok="t"/>
              </v:shape>
              <v:shape style="position:absolute;left:9566;top:14957;width:1498;height:437" type="#_x0000_t75">
                <v:imagedata r:id="rId105" o:title=""/>
              </v:shape>
            </v:group>
            <w10:wrap type="none"/>
          </v:group>
        </w:pict>
      </w:r>
      <w:r>
        <w:rPr/>
        <w:pict>
          <v:group style="position:absolute;margin-left:22.875pt;margin-top:22.874983pt;width:549.694pt;height:796.386pt;mso-position-horizontal-relative:page;mso-position-vertical-relative:page;z-index:-5783" coordorigin="458,457" coordsize="10994,1592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7" w:lineRule="exact"/>
        <w:ind w:right="91"/>
        <w:jc w:val="righ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shape style="position:absolute;margin-left:40.799999pt;margin-top:-60.799pt;width:113.36pt;height:95.9pt;mso-position-horizontal-relative:page;mso-position-vertical-relative:paragraph;z-index:-5786" type="#_x0000_t75">
            <v:imagedata r:id="rId106" o:title=""/>
          </v:shape>
        </w:pic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(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watch)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jc w:val="right"/>
        <w:spacing w:after="0"/>
        <w:sectPr>
          <w:type w:val="continuous"/>
          <w:pgSz w:w="11920" w:h="16840"/>
          <w:pgMar w:top="1360" w:bottom="280" w:left="700" w:right="860"/>
        </w:sectPr>
      </w:pPr>
      <w:rPr/>
    </w:p>
    <w:p>
      <w:pPr>
        <w:spacing w:before="0" w:after="0" w:line="899" w:lineRule="exact"/>
        <w:ind w:left="608" w:right="-20"/>
        <w:jc w:val="left"/>
        <w:rPr>
          <w:rFonts w:ascii="Calibri" w:hAnsi="Calibri" w:cs="Calibri" w:eastAsia="Calibri"/>
          <w:sz w:val="60"/>
          <w:szCs w:val="60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Struc</w:t>
      </w:r>
      <w:r>
        <w:rPr>
          <w:rFonts w:ascii="Calibri" w:hAnsi="Calibri" w:cs="Calibri" w:eastAsia="Calibri"/>
          <w:sz w:val="80"/>
          <w:szCs w:val="8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60"/>
          <w:szCs w:val="60"/>
          <w:spacing w:val="-2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es</w:t>
      </w:r>
      <w:r>
        <w:rPr>
          <w:rFonts w:ascii="Calibri" w:hAnsi="Calibri" w:cs="Calibri" w:eastAsia="Calibri"/>
          <w:sz w:val="60"/>
          <w:szCs w:val="60"/>
          <w:spacing w:val="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nt</w:t>
      </w:r>
      <w:r>
        <w:rPr>
          <w:rFonts w:ascii="Calibri" w:hAnsi="Calibri" w:cs="Calibri" w:eastAsia="Calibri"/>
          <w:sz w:val="60"/>
          <w:szCs w:val="60"/>
          <w:spacing w:val="-7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si</w:t>
      </w:r>
      <w:r>
        <w:rPr>
          <w:rFonts w:ascii="Calibri" w:hAnsi="Calibri" w:cs="Calibri" w:eastAsia="Calibri"/>
          <w:sz w:val="60"/>
          <w:szCs w:val="60"/>
          <w:spacing w:val="2"/>
          <w:w w:val="100"/>
          <w:b/>
          <w:bCs/>
          <w:position w:val="2"/>
        </w:rPr>
        <w:t>m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ple</w:t>
      </w:r>
      <w:r>
        <w:rPr>
          <w:rFonts w:ascii="Calibri" w:hAnsi="Calibri" w:cs="Calibri" w:eastAsia="Calibri"/>
          <w:sz w:val="60"/>
          <w:szCs w:val="60"/>
          <w:spacing w:val="-8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ques</w:t>
      </w:r>
      <w:r>
        <w:rPr>
          <w:rFonts w:ascii="Calibri" w:hAnsi="Calibri" w:cs="Calibri" w:eastAsia="Calibri"/>
          <w:sz w:val="60"/>
          <w:szCs w:val="60"/>
          <w:spacing w:val="-1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ion</w:t>
      </w:r>
      <w:r>
        <w:rPr>
          <w:rFonts w:ascii="Calibri" w:hAnsi="Calibri" w:cs="Calibri" w:eastAsia="Calibri"/>
          <w:sz w:val="60"/>
          <w:szCs w:val="60"/>
          <w:spacing w:val="0"/>
          <w:w w:val="100"/>
          <w:position w:val="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1180" w:bottom="280" w:left="640" w:right="620"/>
        </w:sectPr>
      </w:pPr>
      <w:rPr/>
    </w:p>
    <w:p>
      <w:pPr>
        <w:spacing w:before="2" w:after="0" w:line="379" w:lineRule="auto"/>
        <w:ind w:left="3829" w:right="373" w:firstLine="-4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shape style="position:absolute;margin-left:80.639999pt;margin-top:.420054pt;width:58.56pt;height:138.24pt;mso-position-horizontal-relative:page;mso-position-vertical-relative:paragraph;z-index:-5781" type="#_x0000_t75">
            <v:imagedata r:id="rId107" o:title=""/>
          </v:shape>
        </w:pict>
      </w:r>
      <w:r>
        <w:rPr/>
        <w:pict>
          <v:shape style="position:absolute;margin-left:142.800003pt;margin-top:.420054pt;width:47.28pt;height:103.68pt;mso-position-horizontal-relative:page;mso-position-vertical-relative:paragraph;z-index:-5780" type="#_x0000_t75">
            <v:imagedata r:id="rId108" o:title=""/>
          </v:shape>
        </w:pict>
      </w:r>
      <w:r>
        <w:rPr/>
        <w:pict>
          <v:group style="position:absolute;margin-left:195.375pt;margin-top:112.305054pt;width:84pt;height:30.75pt;mso-position-horizontal-relative:page;mso-position-vertical-relative:paragraph;z-index:-5777" coordorigin="3908,2246" coordsize="1680,615">
            <v:group style="position:absolute;left:3915;top:2254;width:1665;height:600" coordorigin="3915,2254" coordsize="1665,600">
              <v:shape style="position:absolute;left:3915;top:2254;width:1665;height:600" coordorigin="3915,2254" coordsize="1665,600" path="m3915,2854l5580,2854,5580,2254,3915,2254,3915,2854e" filled="t" fillcolor="#F9C090" stroked="f">
                <v:path arrowok="t"/>
                <v:fill/>
              </v:shape>
            </v:group>
            <v:group style="position:absolute;left:3915;top:2254;width:1665;height:600" coordorigin="3915,2254" coordsize="1665,600">
              <v:shape style="position:absolute;left:3915;top:2254;width:1665;height:600" coordorigin="3915,2254" coordsize="1665,600" path="m3915,2854l5580,2854,5580,2254,3915,2254,3915,2854xe" filled="f" stroked="t" strokeweight=".75pt" strokecolor="#000000">
                <v:path arrowok="t"/>
              </v:shape>
              <v:shape style="position:absolute;left:3922;top:2332;width:1651;height:442" type="#_x0000_t75">
                <v:imagedata r:id="rId109" o:title=""/>
              </v:shape>
            </v:group>
            <w10:wrap type="none"/>
          </v:group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9.875pt;margin-top:-3.974946pt;width:111.375pt;height:147.03pt;mso-position-horizontal-relative:page;mso-position-vertical-relative:paragraph;z-index:-5770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2235" w:hRule="exact"/>
                    </w:trPr>
                    <w:tc>
                      <w:tcPr>
                        <w:tcW w:w="1185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B8CDE4"/>
                      </w:tcPr>
                      <w:p>
                        <w:pPr>
                          <w:spacing w:before="66" w:after="0" w:line="415" w:lineRule="auto"/>
                          <w:ind w:left="172" w:right="143" w:firstLine="9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99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99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99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99"/>
                            <w:b/>
                            <w:bCs/>
                          </w:rPr>
                          <w:t>r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99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hy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99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ho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3" w:after="0" w:line="240" w:lineRule="auto"/>
                          <w:ind w:left="282" w:right="252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99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0" w:type="dxa"/>
                        <w:tcBorders>
                          <w:top w:val="nil" w:sz="6" w:space="0" w:color="auto"/>
                          <w:bottom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96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1DA"/>
                      </w:tcPr>
                      <w:p>
                        <w:pPr>
                          <w:spacing w:before="0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285" w:right="260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do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91" w:hRule="exact"/>
                    </w:trPr>
                    <w:tc>
                      <w:tcPr>
                        <w:tcW w:w="1185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B8CDE4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020" w:type="dxa"/>
                        <w:gridSpan w:val="2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600" w:hRule="exact"/>
                    </w:trPr>
                    <w:tc>
                      <w:tcPr>
                        <w:tcW w:w="1185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B8CDE4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0" w:type="dxa"/>
                        <w:tcBorders>
                          <w:top w:val="nil" w:sz="6" w:space="0" w:color="auto"/>
                          <w:bottom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96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9C090"/>
                      </w:tcPr>
                      <w:p>
                        <w:pPr>
                          <w:spacing w:before="64" w:after="0" w:line="240" w:lineRule="auto"/>
                          <w:ind w:left="201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we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right="-20"/>
        <w:jc w:val="righ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shape style="position:absolute;margin-left:142.800003pt;margin-top:.300061pt;width:47.28pt;height:22.08pt;mso-position-horizontal-relative:page;mso-position-vertical-relative:paragraph;z-index:-5779" type="#_x0000_t75">
            <v:imagedata r:id="rId110" o:title=""/>
          </v:shape>
        </w:pict>
      </w:r>
      <w:r>
        <w:rPr/>
        <w:pict>
          <v:group style="position:absolute;margin-left:195.375pt;margin-top:-120.254936pt;width:84pt;height:112.5pt;mso-position-horizontal-relative:page;mso-position-vertical-relative:paragraph;z-index:-5778" coordorigin="3908,-2405" coordsize="1680,2250">
            <v:group style="position:absolute;left:3915;top:-2398;width:1665;height:2235" coordorigin="3915,-2398" coordsize="1665,2235">
              <v:shape style="position:absolute;left:3915;top:-2398;width:1665;height:2235" coordorigin="3915,-2398" coordsize="1665,2235" path="m3915,-163l5580,-163,5580,-2398,3915,-2398,3915,-163e" filled="t" fillcolor="#CCC1DA" stroked="f">
                <v:path arrowok="t"/>
                <v:fill/>
              </v:shape>
            </v:group>
            <v:group style="position:absolute;left:3915;top:-2398;width:1665;height:2235" coordorigin="3915,-2398" coordsize="1665,2235">
              <v:shape style="position:absolute;left:3915;top:-2398;width:1665;height:2235" coordorigin="3915,-2398" coordsize="1665,2235" path="m3915,-163l5580,-163,5580,-2398,3915,-2398,3915,-163xe" filled="f" stroked="t" strokeweight=".75pt" strokecolor="#000000">
                <v:path arrowok="t"/>
              </v:shape>
              <v:shape style="position:absolute;left:3922;top:-2317;width:1651;height:2074" type="#_x0000_t75">
                <v:imagedata r:id="rId111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5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415" w:lineRule="auto"/>
        <w:ind w:left="-26" w:right="-46" w:firstLine="-1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do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go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un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3" w:after="0" w:line="336" w:lineRule="exact"/>
        <w:ind w:left="93" w:right="64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240" w:lineRule="auto"/>
        <w:ind w:left="127" w:right="2554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6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72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460.125pt;margin-top:-33.594906pt;width:45pt;height:147pt;mso-position-horizontal-relative:page;mso-position-vertical-relative:paragraph;z-index:-5775" coordorigin="9203,-672" coordsize="900,2940">
            <v:group style="position:absolute;left:9210;top:-664;width:885;height:2925" coordorigin="9210,-664" coordsize="885,2925">
              <v:shape style="position:absolute;left:9210;top:-664;width:885;height:2925" coordorigin="9210,-664" coordsize="885,2925" path="m9210,2261l10095,2261,10095,-664,9210,-664,9210,2261e" filled="t" fillcolor="#E6B8B8" stroked="f">
                <v:path arrowok="t"/>
                <v:fill/>
              </v:shape>
            </v:group>
            <v:group style="position:absolute;left:9210;top:-664;width:885;height:2925" coordorigin="9210,-664" coordsize="885,2925">
              <v:shape style="position:absolute;left:9210;top:-664;width:885;height:2925" coordorigin="9210,-664" coordsize="885,2925" path="m9210,2261l10095,2261,10095,-664,9210,-664,9210,2261xe" filled="f" stroked="t" strokeweight=".75pt" strokecolor="#000000">
                <v:path arrowok="t"/>
              </v:shape>
              <v:shape style="position:absolute;left:9216;top:-584;width:874;height:2765" type="#_x0000_t75">
                <v:imagedata r:id="rId112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eek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3" w:after="0" w:line="240" w:lineRule="auto"/>
        <w:ind w:right="-20"/>
        <w:jc w:val="left"/>
        <w:tabs>
          <w:tab w:pos="2180" w:val="left"/>
        </w:tabs>
        <w:rPr>
          <w:rFonts w:ascii="Calibri" w:hAnsi="Calibri" w:cs="Calibri" w:eastAsia="Calibri"/>
          <w:sz w:val="48"/>
          <w:szCs w:val="48"/>
        </w:rPr>
      </w:pPr>
      <w:rPr/>
      <w:r>
        <w:rPr/>
        <w:pict>
          <v:group style="position:absolute;margin-left:355.125pt;margin-top:-50.703449pt;width:99pt;height:147pt;mso-position-horizontal-relative:page;mso-position-vertical-relative:paragraph;z-index:-5774" coordorigin="7103,-1014" coordsize="1980,2940">
            <v:group style="position:absolute;left:7110;top:-1007;width:1965;height:2925" coordorigin="7110,-1007" coordsize="1965,2925">
              <v:shape style="position:absolute;left:7110;top:-1007;width:1965;height:2925" coordorigin="7110,-1007" coordsize="1965,2925" path="m7110,1918l9075,1918,9075,-1007,7110,-1007,7110,1918xe" filled="f" stroked="t" strokeweight=".75pt" strokecolor="#000000">
                <v:path arrowok="t"/>
              </v:shape>
              <v:shape style="position:absolute;left:7118;top:-926;width:1949;height:2765" type="#_x0000_t75">
                <v:imagedata r:id="rId113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1"/>
        </w:rPr>
        <w:t>?</w:t>
      </w:r>
      <w:r>
        <w:rPr>
          <w:rFonts w:ascii="Calibri" w:hAnsi="Calibri" w:cs="Calibri" w:eastAsia="Calibri"/>
          <w:sz w:val="48"/>
          <w:szCs w:val="48"/>
          <w:spacing w:val="0"/>
          <w:w w:val="100"/>
          <w:position w:val="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9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40" w:right="620"/>
          <w:cols w:num="3" w:equalWidth="0">
            <w:col w:w="4794" w:space="607"/>
            <w:col w:w="635" w:space="686"/>
            <w:col w:w="3938"/>
          </w:cols>
        </w:sectPr>
      </w:pPr>
      <w:rPr/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/>
        <w:pict>
          <v:group style="position:absolute;margin-left:45.549999pt;margin-top:49.049984pt;width:501.0pt;height:64.5pt;mso-position-horizontal-relative:page;mso-position-vertical-relative:page;z-index:-5782" coordorigin="911,981" coordsize="10020,1290">
            <v:group style="position:absolute;left:956;top:1026;width:9930;height:1200" coordorigin="956,1026" coordsize="9930,1200">
              <v:shape style="position:absolute;left:956;top:1026;width:9930;height:1200" coordorigin="956,1026" coordsize="9930,1200" path="m956,2226l10886,2226,10886,1026,956,1026,956,2226e" filled="t" fillcolor="#B7DEE8" stroked="f">
                <v:path arrowok="t"/>
                <v:fill/>
              </v:shape>
            </v:group>
            <v:group style="position:absolute;left:956;top:1026;width:9930;height:1200" coordorigin="956,1026" coordsize="9930,1200">
              <v:shape style="position:absolute;left:956;top:1026;width:9930;height:1200" coordorigin="956,1026" coordsize="9930,1200" path="m956,2226l10886,2226,10886,1026,956,1026,956,2226xe" filled="f" stroked="t" strokeweight="4.5pt" strokecolor="#000000">
                <v:path arrowok="t"/>
              </v:shape>
              <v:shape style="position:absolute;left:1003;top:1142;width:9840;height:965" type="#_x0000_t75">
                <v:imagedata r:id="rId114" o:title=""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51.895pt;height:794.886pt;mso-position-horizontal-relative:page;mso-position-vertical-relative:page;z-index:-5771" coordorigin="473,472" coordsize="11038,15898">
            <v:shape style="position:absolute;left:600;top:12086;width:10910;height:3826" type="#_x0000_t75">
              <v:imagedata r:id="rId115" o:title=""/>
            </v:shape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379" w:lineRule="auto"/>
        <w:ind w:left="1117" w:right="6069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285.375pt;margin-top:-159.304932pt;width:64.5pt;height:147pt;mso-position-horizontal-relative:page;mso-position-vertical-relative:paragraph;z-index:-5776" coordorigin="5708,-3186" coordsize="1290,2940">
            <v:group style="position:absolute;left:5715;top:-3179;width:1275;height:2925" coordorigin="5715,-3179" coordsize="1275,2925">
              <v:shape style="position:absolute;left:5715;top:-3179;width:1275;height:2925" coordorigin="5715,-3179" coordsize="1275,2925" path="m5715,-254l6990,-254,6990,-3179,5715,-3179,5715,-254e" filled="t" fillcolor="#C3D59B" stroked="f">
                <v:path arrowok="t"/>
                <v:fill/>
              </v:shape>
            </v:group>
            <v:group style="position:absolute;left:5715;top:-3179;width:1275;height:2925" coordorigin="5715,-3179" coordsize="1275,2925">
              <v:shape style="position:absolute;left:5715;top:-3179;width:1275;height:2925" coordorigin="5715,-3179" coordsize="1275,2925" path="m5715,-254l6990,-254,6990,-3179,5715,-3179,5715,-254xe" filled="f" stroked="t" strokeweight=".75pt" strokecolor="#000000">
                <v:path arrowok="t"/>
              </v:shape>
              <v:shape style="position:absolute;left:5722;top:-3098;width:1262;height:2765" type="#_x0000_t75">
                <v:imagedata r:id="rId116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do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hy</w:t>
      </w:r>
      <w:r>
        <w:rPr>
          <w:rFonts w:ascii="Calibri" w:hAnsi="Calibri" w:cs="Calibri" w:eastAsia="Calibri"/>
          <w:sz w:val="28"/>
          <w:szCs w:val="28"/>
          <w:color w:val="000000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2" w:after="0" w:line="240" w:lineRule="auto"/>
        <w:ind w:left="1117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ho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exact"/>
        <w:ind w:left="1117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ow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sh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me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" w:after="0" w:line="240" w:lineRule="auto"/>
        <w:ind w:left="30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79.875pt;margin-top:-140.854904pt;width:425.25pt;height:138pt;mso-position-horizontal-relative:page;mso-position-vertical-relative:paragraph;z-index:-5773" coordorigin="1598,-2817" coordsize="8505,2760">
            <v:group style="position:absolute;left:1605;top:-2810;width:8490;height:2745" coordorigin="1605,-2810" coordsize="8490,2745">
              <v:shape style="position:absolute;left:1605;top:-2810;width:8490;height:2745" coordorigin="1605,-2810" coordsize="8490,2745" path="m1605,-65l10095,-65,10095,-2810,1605,-2810,1605,-65xe" filled="f" stroked="t" strokeweight=".75pt" strokecolor="#000000">
                <v:path arrowok="t"/>
              </v:shape>
              <v:shape style="position:absolute;left:1613;top:-2729;width:8477;height:2587" type="#_x0000_t75">
                <v:imagedata r:id="rId117" o:title=""/>
              </v:shape>
            </v:group>
            <v:group style="position:absolute;left:2458;top:-2434;width:298;height:2" coordorigin="2458,-2434" coordsize="298,2">
              <v:shape style="position:absolute;left:2458;top:-2434;width:298;height:2" coordorigin="2458,-2434" coordsize="298,0" path="m2458,-2434l2755,-2434e" filled="f" stroked="t" strokeweight="1.3pt" strokecolor="#FF0000">
                <v:path arrowok="t"/>
              </v:shape>
            </v:group>
            <v:group style="position:absolute;left:2755;top:-2434;width:562;height:2" coordorigin="2755,-2434" coordsize="562,2">
              <v:shape style="position:absolute;left:2755;top:-2434;width:562;height:2" coordorigin="2755,-2434" coordsize="562,0" path="m2755,-2434l3317,-2434e" filled="f" stroked="t" strokeweight="1.3pt" strokecolor="#000000">
                <v:path arrowok="t"/>
              </v:shape>
            </v:group>
            <v:group style="position:absolute;left:2602;top:-1896;width:302;height:2" coordorigin="2602,-1896" coordsize="302,2">
              <v:shape style="position:absolute;left:2602;top:-1896;width:302;height:2" coordorigin="2602,-1896" coordsize="302,0" path="m2602,-1896l2904,-1896e" filled="f" stroked="t" strokeweight="1.3pt" strokecolor="#FF0000">
                <v:path arrowok="t"/>
              </v:shape>
            </v:group>
            <v:group style="position:absolute;left:2904;top:-1896;width:413;height:2" coordorigin="2904,-1896" coordsize="413,2">
              <v:shape style="position:absolute;left:2904;top:-1896;width:413;height:2" coordorigin="2904,-1896" coordsize="413,0" path="m2904,-1896l3317,-1896e" filled="f" stroked="t" strokeweight="1.3pt" strokecolor="#000000">
                <v:path arrowok="t"/>
              </v:shape>
            </v:group>
            <v:group style="position:absolute;left:2352;top:-1354;width:302;height:2" coordorigin="2352,-1354" coordsize="302,2">
              <v:shape style="position:absolute;left:2352;top:-1354;width:302;height:2" coordorigin="2352,-1354" coordsize="302,0" path="m2352,-1354l2654,-1354e" filled="f" stroked="t" strokeweight="1.3pt" strokecolor="#FF0000">
                <v:path arrowok="t"/>
              </v:shape>
            </v:group>
            <v:group style="position:absolute;left:2654;top:-1354;width:643;height:2" coordorigin="2654,-1354" coordsize="643,2">
              <v:shape style="position:absolute;left:2654;top:-1354;width:643;height:2" coordorigin="2654,-1354" coordsize="643,0" path="m2654,-1354l3298,-1354e" filled="f" stroked="t" strokeweight="1.3pt" strokecolor="#000000">
                <v:path arrowok="t"/>
              </v:shape>
            </v:group>
            <v:group style="position:absolute;left:2371;top:-811;width:552;height:2" coordorigin="2371,-811" coordsize="552,2">
              <v:shape style="position:absolute;left:2371;top:-811;width:552;height:2" coordorigin="2371,-811" coordsize="552,0" path="m2371,-811l2923,-811e" filled="f" stroked="t" strokeweight="1.3pt" strokecolor="#FF0000">
                <v:path arrowok="t"/>
              </v:shape>
            </v:group>
            <v:group style="position:absolute;left:2923;top:-811;width:418;height:2" coordorigin="2923,-811" coordsize="418,2">
              <v:shape style="position:absolute;left:2923;top:-811;width:418;height:2" coordorigin="2923,-811" coordsize="418,0" path="m2923,-811l3341,-811e" filled="f" stroked="t" strokeweight="1.3pt" strokecolor="#000000">
                <v:path arrowok="t"/>
              </v:shape>
            </v:group>
            <v:group style="position:absolute;left:2352;top:-269;width:552;height:2" coordorigin="2352,-269" coordsize="552,2">
              <v:shape style="position:absolute;left:2352;top:-269;width:552;height:2" coordorigin="2352,-269" coordsize="552,0" path="m2352,-269l2904,-269e" filled="f" stroked="t" strokeweight="1.3pt" strokecolor="#FF0000">
                <v:path arrowok="t"/>
              </v:shape>
            </v:group>
            <v:group style="position:absolute;left:2904;top:-269;width:533;height:2" coordorigin="2904,-269" coordsize="533,2">
              <v:shape style="position:absolute;left:2904;top:-269;width:533;height:2" coordorigin="2904,-269" coordsize="533,0" path="m2904,-269l3437,-269e" filled="f" stroked="t" strokeweight="1.3pt" strokecolor="#00000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39.599998pt;margin-top:.35009pt;width:516.48pt;height:132.480pt;mso-position-horizontal-relative:page;mso-position-vertical-relative:paragraph;z-index:-5772" type="#_x0000_t75">
            <v:imagedata r:id="rId118" o:title=""/>
          </v:shape>
        </w:pict>
      </w:r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a,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0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-2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41" w:lineRule="exact"/>
        <w:ind w:left="676" w:right="-20"/>
        <w:jc w:val="left"/>
        <w:tabs>
          <w:tab w:pos="3440" w:val="left"/>
          <w:tab w:pos="64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es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  <w:position w:val="1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  <w:position w:val="1"/>
        </w:rPr>
        <w:t>d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0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36" w:lineRule="exact"/>
        <w:ind w:left="676" w:right="-20"/>
        <w:jc w:val="left"/>
        <w:tabs>
          <w:tab w:pos="3440" w:val="left"/>
          <w:tab w:pos="64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auto"/>
        <w:ind w:left="109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tabs>
          <w:tab w:pos="73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ea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tabs>
          <w:tab w:pos="73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tabs>
          <w:tab w:pos="71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ey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11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9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40" w:right="620"/>
        </w:sectPr>
      </w:pPr>
      <w:rPr/>
    </w:p>
    <w:p>
      <w:pPr>
        <w:spacing w:before="0" w:after="0" w:line="902" w:lineRule="exact"/>
        <w:ind w:left="728" w:right="-20"/>
        <w:jc w:val="left"/>
        <w:rPr>
          <w:rFonts w:ascii="Calibri" w:hAnsi="Calibri" w:cs="Calibri" w:eastAsia="Calibri"/>
          <w:sz w:val="72"/>
          <w:szCs w:val="72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Structur</w:t>
      </w:r>
      <w:r>
        <w:rPr>
          <w:rFonts w:ascii="Calibri" w:hAnsi="Calibri" w:cs="Calibri" w:eastAsia="Calibri"/>
          <w:sz w:val="80"/>
          <w:szCs w:val="80"/>
          <w:spacing w:val="-2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re</w:t>
      </w:r>
      <w:r>
        <w:rPr>
          <w:rFonts w:ascii="Calibri" w:hAnsi="Calibri" w:cs="Calibri" w:eastAsia="Calibri"/>
          <w:sz w:val="72"/>
          <w:szCs w:val="72"/>
          <w:spacing w:val="-3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72"/>
          <w:szCs w:val="72"/>
          <w:spacing w:val="-10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-3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72"/>
          <w:szCs w:val="72"/>
          <w:spacing w:val="3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72"/>
          <w:szCs w:val="72"/>
          <w:spacing w:val="-4"/>
          <w:w w:val="100"/>
          <w:b/>
          <w:bCs/>
          <w:position w:val="2"/>
        </w:rPr>
        <w:t>i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72"/>
          <w:szCs w:val="72"/>
          <w:spacing w:val="-3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ous</w:t>
      </w:r>
      <w:r>
        <w:rPr>
          <w:rFonts w:ascii="Calibri" w:hAnsi="Calibri" w:cs="Calibri" w:eastAsia="Calibri"/>
          <w:sz w:val="72"/>
          <w:szCs w:val="7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" w:after="0" w:line="336" w:lineRule="exact"/>
        <w:ind w:right="998"/>
        <w:jc w:val="righ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20" w:h="16840"/>
          <w:pgMar w:top="980" w:bottom="280" w:left="660" w:right="8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48" w:right="-84"/>
        <w:jc w:val="left"/>
        <w:tabs>
          <w:tab w:pos="22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am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303" w:right="42"/>
        <w:jc w:val="center"/>
        <w:tabs>
          <w:tab w:pos="22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92" w:right="-61"/>
        <w:jc w:val="center"/>
        <w:tabs>
          <w:tab w:pos="22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u/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87.325012pt;margin-top:-83.994934pt;width:164.0pt;height:85.65pt;mso-position-horizontal-relative:page;mso-position-vertical-relative:paragraph;z-index:-5768" coordorigin="7747,-1680" coordsize="3280,1713">
            <v:group style="position:absolute;left:7754;top:-1672;width:3265;height:1698" coordorigin="7754,-1672" coordsize="3265,1698">
              <v:shape style="position:absolute;left:7754;top:-1672;width:3265;height:1698" coordorigin="7754,-1672" coordsize="3265,1698" path="m7754,26l11019,26,11019,-1672,7754,-1672,7754,26xe" filled="f" stroked="t" strokeweight=".75pt" strokecolor="#000000">
                <v:path arrowok="t"/>
              </v:shape>
              <v:shape style="position:absolute;left:7762;top:-1592;width:3250;height:1541" type="#_x0000_t75">
                <v:imagedata r:id="rId119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55" w:right="40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-41" w:right="-61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to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l.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433" w:lineRule="auto"/>
        <w:ind w:right="276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8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8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320" w:lineRule="exact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position w:val="1"/>
        </w:rPr>
        <w:t>he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ki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position w:val="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52" w:after="0" w:line="336" w:lineRule="exact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87.325012pt;margin-top:-80.314949pt;width:169.7pt;height:85.5pt;mso-position-horizontal-relative:page;mso-position-vertical-relative:paragraph;z-index:-5767" coordorigin="7747,-1606" coordsize="3394,1710">
            <v:group style="position:absolute;left:7754;top:-1599;width:3379;height:1695" coordorigin="7754,-1599" coordsize="3379,1695">
              <v:shape style="position:absolute;left:7754;top:-1599;width:3379;height:1695" coordorigin="7754,-1599" coordsize="3379,1695" path="m7754,96l11133,96,11133,-1599,7754,-1599,7754,96xe" filled="f" stroked="t" strokeweight=".75pt" strokecolor="#000000">
                <v:path arrowok="t"/>
              </v:shape>
              <v:shape style="position:absolute;left:7762;top:-1521;width:3365;height:1541" type="#_x0000_t75">
                <v:imagedata r:id="rId120" o:title=""/>
              </v:shape>
            </v:group>
            <w10:wrap type="none"/>
          </v:group>
        </w:pict>
      </w:r>
      <w:r>
        <w:rPr/>
        <w:pict>
          <v:group style="position:absolute;margin-left:412.725006pt;margin-top:29.745054pt;width:144.3pt;height:90.3pt;mso-position-horizontal-relative:page;mso-position-vertical-relative:paragraph;z-index:-5765" coordorigin="8255,595" coordsize="2886,1806">
            <v:group style="position:absolute;left:8262;top:602;width:2871;height:1791" coordorigin="8262,602" coordsize="2871,1791">
              <v:shape style="position:absolute;left:8262;top:602;width:2871;height:1791" coordorigin="8262,602" coordsize="2871,1791" path="m8262,2393l11133,2393,11133,602,8262,602,8262,2393xe" filled="f" stroked="t" strokeweight=".75pt" strokecolor="#000000">
                <v:path arrowok="t"/>
              </v:shape>
              <v:shape style="position:absolute;left:8270;top:682;width:2856;height:1632" type="#_x0000_t75">
                <v:imagedata r:id="rId121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60" w:right="860"/>
          <w:cols w:num="5" w:equalWidth="0">
            <w:col w:w="2626" w:space="402"/>
            <w:col w:w="395" w:space="354"/>
            <w:col w:w="838" w:space="353"/>
            <w:col w:w="1192" w:space="1093"/>
            <w:col w:w="3147"/>
          </w:cols>
        </w:sectPr>
      </w:pPr>
      <w:rPr/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/>
        <w:pict>
          <v:group style="position:absolute;margin-left:21pt;margin-top:20.999983pt;width:553.444pt;height:800.136pt;mso-position-horizontal-relative:page;mso-position-vertical-relative:page;z-index:-5769" coordorigin="420,420" coordsize="11069,16003">
            <v:group style="position:absolute;left:623;top:3343;width:2040;height:466" coordorigin="623,3343" coordsize="2040,466">
              <v:shape style="position:absolute;left:623;top:3343;width:2040;height:466" coordorigin="623,3343" coordsize="2040,466" path="m623,3809l2663,3809,2663,3343,623,3343,623,3809xe" filled="t" fillcolor="#FFFF00" stroked="f">
                <v:path arrowok="t"/>
                <v:fill/>
              </v:shape>
            </v:group>
            <v:group style="position:absolute;left:623;top:3343;width:2040;height:503" coordorigin="623,3343" coordsize="2040,503">
              <v:shape style="position:absolute;left:623;top:3343;width:2040;height:503" coordorigin="623,3343" coordsize="2040,503" path="m623,3846l2663,3846,2663,3343,623,3343,623,3846xe" filled="f" stroked="t" strokeweight=".75pt" strokecolor="#000000">
                <v:path arrowok="t"/>
              </v:shape>
              <v:shape style="position:absolute;left:629;top:3422;width:2026;height:346" type="#_x0000_t75">
                <v:imagedata r:id="rId122" o:title=""/>
              </v:shape>
            </v:group>
            <v:group style="position:absolute;left:2663;top:3343;width:847;height:466" coordorigin="2663,3343" coordsize="847,466">
              <v:shape style="position:absolute;left:2663;top:3343;width:847;height:466" coordorigin="2663,3343" coordsize="847,466" path="m2663,3809l3510,3809,3510,3343,2663,3343,2663,3809xe" filled="t" fillcolor="#FFFF00" stroked="f">
                <v:path arrowok="t"/>
                <v:fill/>
              </v:shape>
            </v:group>
            <v:group style="position:absolute;left:2663;top:3343;width:847;height:503" coordorigin="2663,3343" coordsize="847,503">
              <v:shape style="position:absolute;left:2663;top:3343;width:847;height:503" coordorigin="2663,3343" coordsize="847,503" path="m2663,3846l3510,3846,3510,3343,2663,3343,2663,3846xe" filled="f" stroked="t" strokeweight=".75pt" strokecolor="#000000">
                <v:path arrowok="t"/>
              </v:shape>
              <v:shape style="position:absolute;left:2669;top:3422;width:835;height:346" type="#_x0000_t75">
                <v:imagedata r:id="rId123" o:title=""/>
              </v:shape>
            </v:group>
            <v:group style="position:absolute;left:623;top:3809;width:2040;height:503" coordorigin="623,3809" coordsize="2040,503">
              <v:shape style="position:absolute;left:623;top:3809;width:2040;height:503" coordorigin="623,3809" coordsize="2040,503" path="m623,4312l2663,4312,2663,3809,623,3809,623,4312e" filled="t" fillcolor="#F9BE8F" stroked="f">
                <v:path arrowok="t"/>
                <v:fill/>
              </v:shape>
            </v:group>
            <v:group style="position:absolute;left:623;top:3809;width:2040;height:503" coordorigin="623,3809" coordsize="2040,503">
              <v:shape style="position:absolute;left:623;top:3809;width:2040;height:503" coordorigin="623,3809" coordsize="2040,503" path="m623,4312l2663,4312,2663,3809,623,3809,623,4312xe" filled="f" stroked="t" strokeweight=".75pt" strokecolor="#000000">
                <v:path arrowok="t"/>
              </v:shape>
              <v:shape style="position:absolute;left:629;top:3888;width:2026;height:346" type="#_x0000_t75">
                <v:imagedata r:id="rId124" o:title=""/>
              </v:shape>
            </v:group>
            <v:group style="position:absolute;left:2663;top:3809;width:847;height:503" coordorigin="2663,3809" coordsize="847,503">
              <v:shape style="position:absolute;left:2663;top:3809;width:847;height:503" coordorigin="2663,3809" coordsize="847,503" path="m2663,4312l3510,4312,3510,3809,2663,3809,2663,4312e" filled="t" fillcolor="#F9BE8F" stroked="f">
                <v:path arrowok="t"/>
                <v:fill/>
              </v:shape>
            </v:group>
            <v:group style="position:absolute;left:2663;top:3809;width:847;height:503" coordorigin="2663,3809" coordsize="847,503">
              <v:shape style="position:absolute;left:2663;top:3809;width:847;height:503" coordorigin="2663,3809" coordsize="847,503" path="m2663,4312l3510,4312,3510,3809,2663,3809,2663,4312xe" filled="f" stroked="t" strokeweight=".75pt" strokecolor="#000000">
                <v:path arrowok="t"/>
              </v:shape>
              <v:shape style="position:absolute;left:2669;top:3888;width:835;height:346" type="#_x0000_t75">
                <v:imagedata r:id="rId125" o:title=""/>
              </v:shape>
            </v:group>
            <v:group style="position:absolute;left:623;top:4312;width:2040;height:503" coordorigin="623,4312" coordsize="2040,503">
              <v:shape style="position:absolute;left:623;top:4312;width:2040;height:503" coordorigin="623,4312" coordsize="2040,503" path="m623,4815l2663,4815,2663,4312,623,4312,623,4815e" filled="t" fillcolor="#CCC0D9" stroked="f">
                <v:path arrowok="t"/>
                <v:fill/>
              </v:shape>
            </v:group>
            <v:group style="position:absolute;left:623;top:4312;width:2040;height:503" coordorigin="623,4312" coordsize="2040,503">
              <v:shape style="position:absolute;left:623;top:4312;width:2040;height:503" coordorigin="623,4312" coordsize="2040,503" path="m623,4815l2663,4815,2663,4312,623,4312,623,4815xe" filled="f" stroked="t" strokeweight=".75pt" strokecolor="#000000">
                <v:path arrowok="t"/>
              </v:shape>
              <v:shape style="position:absolute;left:629;top:4392;width:2026;height:346" type="#_x0000_t75">
                <v:imagedata r:id="rId126" o:title=""/>
              </v:shape>
            </v:group>
            <v:group style="position:absolute;left:2663;top:4312;width:847;height:503" coordorigin="2663,4312" coordsize="847,503">
              <v:shape style="position:absolute;left:2663;top:4312;width:847;height:503" coordorigin="2663,4312" coordsize="847,503" path="m2663,4815l3510,4815,3510,4312,2663,4312,2663,4815e" filled="t" fillcolor="#CCC0D9" stroked="f">
                <v:path arrowok="t"/>
                <v:fill/>
              </v:shape>
            </v:group>
            <v:group style="position:absolute;left:2663;top:4312;width:847;height:503" coordorigin="2663,4312" coordsize="847,503">
              <v:shape style="position:absolute;left:2663;top:4312;width:847;height:503" coordorigin="2663,4312" coordsize="847,503" path="m2663,4815l3510,4815,3510,4312,2663,4312,2663,4815xe" filled="f" stroked="t" strokeweight=".75pt" strokecolor="#000000">
                <v:path arrowok="t"/>
              </v:shape>
              <v:shape style="position:absolute;left:2669;top:4392;width:835;height:346" type="#_x0000_t75">
                <v:imagedata r:id="rId127" o:title=""/>
              </v:shape>
            </v:group>
            <v:group style="position:absolute;left:4230;top:3343;width:1242;height:1472" coordorigin="4230,3343" coordsize="1242,1472">
              <v:shape style="position:absolute;left:4230;top:3343;width:1242;height:1472" coordorigin="4230,3343" coordsize="1242,1472" path="m4230,4815l5472,4815,5472,3343,4230,3343,4230,4815e" filled="t" fillcolor="#C2D59B" stroked="f">
                <v:path arrowok="t"/>
                <v:fill/>
              </v:shape>
            </v:group>
            <v:group style="position:absolute;left:4230;top:3343;width:1242;height:1472" coordorigin="4230,3343" coordsize="1242,1472">
              <v:shape style="position:absolute;left:4230;top:3343;width:1242;height:1472" coordorigin="4230,3343" coordsize="1242,1472" path="m4230,4815l5472,4815,5472,3343,4230,3343,4230,4815xe" filled="f" stroked="t" strokeweight=".75pt" strokecolor="#000000">
                <v:path arrowok="t"/>
              </v:shape>
            </v:group>
            <v:group style="position:absolute;left:5472;top:3343;width:1548;height:1472" coordorigin="5472,3343" coordsize="1548,1472">
              <v:shape style="position:absolute;left:5472;top:3343;width:1548;height:1472" coordorigin="5472,3343" coordsize="1548,1472" path="m5472,4815l7020,4815,7020,3343,5472,3343,5472,4815xe" filled="f" stroked="t" strokeweight=".75pt" strokecolor="#000000">
                <v:path arrowok="t"/>
              </v:shape>
            </v:group>
            <v:group style="position:absolute;left:3510;top:3343;width:720;height:1472" coordorigin="3510,3343" coordsize="720,1472">
              <v:shape style="position:absolute;left:3510;top:3343;width:720;height:1472" coordorigin="3510,3343" coordsize="720,1472" path="m3510,4815l4230,4815,4230,3343,3510,3343,3510,4815e" filled="t" fillcolor="#DAEDF3" stroked="f">
                <v:path arrowok="t"/>
                <v:fill/>
              </v:shape>
            </v:group>
            <v:group style="position:absolute;left:3510;top:3343;width:720;height:1472" coordorigin="3510,3343" coordsize="720,1472">
              <v:shape style="position:absolute;left:3510;top:3343;width:720;height:1472" coordorigin="3510,3343" coordsize="720,1472" path="m3510,4815l4230,4815,4230,3343,3510,3343,3510,4815xe" filled="f" stroked="t" strokeweight=".75pt" strokecolor="#000000">
                <v:path arrowok="t"/>
              </v:shape>
              <v:shape style="position:absolute;left:3518;top:3422;width:3494;height:1315" type="#_x0000_t75">
                <v:imagedata r:id="rId128" o:title=""/>
              </v:shape>
            </v:group>
            <v:group style="position:absolute;left:6996;top:4776;width:625;height:409" coordorigin="6996,4776" coordsize="625,409">
              <v:shape style="position:absolute;left:6996;top:4776;width:625;height:409" coordorigin="6996,4776" coordsize="625,409" path="m7368,5082l7320,5159,7621,5186,7572,5106,7406,5106,7368,5082e" filled="t" fillcolor="#000000" stroked="f">
                <v:path arrowok="t"/>
                <v:fill/>
              </v:shape>
              <v:shape style="position:absolute;left:6996;top:4776;width:625;height:409" coordorigin="6996,4776" coordsize="625,409" path="m7415,5006l7368,5082,7406,5106,7453,5029,7415,5006e" filled="t" fillcolor="#000000" stroked="f">
                <v:path arrowok="t"/>
                <v:fill/>
              </v:shape>
              <v:shape style="position:absolute;left:6996;top:4776;width:625;height:409" coordorigin="6996,4776" coordsize="625,409" path="m7462,4929l7415,5006,7453,5029,7406,5106,7572,5106,7462,4929e" filled="t" fillcolor="#000000" stroked="f">
                <v:path arrowok="t"/>
                <v:fill/>
              </v:shape>
              <v:shape style="position:absolute;left:6996;top:4776;width:625;height:409" coordorigin="6996,4776" coordsize="625,409" path="m7044,4776l6996,4853,7368,5082,7415,5006,7044,4776e" filled="t" fillcolor="#000000" stroked="f">
                <v:path arrowok="t"/>
                <v:fill/>
              </v:shape>
            </v:group>
            <v:group style="position:absolute;left:7031;top:2838;width:630;height:539" coordorigin="7031,2838" coordsize="630,539">
              <v:shape style="position:absolute;left:7031;top:2838;width:630;height:539" coordorigin="7031,2838" coordsize="630,539" path="m7425,2978l7031,3309,7089,3378,7483,3046,7425,2978e" filled="t" fillcolor="#000000" stroked="f">
                <v:path arrowok="t"/>
                <v:fill/>
              </v:shape>
              <v:shape style="position:absolute;left:7031;top:2838;width:630;height:539" coordorigin="7031,2838" coordsize="630,539" path="m7613,2949l7460,2949,7518,3018,7483,3046,7541,3115,7613,2949e" filled="t" fillcolor="#000000" stroked="f">
                <v:path arrowok="t"/>
                <v:fill/>
              </v:shape>
              <v:shape style="position:absolute;left:7031;top:2838;width:630;height:539" coordorigin="7031,2838" coordsize="630,539" path="m7460,2949l7425,2978,7483,3046,7518,3018,7460,2949e" filled="t" fillcolor="#000000" stroked="f">
                <v:path arrowok="t"/>
                <v:fill/>
              </v:shape>
              <v:shape style="position:absolute;left:7031;top:2838;width:630;height:539" coordorigin="7031,2838" coordsize="630,539" path="m7661,2838l7367,2909,7425,2978,7460,2949,7613,2949,7661,2838e" filled="t" fillcolor="#000000" stroked="f">
                <v:path arrowok="t"/>
                <v:fill/>
              </v:shape>
              <v:shape style="position:absolute;left:624;top:9418;width:10594;height:3845" type="#_x0000_t75">
                <v:imagedata r:id="rId129" o:title=""/>
              </v:shape>
            </v:group>
            <v:group style="position:absolute;left:762;top:13184;width:10145;height:2773" coordorigin="762,13184" coordsize="10145,2773">
              <v:shape style="position:absolute;left:762;top:13184;width:10145;height:2773" coordorigin="762,13184" coordsize="10145,2773" path="m762,15957l10907,15957,10907,13184,762,13184,762,15957e" filled="t" fillcolor="#FFFFFF" stroked="f">
                <v:path arrowok="t"/>
                <v:fill/>
              </v:shape>
              <v:shape style="position:absolute;left:763;top:13258;width:10142;height:2626" type="#_x0000_t75">
                <v:imagedata r:id="rId130" o:title=""/>
              </v:shape>
            </v:group>
            <v:group style="position:absolute;left:600;top:6009;width:10708;height:2" coordorigin="600,6009" coordsize="10708,2">
              <v:shape style="position:absolute;left:600;top:6009;width:10708;height:2" coordorigin="600,6009" coordsize="10708,0" path="m600,6009l11308,6009e" filled="f" stroked="t" strokeweight="6pt" strokecolor="#000000">
                <v:path arrowok="t"/>
              </v:shape>
            </v:group>
            <v:group style="position:absolute;left:600;top:9212;width:10708;height:2" coordorigin="600,9212" coordsize="10708,2">
              <v:shape style="position:absolute;left:600;top:9212;width:10708;height:2" coordorigin="600,9212" coordsize="10708,0" path="m600,9212l11308,9212e" filled="f" stroked="t" strokeweight="6pt" strokecolor="#000000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6.599998pt;margin-top:39.149982pt;width:501pt;height:64.5pt;mso-position-horizontal-relative:page;mso-position-vertical-relative:page;z-index:-5763" coordorigin="932,783" coordsize="10020,1290">
            <v:group style="position:absolute;left:977;top:828;width:9930;height:1200" coordorigin="977,828" coordsize="9930,1200">
              <v:shape style="position:absolute;left:977;top:828;width:9930;height:1200" coordorigin="977,828" coordsize="9930,1200" path="m977,2028l10907,2028,10907,828,977,828,977,2028e" filled="t" fillcolor="#CCC1DA" stroked="f">
                <v:path arrowok="t"/>
                <v:fill/>
              </v:shape>
            </v:group>
            <v:group style="position:absolute;left:977;top:828;width:9930;height:1200" coordorigin="977,828" coordsize="9930,1200">
              <v:shape style="position:absolute;left:977;top:828;width:9930;height:1200" coordorigin="977,828" coordsize="9930,1200" path="m977,2028l10907,2028,10907,828,977,828,977,2028xe" filled="f" stroked="t" strokeweight="4.5pt" strokecolor="#000000">
                <v:path arrowok="t"/>
              </v:shape>
              <v:shape style="position:absolute;left:1022;top:946;width:9840;height:965" type="#_x0000_t75">
                <v:imagedata r:id="rId131" o:title=""/>
              </v:shape>
            </v:group>
            <w10:wrap type="none"/>
          </v:group>
        </w:pict>
      </w:r>
      <w:r>
        <w:rPr>
          <w:sz w:val="28"/>
          <w:szCs w:val="28"/>
        </w:rPr>
      </w:r>
    </w:p>
    <w:p>
      <w:pPr>
        <w:spacing w:before="2" w:after="0" w:line="414" w:lineRule="auto"/>
        <w:ind w:left="7763" w:right="134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8.400002pt;margin-top:.370073pt;width:332.525pt;height:67.44pt;mso-position-horizontal-relative:page;mso-position-vertical-relative:paragraph;z-index:-5766" coordorigin="768,7" coordsize="6651,1349">
            <v:shape style="position:absolute;left:768;top:7;width:1426;height:1349" type="#_x0000_t75">
              <v:imagedata r:id="rId132" o:title=""/>
            </v:shape>
            <v:shape style="position:absolute;left:2208;top:7;width:2875;height:346" type="#_x0000_t75">
              <v:imagedata r:id="rId133" o:title=""/>
            </v:shape>
            <v:shape style="position:absolute;left:2208;top:511;width:2875;height:346" type="#_x0000_t75">
              <v:imagedata r:id="rId134" o:title=""/>
            </v:shape>
            <v:shape style="position:absolute;left:5093;top:7;width:1709;height:1349" type="#_x0000_t75">
              <v:imagedata r:id="rId135" o:title=""/>
            </v:shape>
            <v:group style="position:absolute;left:6810;top:510;width:601;height:270" coordorigin="6810,510" coordsize="601,270">
              <v:shape style="position:absolute;left:6810;top:510;width:601;height:270" coordorigin="6810,510" coordsize="601,270" path="m7141,690l7141,780,7321,690,7186,690,7141,690e" filled="t" fillcolor="#000000" stroked="f">
                <v:path arrowok="t"/>
                <v:fill/>
              </v:shape>
              <v:shape style="position:absolute;left:6810;top:510;width:601;height:270" coordorigin="6810,510" coordsize="601,270" path="m7141,600l7141,690,7186,690,7186,600,7141,600e" filled="t" fillcolor="#000000" stroked="f">
                <v:path arrowok="t"/>
                <v:fill/>
              </v:shape>
              <v:shape style="position:absolute;left:6810;top:510;width:601;height:270" coordorigin="6810,510" coordsize="601,270" path="m7141,510l7141,600,7186,600,7186,690,7321,690,7411,646,7141,510e" filled="t" fillcolor="#000000" stroked="f">
                <v:path arrowok="t"/>
                <v:fill/>
              </v:shape>
              <v:shape style="position:absolute;left:6810;top:510;width:601;height:270" coordorigin="6810,510" coordsize="601,270" path="m6810,600l6810,690,7141,690,7141,600,6810,600e" filled="t" fillcolor="#000000" stroked="f">
                <v:path arrowok="t"/>
                <v:fill/>
              </v:shape>
              <v:shape style="position:absolute;left:2208;top:1011;width:2875;height:346" type="#_x0000_t75">
                <v:imagedata r:id="rId136" o:title=""/>
              </v:shape>
            </v:group>
            <w10:wrap type="none"/>
          </v:group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7.674999pt;margin-top:-3.984927pt;width:303.575pt;height:76.2pt;mso-position-horizontal-relative:page;mso-position-vertical-relative:paragraph;z-index:-5762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17" w:after="0" w:line="240" w:lineRule="exact"/>
                          <w:jc w:val="left"/>
                          <w:rPr>
                            <w:sz w:val="24"/>
                            <w:szCs w:val="24"/>
                          </w:rPr>
                        </w:pPr>
                        <w:rPr/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9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100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847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6" w:after="0" w:line="240" w:lineRule="auto"/>
                          <w:ind w:left="236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am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6" w:after="0" w:line="240" w:lineRule="auto"/>
                          <w:ind w:left="937" w:right="912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>
                          <w:spacing w:before="0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5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ng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4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>
                          <w:spacing w:before="0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00" w:right="202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?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847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9BE8F"/>
                      </w:tcPr>
                      <w:p>
                        <w:pPr>
                          <w:spacing w:before="67" w:after="0" w:line="240" w:lineRule="auto"/>
                          <w:ind w:left="286" w:right="267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is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9BE8F"/>
                      </w:tcPr>
                      <w:p>
                        <w:pPr>
                          <w:spacing w:before="67" w:after="0" w:line="240" w:lineRule="auto"/>
                          <w:ind w:left="37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4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2"/>
                            <w:w w:val="100"/>
                            <w:b/>
                            <w:bCs/>
                          </w:rPr>
                          <w:t>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4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74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847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0D9"/>
                      </w:tcPr>
                      <w:p>
                        <w:pPr>
                          <w:spacing w:before="64" w:after="0" w:line="240" w:lineRule="auto"/>
                          <w:ind w:left="231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100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r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0D9"/>
                      </w:tcPr>
                      <w:p>
                        <w:pPr>
                          <w:spacing w:before="64" w:after="0" w:line="240" w:lineRule="auto"/>
                          <w:ind w:left="162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u/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6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3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748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/>
                        <w:rPr/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" w:after="0" w:line="336" w:lineRule="exact"/>
        <w:ind w:right="98"/>
        <w:jc w:val="righ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41.5pt;margin-top:37.730076pt;width:504.35pt;height:28.3pt;mso-position-horizontal-relative:page;mso-position-vertical-relative:paragraph;z-index:-5764" coordorigin="830,755" coordsize="10087,566">
            <v:group style="position:absolute;left:840;top:765;width:10067;height:546" coordorigin="840,765" coordsize="10067,546">
              <v:shape style="position:absolute;left:840;top:765;width:10067;height:546" coordorigin="840,765" coordsize="10067,546" path="m840,1311l10907,1311,10907,765,840,765,840,1311xe" filled="f" stroked="t" strokeweight="1pt" strokecolor="#000000">
                <v:path arrowok="t"/>
              </v:shape>
              <v:shape style="position:absolute;left:850;top:846;width:10046;height:384" type="#_x0000_t75">
                <v:imagedata r:id="rId137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" w:after="0" w:line="336" w:lineRule="exact"/>
        <w:ind w:left="88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  <w:t>K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-3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  <w:u w:val="thick" w:color="FF0000"/>
        </w:rPr>
        <w:t>r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:</w:t>
      </w:r>
      <w:r>
        <w:rPr>
          <w:rFonts w:ascii="Calibri" w:hAnsi="Calibri" w:cs="Calibri" w:eastAsia="Calibri"/>
          <w:sz w:val="28"/>
          <w:szCs w:val="28"/>
          <w:color w:val="FF0000"/>
          <w:spacing w:val="55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6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me</w:t>
      </w:r>
      <w:r>
        <w:rPr>
          <w:rFonts w:ascii="Calibri" w:hAnsi="Calibri" w:cs="Calibri" w:eastAsia="Calibri"/>
          <w:sz w:val="28"/>
          <w:szCs w:val="28"/>
          <w:color w:val="FF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be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" w:after="0" w:line="336" w:lineRule="exact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b,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!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549" w:right="-20"/>
        <w:jc w:val="left"/>
        <w:tabs>
          <w:tab w:pos="4140" w:val="left"/>
          <w:tab w:pos="65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-2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520" w:right="-20"/>
        <w:jc w:val="left"/>
        <w:tabs>
          <w:tab w:pos="4140" w:val="left"/>
          <w:tab w:pos="65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are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!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are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549" w:right="-20"/>
        <w:jc w:val="left"/>
        <w:tabs>
          <w:tab w:pos="4420" w:val="left"/>
          <w:tab w:pos="66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4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99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549" w:right="-20"/>
        <w:jc w:val="left"/>
        <w:tabs>
          <w:tab w:pos="4440" w:val="left"/>
          <w:tab w:pos="73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a.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left="24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48" w:right="-20"/>
        <w:jc w:val="left"/>
        <w:tabs>
          <w:tab w:pos="76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,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24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48" w:right="-20"/>
        <w:jc w:val="left"/>
        <w:tabs>
          <w:tab w:pos="75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am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4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60" w:right="860"/>
        </w:sectPr>
      </w:pPr>
      <w:rPr/>
    </w:p>
    <w:p>
      <w:pPr>
        <w:spacing w:before="0" w:after="0" w:line="670" w:lineRule="exact"/>
        <w:ind w:left="463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/>
        <w:pict>
          <v:group style="position:absolute;margin-left:77.650002pt;margin-top:123.349983pt;width:465.108062pt;height:175.3pt;mso-position-horizontal-relative:page;mso-position-vertical-relative:page;z-index:-5761" coordorigin="1553,2467" coordsize="9302,3506">
            <v:shape style="position:absolute;left:1553;top:2467;width:4712;height:3506" type="#_x0000_t75">
              <v:imagedata r:id="rId138" o:title=""/>
            </v:shape>
            <v:group style="position:absolute;left:6078;top:3887;width:143;height:143" coordorigin="6078,3887" coordsize="143,143">
              <v:shape style="position:absolute;left:6078;top:3887;width:143;height:143" coordorigin="6078,3887" coordsize="143,143" path="m6146,3887l6091,3918,6078,3961,6083,3983,6093,4002,6109,4017,6129,4027,6151,4030,6174,4026,6193,4016,6208,4000,6218,3981,6222,3958,6221,3954,6190,3899,6146,3887e" filled="t" fillcolor="#DBEDF4" stroked="f">
                <v:path arrowok="t"/>
                <v:fill/>
              </v:shape>
            </v:group>
            <v:group style="position:absolute;left:6301;top:3829;width:286;height:287" coordorigin="6301,3829" coordsize="286,287">
              <v:shape style="position:absolute;left:6301;top:3829;width:286;height:287" coordorigin="6301,3829" coordsize="286,287" path="m6436,3829l6373,3848,6326,3891,6302,3954,6301,3978,6303,4001,6330,4060,6380,4101,6447,4116,6470,4113,6530,4087,6571,4037,6587,3972,6587,3963,6568,3901,6524,3855,6460,3831,6436,3829e" filled="t" fillcolor="#DBEDF4" stroked="f">
                <v:path arrowok="t"/>
                <v:fill/>
              </v:shape>
            </v:group>
            <v:group style="position:absolute;left:6078;top:3887;width:143;height:143" coordorigin="6078,3887" coordsize="143,143">
              <v:shape style="position:absolute;left:6078;top:3887;width:143;height:143" coordorigin="6078,3887" coordsize="143,143" path="m6222,3958l6193,4016,6151,4030,6129,4027,6109,4017,6093,4002,6083,3983,6078,3961,6082,3938,6091,3918,6106,3902,6125,3891,6146,3887,6170,3890,6217,3932,6222,3958xe" filled="f" stroked="t" strokeweight="2.25pt" strokecolor="#000000">
                <v:path arrowok="t"/>
              </v:shape>
            </v:group>
            <v:group style="position:absolute;left:8567;top:5154;width:958;height:240" coordorigin="8567,5154" coordsize="958,240">
              <v:shape style="position:absolute;left:8567;top:5154;width:958;height:240" coordorigin="8567,5154" coordsize="958,240" path="m9525,5154l8567,5154,8579,5174,8591,5194,8604,5214,8618,5214,8632,5234,8647,5254,8662,5274,8678,5274,8694,5294,8710,5294,8727,5314,8745,5314,8762,5334,8781,5334,8799,5354,8818,5354,8837,5374,8877,5374,8922,5394,9190,5394,9273,5354,9351,5314,9422,5274,9454,5234,9484,5214,9512,5174,9525,5154e" filled="t" fillcolor="#DBEDF4" stroked="f">
                <v:path arrowok="t"/>
                <v:fill/>
              </v:shape>
            </v:group>
            <v:group style="position:absolute;left:8121;top:5234;width:201;height:20" coordorigin="8121,5234" coordsize="201,20">
              <v:shape style="position:absolute;left:8121;top:5234;width:201;height:20" coordorigin="8121,5234" coordsize="201,20" path="m8322,5234l8121,5234,8171,5254,8271,5254,8322,5234e" filled="t" fillcolor="#DBEDF4" stroked="f">
                <v:path arrowok="t"/>
                <v:fill/>
              </v:shape>
            </v:group>
            <v:group style="position:absolute;left:7249;top:4514;width:3343;height:720" coordorigin="7249,4514" coordsize="3343,720">
              <v:shape style="position:absolute;left:7249;top:4514;width:3343;height:720" coordorigin="7249,4514" coordsize="3343,720" path="m10592,4514l7254,4514,7252,4534,7250,4554,7249,4574,7250,4594,7252,4614,7257,4654,7264,4674,7273,4714,7313,4774,7368,4834,7437,4894,7462,4894,7488,4914,7516,4914,7544,4934,7667,4934,7698,4994,7766,5074,7804,5094,7844,5134,7930,5174,8023,5214,8071,5234,8372,5234,8422,5214,8472,5214,8520,5194,8567,5154,9525,5154,9537,5134,9559,5094,9579,5054,9595,5014,10105,5014,10137,4994,10167,4974,10195,4954,10221,4914,10245,4894,10267,4874,10287,4834,10304,4794,10319,4774,10331,4734,10340,4694,10346,4654,10350,4614,10409,4614,10429,4594,10467,4594,10486,4574,10504,4574,10523,4554,10540,4554,10558,4534,10575,4534,10592,4514e" filled="t" fillcolor="#DBEDF4" stroked="f">
                <v:path arrowok="t"/>
                <v:fill/>
              </v:shape>
            </v:group>
            <v:group style="position:absolute;left:9825;top:5074;width:61;height:20" coordorigin="9825,5074" coordsize="61,20">
              <v:shape style="position:absolute;left:9825;top:5074;width:61;height:20" coordorigin="9825,5074" coordsize="61,20" path="m9886,5074l9825,5074,9846,5094,9886,5074e" filled="t" fillcolor="#DBEDF4" stroked="f">
                <v:path arrowok="t"/>
                <v:fill/>
              </v:shape>
            </v:group>
            <v:group style="position:absolute;left:9706;top:5054;width:295;height:20" coordorigin="9706,5054" coordsize="295,20">
              <v:shape style="position:absolute;left:9706;top:5054;width:295;height:20" coordorigin="9706,5054" coordsize="295,20" path="m10001,5054l9706,5054,9725,5074,9964,5074,10001,5054e" filled="t" fillcolor="#DBEDF4" stroked="f">
                <v:path arrowok="t"/>
                <v:fill/>
              </v:shape>
            </v:group>
            <v:group style="position:absolute;left:9595;top:5014;width:510;height:40" coordorigin="9595,5014" coordsize="510,40">
              <v:shape style="position:absolute;left:9595;top:5014;width:510;height:40" coordorigin="9595,5014" coordsize="510,40" path="m10105,5014l9595,5014,9612,5034,9649,5034,9667,5054,10037,5054,10072,5034,10105,5014e" filled="t" fillcolor="#DBEDF4" stroked="f">
                <v:path arrowok="t"/>
                <v:fill/>
              </v:shape>
            </v:group>
            <v:group style="position:absolute;left:7167;top:3054;width:3666;height:1460" coordorigin="7167,3054" coordsize="3666,1460">
              <v:shape style="position:absolute;left:7167;top:3054;width:3666;height:1460" coordorigin="7167,3054" coordsize="3666,1460" path="m8189,3054l7944,3054,7899,3074,7815,3114,7738,3154,7670,3194,7612,3274,7587,3294,7545,3374,7515,3454,7499,3534,7496,3574,7496,3634,7501,3674,7487,3674,7466,3694,7406,3694,7386,3714,7368,3714,7349,3734,7332,3734,7315,3754,7298,3754,7283,3774,7268,3794,7254,3814,7241,3814,7229,3834,7217,3854,7203,3874,7191,3914,7182,3934,7175,3954,7170,3994,7167,4014,7167,4034,7168,4074,7172,4094,7178,4134,7186,4154,7196,4174,7208,4194,7222,4234,7275,4294,7343,4354,7330,4354,7295,4414,7270,4474,7258,4514,10608,4514,10645,4474,10678,4454,10708,4414,10734,4374,10758,4354,10796,4274,10820,4194,10832,4094,10833,4054,10830,4014,10814,3934,10785,3854,10741,3774,10714,3734,10722,3714,10729,3694,10735,3674,10743,3654,10748,3614,10750,3574,10750,3534,10747,3514,10740,3474,10732,3434,10721,3414,10707,3374,10691,3354,10672,3314,10652,3294,10629,3274,10604,3234,10577,3214,10548,3194,10517,3174,10485,3174,10451,3154,10415,3134,8356,3134,8339,3114,8321,3114,8303,3094,8284,3094,8266,3074,8209,3074,8189,3054e" filled="t" fillcolor="#DBEDF4" stroked="f">
                <v:path arrowok="t"/>
                <v:fill/>
              </v:shape>
            </v:group>
            <v:group style="position:absolute;left:8356;top:2914;width:2059;height:220" coordorigin="8356,2914" coordsize="2059,220">
              <v:shape style="position:absolute;left:8356;top:2914;width:2059;height:220" coordorigin="8356,2914" coordsize="2059,220" path="m8900,2914l8624,2914,8591,2934,8559,2934,8499,2974,8444,3014,8396,3074,8375,3094,8356,3134,10415,3134,10398,3074,10381,3034,10372,3034,10361,3014,9067,3014,9052,2994,9036,2994,9020,2974,9003,2974,8986,2954,8968,2954,8935,2934,8900,2914e" filled="t" fillcolor="#DBEDF4" stroked="f">
                <v:path arrowok="t"/>
                <v:fill/>
              </v:shape>
            </v:group>
            <v:group style="position:absolute;left:9067;top:2854;width:1294;height:160" coordorigin="9067,2854" coordsize="1294,160">
              <v:shape style="position:absolute;left:9067;top:2854;width:1294;height:160" coordorigin="9067,2854" coordsize="1294,160" path="m9569,2854l9233,2854,9208,2874,9161,2914,9100,2974,9067,3014,10361,3014,10349,2994,10337,2974,10323,2954,9695,2954,9682,2934,9668,2934,9653,2914,9638,2894,9622,2894,9605,2874,9587,2874,9569,2854e" filled="t" fillcolor="#DBEDF4" stroked="f">
                <v:path arrowok="t"/>
                <v:fill/>
              </v:shape>
            </v:group>
            <v:group style="position:absolute;left:9695;top:2874;width:614;height:80" coordorigin="9695,2874" coordsize="614,80">
              <v:shape style="position:absolute;left:9695;top:2874;width:614;height:80" coordorigin="9695,2874" coordsize="614,80" path="m10224,2874l9797,2874,9769,2894,9743,2914,9719,2934,9695,2954,10309,2954,10294,2934,10278,2914,10252,2894,10224,2874e" filled="t" fillcolor="#DBEDF4" stroked="f">
                <v:path arrowok="t"/>
                <v:fill/>
              </v:shape>
            </v:group>
            <v:group style="position:absolute;left:8657;top:2894;width:209;height:20" coordorigin="8657,2894" coordsize="209,20">
              <v:shape style="position:absolute;left:8657;top:2894;width:209;height:20" coordorigin="8657,2894" coordsize="209,20" path="m8831,2894l8691,2894,8657,2914,8866,2914,8831,2894e" filled="t" fillcolor="#DBEDF4" stroked="f">
                <v:path arrowok="t"/>
                <v:fill/>
              </v:shape>
            </v:group>
            <v:group style="position:absolute;left:9825;top:2834;width:370;height:40" coordorigin="9825,2834" coordsize="370,40">
              <v:shape style="position:absolute;left:9825;top:2834;width:370;height:40" coordorigin="9825,2834" coordsize="370,40" path="m10135,2834l9885,2834,9855,2854,9825,2874,10195,2874,10166,2854,10135,2834e" filled="t" fillcolor="#DBEDF4" stroked="f">
                <v:path arrowok="t"/>
                <v:fill/>
              </v:shape>
            </v:group>
            <v:group style="position:absolute;left:9259;top:2834;width:282;height:20" coordorigin="9259,2834" coordsize="282,20">
              <v:shape style="position:absolute;left:9259;top:2834;width:282;height:20" coordorigin="9259,2834" coordsize="282,20" path="m9513,2834l9286,2834,9259,2854,9542,2854,9513,2834e" filled="t" fillcolor="#DBEDF4" stroked="f">
                <v:path arrowok="t"/>
                <v:fill/>
              </v:shape>
            </v:group>
            <v:group style="position:absolute;left:9370;top:2814;width:86;height:20" coordorigin="9370,2814" coordsize="86,20">
              <v:shape style="position:absolute;left:9370;top:2814;width:86;height:20" coordorigin="9370,2814" coordsize="86,20" path="m9427,2814l9398,2814,9370,2834,9456,2834,9427,2814e" filled="t" fillcolor="#DBEDF4" stroked="f">
                <v:path arrowok="t"/>
                <v:fill/>
              </v:shape>
            </v:group>
            <v:group style="position:absolute;left:9978;top:2814;width:63;height:20" coordorigin="9978,2814" coordsize="63,20">
              <v:shape style="position:absolute;left:9978;top:2814;width:63;height:20" coordorigin="9978,2814" coordsize="63,20" path="m10010,2814l9978,2834,10041,2834,10010,2814e" filled="t" fillcolor="#DBEDF4" stroked="f">
                <v:path arrowok="t"/>
                <v:fill/>
              </v:shape>
            </v:group>
            <v:group style="position:absolute;left:6666;top:3779;width:430;height:430" coordorigin="6666,3779" coordsize="430,430">
              <v:shape style="position:absolute;left:6666;top:3779;width:430;height:430" coordorigin="6666,3779" coordsize="430,430" path="m6869,3779l6804,3792,6748,3824,6705,3872,6676,3932,6666,4002,6668,4025,6687,4088,6724,4141,6776,4180,6839,4204,6885,4208,6908,4207,6972,4188,7026,4151,7067,4101,7091,4039,7096,3993,7095,3979,7081,3915,7048,3860,7000,3817,6940,3789,6869,3779e" filled="t" fillcolor="#DBEDF4" stroked="f">
                <v:path arrowok="t"/>
                <v:fill/>
              </v:shape>
            </v:group>
            <v:group style="position:absolute;left:7167;top:2813;width:3666;height:2581" coordorigin="7167,2813" coordsize="3666,2581">
              <v:shape style="position:absolute;left:7167;top:2813;width:3666;height:2581" coordorigin="7167,2813" coordsize="3666,2581" path="m7501,3663l7496,3618,7496,3574,7499,3530,7515,3446,7545,3366,7587,3291,7640,3224,7703,3166,7776,3117,7856,3079,7944,3053,8010,3043,8071,3040,8091,3041,8170,3049,8247,3068,8321,3097,8356,3115,8375,3085,8419,3029,8470,2982,8528,2944,8591,2915,8657,2896,8726,2886,8761,2885,8796,2887,8866,2898,8935,2921,9003,2956,9052,2991,9067,3004,9082,2980,9139,2915,9208,2865,9286,2831,9370,2815,9398,2813,9427,2814,9513,2829,9587,2860,9638,2893,9682,2934,9695,2950,9719,2926,9769,2886,9825,2855,9885,2832,9947,2818,10010,2814,10041,2815,10104,2824,10166,2842,10224,2870,10278,2907,10323,2950,10361,2999,10390,3052,10411,3109,10415,3129,10451,3141,10517,3172,10577,3211,10629,3258,10672,3312,10707,3370,10732,3433,10747,3499,10750,3567,10748,3602,10735,3671,10714,3728,10741,3765,10785,3843,10814,3924,10830,4008,10833,4051,10832,4093,10820,4177,10796,4258,10758,4336,10708,4407,10645,4471,10592,4512,10540,4543,10486,4569,10429,4590,10370,4604,10350,4607,10346,4646,10331,4721,10304,4791,10267,4855,10221,4913,10167,4964,10105,5006,10037,5039,9964,5062,9886,5074,9846,5075,9825,5074,9765,5068,9706,5054,9649,5034,9595,5006,9579,5049,9537,5127,9484,5197,9422,5258,9351,5308,9273,5348,9190,5376,9103,5391,9058,5394,9013,5394,8922,5382,8857,5365,8799,5342,8745,5314,8694,5280,8647,5242,8604,5198,8567,5150,8520,5175,8422,5213,8322,5234,8221,5240,8171,5237,8071,5221,7976,5191,7886,5146,7804,5089,7731,5018,7669,4935,7667,4931,7664,4927,7662,4923,7632,4926,7602,4925,7516,4912,7437,4880,7368,4832,7313,4770,7273,4697,7252,4614,7249,4573,7250,4553,7264,4475,7295,4402,7330,4352,7343,4337,7319,4320,7255,4262,7208,4192,7178,4115,7167,4034,7167,4006,7182,3924,7217,3845,7254,3795,7298,3752,7349,3718,7406,3692,7466,3676,7487,3672,7501,3663xe" filled="f" stroked="t" strokeweight="2.25pt" strokecolor="#000000">
                <v:path arrowok="t"/>
              </v:shape>
            </v:group>
            <v:group style="position:absolute;left:6301;top:3829;width:286;height:287" coordorigin="6301,3829" coordsize="286,287">
              <v:shape style="position:absolute;left:6301;top:3829;width:286;height:287" coordorigin="6301,3829" coordsize="286,287" path="m6587,3972l6571,4037,6530,4087,6470,4113,6447,4116,6423,4114,6362,4089,6318,4042,6301,3978,6302,3954,6326,3891,6373,3848,6436,3829,6460,3831,6524,3855,6568,3901,6587,3963,6587,3972xe" filled="f" stroked="t" strokeweight="2.25pt" strokecolor="#000000">
                <v:path arrowok="t"/>
              </v:shape>
            </v:group>
            <v:group style="position:absolute;left:6666;top:3779;width:430;height:430" coordorigin="6666,3779" coordsize="430,430">
              <v:shape style="position:absolute;left:6666;top:3779;width:430;height:430" coordorigin="6666,3779" coordsize="430,430" path="m7096,3993l7085,4061,7055,4119,7010,4165,6952,4196,6885,4208,6862,4207,6796,4190,6740,4156,6698,4107,6672,4047,6666,4002,6667,3978,6684,3911,6718,3855,6766,3812,6825,3786,6869,3779,6893,3780,6961,3796,7018,3830,7061,3877,7088,3936,7096,3993xe" filled="f" stroked="t" strokeweight="2.25pt" strokecolor="#000000">
                <v:path arrowok="t"/>
              </v:shape>
            </v:group>
            <v:group style="position:absolute;left:7355;top:4322;width:212;height:47" coordorigin="7355,4322" coordsize="212,47">
              <v:shape style="position:absolute;left:7355;top:4322;width:212;height:47" coordorigin="7355,4322" coordsize="212,47" path="m7568,4368l7548,4369,7527,4369,7507,4368,7448,4358,7373,4331,7355,4322e" filled="f" stroked="t" strokeweight="2.25pt" strokecolor="#000000">
                <v:path arrowok="t"/>
              </v:shape>
            </v:group>
            <v:group style="position:absolute;left:7680;top:4889;width:77;height:21" coordorigin="7680,4889" coordsize="77,21">
              <v:shape style="position:absolute;left:7680;top:4889;width:77;height:21" coordorigin="7680,4889" coordsize="77,21" path="m7757,4889l7738,4896,7719,4902,7700,4906,7680,4910e" filled="f" stroked="t" strokeweight="2.25pt" strokecolor="#000000">
                <v:path arrowok="t"/>
              </v:shape>
            </v:group>
            <v:group style="position:absolute;left:8517;top:5052;width:49;height:87" coordorigin="8517,5052" coordsize="49,87">
              <v:shape style="position:absolute;left:8517;top:5052;width:49;height:87" coordorigin="8517,5052" coordsize="49,87" path="m8566,5140l8555,5123,8545,5106,8535,5088,8526,5071,8517,5052e" filled="f" stroked="t" strokeweight="2.25pt" strokecolor="#000000">
                <v:path arrowok="t"/>
              </v:shape>
            </v:group>
            <v:group style="position:absolute;left:9595;top:4880;width:18;height:98" coordorigin="9595,4880" coordsize="18,98">
              <v:shape style="position:absolute;left:9595;top:4880;width:18;height:98" coordorigin="9595,4880" coordsize="18,98" path="m9613,4880l9611,4900,9608,4920,9604,4940,9600,4959,9595,4979e" filled="f" stroked="t" strokeweight="2.25pt" strokecolor="#000000">
                <v:path arrowok="t"/>
              </v:shape>
            </v:group>
            <v:group style="position:absolute;left:10062;top:4176;width:276;height:426" coordorigin="10062,4176" coordsize="276,426">
              <v:shape style="position:absolute;left:10062;top:4176;width:276;height:426" coordorigin="10062,4176" coordsize="276,426" path="m10062,4176l10134,4217,10197,4269,10249,4329,10290,4397,10319,4470,10335,4548,10337,4575,10338,4602e" filled="f" stroked="t" strokeweight="2.25pt" strokecolor="#000000">
                <v:path arrowok="t"/>
              </v:shape>
            </v:group>
            <v:group style="position:absolute;left:10591;top:3722;width:122;height:159" coordorigin="10591,3722" coordsize="122,159">
              <v:shape style="position:absolute;left:10591;top:3722;width:122;height:159" coordorigin="10591,3722" coordsize="122,159" path="m10712,3722l10684,3775,10648,3824,10606,3868,10591,3881e" filled="f" stroked="t" strokeweight="2.25pt" strokecolor="#000000">
                <v:path arrowok="t"/>
              </v:shape>
            </v:group>
            <v:group style="position:absolute;left:10418;top:3129;width:6;height:60" coordorigin="10418,3129" coordsize="6,60">
              <v:shape style="position:absolute;left:10418;top:3129;width:6;height:60" coordorigin="10418,3129" coordsize="6,60" path="m10418,3129l10421,3149,10423,3169,10424,3189e" filled="f" stroked="t" strokeweight="2.25pt" strokecolor="#000000">
                <v:path arrowok="t"/>
              </v:shape>
            </v:group>
            <v:group style="position:absolute;left:9634;top:2956;width:53;height:85" coordorigin="9634,2956" coordsize="53,85">
              <v:shape style="position:absolute;left:9634;top:2956;width:53;height:85" coordorigin="9634,2956" coordsize="53,85" path="m9634,3041l9643,3023,9653,3006,9663,2989,9675,2972,9687,2956e" filled="f" stroked="t" strokeweight="2.25pt" strokecolor="#000000">
                <v:path arrowok="t"/>
              </v:shape>
            </v:group>
            <v:group style="position:absolute;left:9046;top:3011;width:27;height:75" coordorigin="9046,3011" coordsize="27,75">
              <v:shape style="position:absolute;left:9046;top:3011;width:27;height:75" coordorigin="9046,3011" coordsize="27,75" path="m9046,3087l9051,3067,9057,3048,9065,3030,9073,3011e" filled="f" stroked="t" strokeweight="2.25pt" strokecolor="#000000">
                <v:path arrowok="t"/>
              </v:shape>
            </v:group>
            <v:group style="position:absolute;left:8356;top:3115;width:98;height:70" coordorigin="8356,3115" coordsize="98,70">
              <v:shape style="position:absolute;left:8356;top:3115;width:98;height:70" coordorigin="8356,3115" coordsize="98,70" path="m8356,3115l8407,3147,8439,3172,8454,3185e" filled="f" stroked="t" strokeweight="2.25pt" strokecolor="#000000">
                <v:path arrowok="t"/>
              </v:shape>
            </v:group>
            <v:group style="position:absolute;left:7502;top:3670;width:18;height:78" coordorigin="7502,3670" coordsize="18,78">
              <v:shape style="position:absolute;left:7502;top:3670;width:18;height:78" coordorigin="7502,3670" coordsize="18,78" path="m7520,3748l7514,3729,7509,3709,7505,3690,7502,3670e" filled="f" stroked="t" strokeweight="2.25pt" strokecolor="#000000">
                <v:path arrowok="t"/>
              </v:shape>
              <v:shape style="position:absolute;left:7699;top:3288;width:2347;height:1493" type="#_x0000_t75">
                <v:imagedata r:id="rId139" o:title=""/>
              </v:shape>
            </v:group>
            <w10:wrap type="none"/>
          </v:group>
        </w:pict>
      </w:r>
      <w:r>
        <w:rPr/>
        <w:pict>
          <v:group style="position:absolute;margin-left:52pt;margin-top:51.099983pt;width:492.2pt;height:63.05pt;mso-position-horizontal-relative:page;mso-position-vertical-relative:page;z-index:-5760" coordorigin="1040,1022" coordsize="9844,1261">
            <v:group style="position:absolute;left:1100;top:1082;width:9724;height:1141" coordorigin="1100,1082" coordsize="9724,1141">
              <v:shape style="position:absolute;left:1100;top:1082;width:9724;height:1141" coordorigin="1100,1082" coordsize="9724,1141" path="m1100,2223l10824,2223,10824,1082,1100,1082,1100,2223xe" filled="f" stroked="t" strokeweight="6pt" strokecolor="#000000">
                <v:path arrowok="t"/>
              </v:shape>
              <v:shape style="position:absolute;left:1162;top:1214;width:9605;height:878" type="#_x0000_t75">
                <v:imagedata r:id="rId140" o:title=""/>
              </v:shape>
            </v:group>
            <w10:wrap type="none"/>
          </v:group>
        </w:pict>
      </w:r>
      <w:r>
        <w:rPr/>
        <w:pict>
          <v:group style="position:absolute;margin-left:100.099998pt;margin-top:724.349976pt;width:129.0500pt;height:.1pt;mso-position-horizontal-relative:page;mso-position-vertical-relative:page;z-index:-5743" coordorigin="2002,14487" coordsize="2581,2">
            <v:shape style="position:absolute;left:2002;top:14487;width:2581;height:2" coordorigin="2002,14487" coordsize="2581,0" path="m2002,14487l4583,14487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100.099998pt;margin-top:752.404968pt;width:129.0500pt;height:.1pt;mso-position-horizontal-relative:page;mso-position-vertical-relative:page;z-index:-5742" coordorigin="2002,15048" coordsize="2581,2">
            <v:shape style="position:absolute;left:2002;top:15048;width:2581;height:2" coordorigin="2002,15048" coordsize="2581,0" path="m2002,15048l4583,15048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376.600006pt;margin-top:724.349976pt;width:129.0500pt;height:.1pt;mso-position-horizontal-relative:page;mso-position-vertical-relative:page;z-index:-5737" coordorigin="7532,14487" coordsize="2581,2">
            <v:shape style="position:absolute;left:7532;top:14487;width:2581;height:2" coordorigin="7532,14487" coordsize="2581,0" path="m7532,14487l10113,14487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376.600006pt;margin-top:752.404968pt;width:129.0500pt;height:.1pt;mso-position-horizontal-relative:page;mso-position-vertical-relative:page;z-index:-5736" coordorigin="7532,15048" coordsize="2581,2">
            <v:shape style="position:absolute;left:7532;top:15048;width:2581;height:2" coordorigin="7532,15048" coordsize="2581,0" path="m7532,15048l10113,15048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22.875pt;margin-top:22.874983pt;width:549.694pt;height:796.386pt;mso-position-horizontal-relative:page;mso-position-vertical-relative:page;z-index:-5735" coordorigin="458,457" coordsize="10994,1592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3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3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ctu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3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00AF50"/>
          <w:spacing w:val="-6"/>
          <w:w w:val="100"/>
          <w:b/>
          <w:bCs/>
          <w:position w:val="1"/>
        </w:rPr>
        <w:t>m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6F2F9F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egul</w:t>
      </w:r>
      <w:r>
        <w:rPr>
          <w:rFonts w:ascii="Calibri" w:hAnsi="Calibri" w:cs="Calibri" w:eastAsia="Calibri"/>
          <w:sz w:val="56"/>
          <w:szCs w:val="56"/>
          <w:color w:val="6F2F9F"/>
          <w:spacing w:val="-3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ve</w:t>
      </w:r>
      <w:r>
        <w:rPr>
          <w:rFonts w:ascii="Calibri" w:hAnsi="Calibri" w:cs="Calibri" w:eastAsia="Calibri"/>
          <w:sz w:val="56"/>
          <w:szCs w:val="56"/>
          <w:color w:val="6F2F9F"/>
          <w:spacing w:val="-4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bs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7" w:lineRule="exact"/>
        <w:ind w:right="733"/>
        <w:jc w:val="righ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1" w:after="0" w:line="440" w:lineRule="atLeast"/>
        <w:ind w:left="6869" w:right="783" w:firstLine="1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c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rd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0" w:after="0" w:line="361" w:lineRule="exact"/>
        <w:ind w:left="5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rb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nd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orr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21" w:lineRule="exact"/>
        <w:ind w:left="1039" w:right="-20"/>
        <w:jc w:val="left"/>
        <w:tabs>
          <w:tab w:pos="2940" w:val="left"/>
          <w:tab w:pos="4700" w:val="left"/>
          <w:tab w:pos="68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91.275002pt;margin-top:-10.845pt;width:80.2pt;height:56.9pt;mso-position-horizontal-relative:page;mso-position-vertical-relative:paragraph;z-index:-5759" coordorigin="1826,-217" coordsize="1604,1138">
            <v:group style="position:absolute;left:1833;top:-209;width:1589;height:1123" coordorigin="1833,-209" coordsize="1589,1123">
              <v:shape style="position:absolute;left:1833;top:-209;width:1589;height:1123" coordorigin="1833,-209" coordsize="1589,1123" path="m1833,-97l1877,-45,1949,-18,2021,-2,2105,9,2166,14,2230,15,2263,15,2326,12,2413,3,2489,-12,2551,-31,2607,-62,2627,-97,2629,-106,2672,-149,2744,-176,2816,-193,2899,-204,2960,-208,3025,-209,3057,-209,3120,-206,3207,-197,3283,-182,3345,-163,3402,-132,3422,-97,3422,801,3421,792,3417,783,3362,742,3306,722,3234,706,3150,695,3089,690,3025,689,2992,689,2929,692,2842,702,2766,716,2704,735,2648,766,2626,811,2622,820,2568,861,2511,881,2439,897,2356,908,2295,912,2230,914,2198,913,2135,910,2048,901,1972,887,1910,868,1853,837,1833,801,1833,-97xe" filled="f" stroked="t" strokeweight=".75pt" strokecolor="#000000">
                <v:path arrowok="t"/>
              </v:shape>
              <v:shape style="position:absolute;left:1838;top:93;width:1574;height:518" type="#_x0000_t75">
                <v:imagedata r:id="rId141" o:title=""/>
              </v:shape>
            </v:group>
            <w10:wrap type="none"/>
          </v:group>
        </w:pict>
      </w:r>
      <w:r>
        <w:rPr/>
        <w:pict>
          <v:group style="position:absolute;margin-left:190.274994pt;margin-top:-15.695pt;width:80.2pt;height:56.9pt;mso-position-horizontal-relative:page;mso-position-vertical-relative:paragraph;z-index:-5758" coordorigin="3805,-314" coordsize="1604,1138">
            <v:group style="position:absolute;left:3813;top:-306;width:1589;height:1123" coordorigin="3813,-306" coordsize="1589,1123">
              <v:shape style="position:absolute;left:3813;top:-306;width:1589;height:1123" coordorigin="3813,-306" coordsize="1589,1123" path="m3813,-194l3857,-142,3929,-115,4001,-99,4085,-88,4146,-83,4210,-82,4243,-82,4306,-85,4393,-94,4469,-109,4531,-128,4587,-159,4607,-194,4609,-203,4652,-246,4724,-273,4796,-290,4879,-301,4940,-305,5005,-306,5037,-306,5100,-303,5187,-294,5263,-279,5325,-260,5382,-229,5402,-194,5402,704,5401,695,5397,686,5342,645,5286,625,5214,609,5130,598,5069,593,5005,592,4972,592,4909,595,4822,605,4746,619,4684,638,4628,669,4606,714,4602,723,4548,764,4491,784,4419,800,4336,811,4275,815,4210,817,4178,816,4115,813,4028,804,3952,790,3890,771,3833,740,3813,704,3813,-194xe" filled="f" stroked="t" strokeweight=".75pt" strokecolor="#000000">
                <v:path arrowok="t"/>
              </v:shape>
              <v:shape style="position:absolute;left:3821;top:-3;width:1574;height:518" type="#_x0000_t75">
                <v:imagedata r:id="rId142" o:title=""/>
              </v:shape>
            </v:group>
            <w10:wrap type="none"/>
          </v:group>
        </w:pict>
      </w:r>
      <w:r>
        <w:rPr/>
        <w:pict>
          <v:group style="position:absolute;margin-left:288.375pt;margin-top:-15.695pt;width:80.2pt;height:56.9pt;mso-position-horizontal-relative:page;mso-position-vertical-relative:paragraph;z-index:-5757" coordorigin="5768,-314" coordsize="1604,1138">
            <v:group style="position:absolute;left:5775;top:-306;width:1589;height:1123" coordorigin="5775,-306" coordsize="1589,1123">
              <v:shape style="position:absolute;left:5775;top:-306;width:1589;height:1123" coordorigin="5775,-306" coordsize="1589,1123" path="m5775,-194l5819,-142,5891,-115,5963,-99,6047,-88,6108,-83,6172,-82,6205,-82,6268,-85,6355,-94,6431,-109,6493,-128,6549,-159,6569,-194,6571,-203,6614,-246,6686,-273,6758,-290,6841,-301,6902,-305,6967,-306,6999,-306,7062,-303,7149,-294,7225,-279,7287,-260,7344,-229,7364,-194,7364,704,7363,695,7359,686,7304,645,7248,625,7176,609,7092,598,7031,593,6967,592,6934,592,6871,595,6784,605,6708,619,6646,638,6590,669,6568,714,6564,723,6510,764,6453,784,6381,800,6298,811,6237,815,6172,817,6140,816,6077,813,5990,804,5914,790,5852,771,5795,740,5775,704,5775,-194xe" filled="f" stroked="t" strokeweight=".75pt" strokecolor="#000000">
                <v:path arrowok="t"/>
              </v:shape>
              <v:shape style="position:absolute;left:5784;top:-3;width:1574;height:518" type="#_x0000_t75">
                <v:imagedata r:id="rId143" o:title=""/>
              </v:shape>
            </v:group>
            <w10:wrap type="none"/>
          </v:group>
        </w:pict>
      </w:r>
      <w:r>
        <w:rPr/>
        <w:pict>
          <v:group style="position:absolute;margin-left:385.725006pt;margin-top:-15.695pt;width:80.2pt;height:56.9pt;mso-position-horizontal-relative:page;mso-position-vertical-relative:paragraph;z-index:-5756" coordorigin="7715,-314" coordsize="1604,1138">
            <v:group style="position:absolute;left:7722;top:-306;width:1589;height:1123" coordorigin="7722,-306" coordsize="1589,1123">
              <v:shape style="position:absolute;left:7722;top:-306;width:1589;height:1123" coordorigin="7722,-306" coordsize="1589,1123" path="m7722,-194l7766,-142,7838,-115,7910,-99,7994,-88,8055,-83,8119,-82,8152,-82,8215,-85,8302,-94,8378,-109,8440,-128,8496,-159,8518,-203,8522,-212,8576,-253,8633,-273,8705,-290,8788,-301,8849,-305,8914,-306,8946,-306,9009,-303,9096,-294,9172,-279,9234,-260,9291,-229,9311,-194,9311,704,9310,695,9306,686,9251,645,9195,625,9123,609,9039,598,8978,593,8914,592,8881,592,8818,595,8731,605,8655,619,8593,638,8537,669,8517,704,8515,714,8472,756,8400,784,8328,800,8245,811,8184,815,8119,817,8087,816,8024,813,7937,804,7861,790,7799,771,7742,740,7722,704,7722,-194xe" filled="f" stroked="t" strokeweight=".75pt" strokecolor="#000000">
                <v:path arrowok="t"/>
              </v:shape>
              <v:shape style="position:absolute;left:7728;top:-3;width:1574;height:518" type="#_x0000_t75">
                <v:imagedata r:id="rId144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-1"/>
        </w:rPr>
        <w:t>p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-1"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1"/>
        </w:rPr>
        <w:t>ay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1"/>
        </w:rPr>
        <w:tab/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8"/>
        </w:rPr>
        <w:t>l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8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>a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8"/>
        </w:rPr>
        <w:t>r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>n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ab/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8"/>
        </w:rPr>
        <w:t>c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8"/>
        </w:rPr>
        <w:t>l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8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>a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8"/>
        </w:rPr>
        <w:t>n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8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  <w:tab/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8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2"/>
        </w:rPr>
        <w:t>ra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position w:val="12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2"/>
        </w:rPr>
        <w:t>n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2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2"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535" w:lineRule="exact"/>
        <w:ind w:left="112" w:right="-20"/>
        <w:jc w:val="left"/>
        <w:tabs>
          <w:tab w:pos="2120" w:val="left"/>
          <w:tab w:pos="4260" w:val="left"/>
          <w:tab w:pos="6060" w:val="left"/>
          <w:tab w:pos="8020" w:val="left"/>
        </w:tabs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54.625pt;margin-top:-10.265pt;width:80.2pt;height:56.9pt;mso-position-horizontal-relative:page;mso-position-vertical-relative:paragraph;z-index:-5755" coordorigin="1093,-205" coordsize="1604,1138">
            <v:group style="position:absolute;left:1100;top:-198;width:1589;height:1123" coordorigin="1100,-198" coordsize="1589,1123">
              <v:shape style="position:absolute;left:1100;top:-198;width:1589;height:1123" coordorigin="1100,-198" coordsize="1589,1123" path="m1100,-86l1144,-34,1216,-6,1288,10,1372,21,1433,25,1497,27,1530,26,1593,24,1680,14,1756,0,1818,-19,1874,-50,1895,-86,1896,-95,1939,-137,2011,-165,2083,-181,2166,-192,2227,-196,2292,-198,2324,-197,2387,-195,2474,-185,2550,-171,2612,-152,2669,-121,2689,-86,2689,813,2688,804,2684,795,2629,754,2573,733,2501,717,2417,706,2356,702,2292,701,2259,701,2196,704,2109,713,2033,728,1971,747,1915,777,1893,822,1889,831,1835,872,1778,892,1706,908,1623,919,1562,924,1497,925,1465,925,1402,922,1315,913,1239,898,1177,879,1120,848,1100,813,1100,-86xe" filled="f" stroked="t" strokeweight=".75pt" strokecolor="#000000">
                <v:path arrowok="t"/>
              </v:shape>
              <v:shape style="position:absolute;left:1109;top:107;width:1574;height:514" type="#_x0000_t75">
                <v:imagedata r:id="rId145" o:title=""/>
              </v:shape>
            </v:group>
            <w10:wrap type="none"/>
          </v:group>
        </w:pict>
      </w:r>
      <w:r>
        <w:rPr/>
        <w:pict>
          <v:group style="position:absolute;margin-left:149.324997pt;margin-top:-10.265pt;width:80.2pt;height:56.9pt;mso-position-horizontal-relative:page;mso-position-vertical-relative:paragraph;z-index:-5754" coordorigin="2986,-205" coordsize="1604,1138">
            <v:group style="position:absolute;left:2994;top:-198;width:1589;height:1123" coordorigin="2994,-198" coordsize="1589,1123">
              <v:shape style="position:absolute;left:2994;top:-198;width:1589;height:1123" coordorigin="2994,-198" coordsize="1589,1123" path="m2994,-86l3038,-34,3110,-6,3182,10,3266,21,3327,25,3391,27,3424,26,3487,24,3574,14,3650,0,3712,-19,3768,-50,3788,-86,3790,-95,3833,-137,3905,-165,3977,-181,4060,-192,4121,-196,4186,-198,4218,-197,4281,-195,4368,-185,4444,-171,4506,-152,4563,-121,4583,-86,4583,813,4582,804,4578,795,4523,754,4467,733,4395,717,4311,706,4250,702,4186,701,4153,701,4090,704,4003,713,3927,728,3865,747,3809,777,3787,822,3783,831,3729,872,3672,892,3600,908,3517,919,3456,924,3391,925,3359,925,3296,922,3209,913,3133,898,3071,879,3014,848,2994,813,2994,-86xe" filled="f" stroked="t" strokeweight=".75pt" strokecolor="#000000">
                <v:path arrowok="t"/>
              </v:shape>
              <v:shape style="position:absolute;left:3000;top:107;width:1574;height:514" type="#_x0000_t75">
                <v:imagedata r:id="rId146" o:title=""/>
              </v:shape>
            </v:group>
            <w10:wrap type="none"/>
          </v:group>
        </w:pict>
      </w:r>
      <w:r>
        <w:rPr/>
        <w:pict>
          <v:group style="position:absolute;margin-left:252.125pt;margin-top:-10.265pt;width:80.2pt;height:56.9pt;mso-position-horizontal-relative:page;mso-position-vertical-relative:paragraph;z-index:-5753" coordorigin="5043,-205" coordsize="1604,1138">
            <v:group style="position:absolute;left:5050;top:-198;width:1589;height:1123" coordorigin="5050,-198" coordsize="1589,1123">
              <v:shape style="position:absolute;left:5050;top:-198;width:1589;height:1123" coordorigin="5050,-198" coordsize="1589,1123" path="m5050,-86l5094,-34,5166,-6,5238,10,5322,21,5383,25,5447,27,5480,26,5543,24,5630,14,5706,0,5768,-19,5824,-50,5846,-95,5850,-104,5904,-145,5961,-165,6033,-181,6116,-192,6177,-196,6242,-198,6274,-197,6337,-195,6424,-185,6500,-171,6562,-152,6619,-121,6639,-86,6639,813,6638,804,6634,795,6579,754,6523,733,6451,717,6367,706,6306,702,6242,701,6209,701,6146,704,6059,713,5983,728,5921,747,5865,777,5845,813,5843,822,5800,864,5728,892,5656,908,5573,919,5512,924,5447,925,5415,925,5352,922,5265,913,5189,898,5127,879,5070,848,5050,813,5050,-86xe" filled="f" stroked="t" strokeweight=".75pt" strokecolor="#000000">
                <v:path arrowok="t"/>
              </v:shape>
              <v:shape style="position:absolute;left:5059;top:107;width:1574;height:514" type="#_x0000_t75">
                <v:imagedata r:id="rId147" o:title=""/>
              </v:shape>
            </v:group>
            <w10:wrap type="none"/>
          </v:group>
        </w:pict>
      </w:r>
      <w:r>
        <w:rPr/>
        <w:pict>
          <v:group style="position:absolute;margin-left:351.274994pt;margin-top:-15.865pt;width:80.2pt;height:56.9pt;mso-position-horizontal-relative:page;mso-position-vertical-relative:paragraph;z-index:-5752" coordorigin="7025,-317" coordsize="1604,1138">
            <v:group style="position:absolute;left:7033;top:-310;width:1589;height:1123" coordorigin="7033,-310" coordsize="1589,1123">
              <v:shape style="position:absolute;left:7033;top:-310;width:1589;height:1123" coordorigin="7033,-310" coordsize="1589,1123" path="m7033,-198l7077,-146,7149,-118,7221,-102,7305,-91,7366,-87,7430,-85,7463,-86,7526,-88,7613,-98,7689,-112,7751,-131,7807,-162,7827,-198,7829,-207,7872,-249,7944,-277,8016,-293,8099,-304,8160,-308,8225,-310,8257,-309,8320,-307,8407,-297,8483,-283,8545,-264,8602,-233,8622,-198,8622,701,8621,692,8617,683,8562,642,8506,621,8434,605,8350,594,8289,590,8225,589,8192,589,8129,592,8042,601,7966,616,7904,635,7848,665,7826,710,7822,719,7768,760,7711,780,7639,796,7556,807,7495,812,7430,813,7398,813,7335,810,7248,801,7172,786,7110,767,7053,736,7033,701,7033,-198xe" filled="f" stroked="t" strokeweight=".75pt" strokecolor="#000000">
                <v:path arrowok="t"/>
              </v:shape>
              <v:shape style="position:absolute;left:7042;top:-4;width:1574;height:514" type="#_x0000_t75">
                <v:imagedata r:id="rId148" o:title=""/>
              </v:shape>
            </v:group>
            <w10:wrap type="none"/>
          </v:group>
        </w:pict>
      </w:r>
      <w:r>
        <w:rPr/>
        <w:pict>
          <v:group style="position:absolute;margin-left:449.274994pt;margin-top:-15.865pt;width:80.2pt;height:56.9pt;mso-position-horizontal-relative:page;mso-position-vertical-relative:paragraph;z-index:-5751" coordorigin="8985,-317" coordsize="1604,1138">
            <v:group style="position:absolute;left:8993;top:-310;width:1589;height:1123" coordorigin="8993,-310" coordsize="1589,1123">
              <v:shape style="position:absolute;left:8993;top:-310;width:1589;height:1123" coordorigin="8993,-310" coordsize="1589,1123" path="m8993,-198l9037,-146,9109,-118,9181,-102,9265,-91,9326,-87,9390,-85,9423,-86,9486,-88,9573,-98,9649,-112,9711,-131,9767,-162,9787,-198,9789,-207,9832,-249,9904,-277,9976,-293,10059,-304,10120,-308,10185,-310,10217,-309,10280,-307,10367,-297,10443,-283,10505,-264,10562,-233,10582,-198,10582,701,10581,692,10577,683,10522,642,10466,621,10394,605,10310,594,10249,590,10185,589,10152,589,10089,592,10002,601,9926,616,9864,635,9808,665,9786,710,9782,719,9728,760,9671,780,9599,796,9516,807,9455,812,9390,813,9358,813,9295,810,9208,801,9132,786,9070,767,9013,736,8993,701,8993,-198xe" filled="f" stroked="t" strokeweight=".75pt" strokecolor="#000000">
                <v:path arrowok="t"/>
              </v:shape>
              <v:shape style="position:absolute;left:9000;top:-4;width:1574;height:514" type="#_x0000_t75">
                <v:imagedata r:id="rId149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2"/>
        </w:rPr>
        <w:t>pa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position w:val="2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2"/>
        </w:rPr>
        <w:t>d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2"/>
        </w:rPr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-2"/>
        </w:rPr>
        <w:t>n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-2"/>
        </w:rPr>
        <w:t>e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-2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2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2"/>
        </w:rPr>
        <w:tab/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2"/>
        </w:rPr>
        <w:t>stay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-2"/>
        </w:rPr>
        <w:tab/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9"/>
        </w:rPr>
        <w:t>v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9"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9"/>
        </w:rPr>
        <w:t>s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9"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9"/>
        </w:rPr>
        <w:t>t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9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9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9"/>
        </w:rPr>
        <w:tab/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9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3"/>
        </w:rPr>
        <w:t>danc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3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3"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420" w:lineRule="exact"/>
        <w:ind w:left="1937" w:right="-20"/>
        <w:jc w:val="left"/>
        <w:tabs>
          <w:tab w:pos="4320" w:val="left"/>
          <w:tab w:pos="6140" w:val="left"/>
        </w:tabs>
        <w:rPr>
          <w:rFonts w:ascii="Calibri" w:hAnsi="Calibri" w:cs="Calibri" w:eastAsia="Calibri"/>
          <w:sz w:val="36"/>
          <w:szCs w:val="36"/>
        </w:rPr>
      </w:pPr>
      <w:rPr/>
      <w:r>
        <w:rPr/>
        <w:pict>
          <v:group style="position:absolute;margin-left:149.324997pt;margin-top:-16.084999pt;width:80.2pt;height:56.9pt;mso-position-horizontal-relative:page;mso-position-vertical-relative:paragraph;z-index:-5750" coordorigin="2986,-322" coordsize="1604,1138">
            <v:group style="position:absolute;left:2994;top:-314;width:1589;height:1123" coordorigin="2994,-314" coordsize="1589,1123">
              <v:shape style="position:absolute;left:2994;top:-314;width:1589;height:1123" coordorigin="2994,-314" coordsize="1589,1123" path="m2994,-202l3038,-150,3110,-123,3182,-106,3266,-95,3327,-91,3391,-90,3424,-90,3487,-93,3574,-102,3650,-117,3712,-136,3768,-167,3788,-202,3790,-211,3833,-254,3905,-281,3977,-297,4060,-308,4121,-313,4186,-314,4218,-314,4281,-311,4368,-302,4444,-287,4506,-268,4563,-237,4583,-202,4583,696,4582,687,4578,678,4523,637,4467,617,4395,601,4311,590,4250,586,4186,584,4153,585,4090,587,4003,597,3927,611,3865,630,3809,661,3787,706,3783,715,3729,756,3672,776,3600,792,3517,803,3456,807,3391,809,3359,808,3296,806,3209,796,3133,782,3071,763,3014,732,2994,696,2994,-202xe" filled="f" stroked="t" strokeweight=".75pt" strokecolor="#000000">
                <v:path arrowok="t"/>
              </v:shape>
              <v:shape style="position:absolute;left:3000;top:-9;width:1574;height:514" type="#_x0000_t75">
                <v:imagedata r:id="rId150" o:title=""/>
              </v:shape>
            </v:group>
            <v:group style="position:absolute;left:3422;top:-146;width:879;height:748" coordorigin="3422,-146" coordsize="879,748">
              <v:shape style="position:absolute;left:3422;top:-146;width:879;height:748" coordorigin="3422,-146" coordsize="879,748" path="m4301,-146l3422,602e" filled="f" stroked="t" strokeweight="2.2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52.125pt;margin-top:-16.084999pt;width:80.2pt;height:56.9pt;mso-position-horizontal-relative:page;mso-position-vertical-relative:paragraph;z-index:-5749" coordorigin="5043,-322" coordsize="1604,1138">
            <v:group style="position:absolute;left:5050;top:-314;width:1589;height:1123" coordorigin="5050,-314" coordsize="1589,1123">
              <v:shape style="position:absolute;left:5050;top:-314;width:1589;height:1123" coordorigin="5050,-314" coordsize="1589,1123" path="m5050,-202l5094,-150,5166,-123,5238,-106,5322,-95,5383,-91,5447,-90,5480,-90,5543,-93,5630,-102,5706,-117,5768,-136,5824,-167,5846,-211,5850,-220,5904,-261,5961,-281,6033,-297,6116,-308,6177,-313,6242,-314,6274,-314,6337,-311,6424,-302,6500,-287,6562,-268,6619,-237,6639,-202,6639,696,6638,687,6634,678,6579,637,6523,617,6451,601,6367,590,6306,586,6242,584,6209,585,6146,587,6059,597,5983,611,5921,630,5865,661,5845,696,5843,706,5800,748,5728,776,5656,792,5573,803,5512,807,5447,809,5415,808,5352,806,5265,796,5189,782,5127,763,5070,732,5050,696,5050,-202xe" filled="f" stroked="t" strokeweight=".75pt" strokecolor="#000000">
                <v:path arrowok="t"/>
              </v:shape>
              <v:shape style="position:absolute;left:5059;top:-9;width:1574;height:514" type="#_x0000_t75">
                <v:imagedata r:id="rId151" o:title=""/>
              </v:shape>
            </v:group>
            <w10:wrap type="none"/>
          </v:group>
        </w:pict>
      </w:r>
      <w:r>
        <w:rPr/>
        <w:pict>
          <v:group style="position:absolute;margin-left:351.274994pt;margin-top:-16.084999pt;width:80.2pt;height:56.9pt;mso-position-horizontal-relative:page;mso-position-vertical-relative:paragraph;z-index:-5748" coordorigin="7025,-322" coordsize="1604,1138">
            <v:group style="position:absolute;left:7033;top:-314;width:1589;height:1123" coordorigin="7033,-314" coordsize="1589,1123">
              <v:shape style="position:absolute;left:7033;top:-314;width:1589;height:1123" coordorigin="7033,-314" coordsize="1589,1123" path="m7033,-202l7077,-150,7149,-123,7221,-106,7305,-95,7366,-91,7430,-90,7463,-90,7526,-93,7613,-102,7689,-117,7751,-136,7807,-167,7827,-202,7829,-211,7872,-254,7944,-281,8016,-297,8099,-308,8160,-313,8225,-314,8257,-314,8320,-311,8407,-302,8483,-287,8545,-268,8602,-237,8622,-202,8622,696,8621,687,8617,678,8562,637,8506,617,8434,601,8350,590,8289,586,8225,584,8192,585,8129,587,8042,597,7966,611,7904,630,7848,661,7826,706,7822,715,7768,756,7711,776,7639,792,7556,803,7495,807,7430,809,7398,808,7335,806,7248,796,7172,782,7110,763,7053,732,7033,696,7033,-202xe" filled="f" stroked="t" strokeweight=".75pt" strokecolor="#000000">
                <v:path arrowok="t"/>
              </v:shape>
              <v:shape style="position:absolute;left:7042;top:-9;width:1574;height:514" type="#_x0000_t75">
                <v:imagedata r:id="rId152" o:title=""/>
              </v:shape>
            </v:group>
            <v:group style="position:absolute;left:7364;top:-146;width:879;height:748" coordorigin="7364,-146" coordsize="879,748">
              <v:shape style="position:absolute;left:7364;top:-146;width:879;height:748" coordorigin="7364,-146" coordsize="879,748" path="m8243,-146l7364,602e" filled="f" stroked="t" strokeweight="2.25pt" strokecolor="#FF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washed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ab/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ask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ab/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  <w:position w:val="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auto"/>
        <w:ind w:left="481" w:right="427"/>
        <w:jc w:val="center"/>
        <w:tabs>
          <w:tab w:pos="6260" w:val="left"/>
        </w:tabs>
        <w:rPr>
          <w:rFonts w:ascii="Verdana" w:hAnsi="Verdana" w:cs="Verdana" w:eastAsia="Verdana"/>
          <w:sz w:val="24"/>
          <w:szCs w:val="24"/>
        </w:rPr>
      </w:pPr>
      <w:rPr/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P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re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s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2"/>
          <w:w w:val="100"/>
          <w:b/>
          <w:bCs/>
        </w:rPr>
        <w:t>n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t</w:t>
      </w:r>
      <w:r>
        <w:rPr>
          <w:rFonts w:ascii="Verdana" w:hAnsi="Verdana" w:cs="Verdana" w:eastAsia="Verdana"/>
          <w:sz w:val="24"/>
          <w:szCs w:val="24"/>
          <w:spacing w:val="-2"/>
          <w:w w:val="100"/>
          <w:b/>
          <w:bCs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T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2"/>
          <w:w w:val="100"/>
          <w:b/>
          <w:bCs/>
        </w:rPr>
        <w:t>n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s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V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b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s</w:t>
        <w:tab/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P</w:t>
      </w:r>
      <w:r>
        <w:rPr>
          <w:rFonts w:ascii="Verdana" w:hAnsi="Verdana" w:cs="Verdana" w:eastAsia="Verdana"/>
          <w:sz w:val="24"/>
          <w:szCs w:val="24"/>
          <w:spacing w:val="-2"/>
          <w:w w:val="100"/>
          <w:b/>
          <w:bCs/>
        </w:rPr>
        <w:t>a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s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t</w:t>
      </w:r>
      <w:r>
        <w:rPr>
          <w:rFonts w:ascii="Verdana" w:hAnsi="Verdana" w:cs="Verdana" w:eastAsia="Verdana"/>
          <w:sz w:val="24"/>
          <w:szCs w:val="24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T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2"/>
          <w:w w:val="100"/>
          <w:b/>
          <w:bCs/>
        </w:rPr>
        <w:t>n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s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99"/>
          <w:b/>
          <w:bCs/>
        </w:rPr>
        <w:t>V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e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4"/>
          <w:szCs w:val="24"/>
          <w:spacing w:val="1"/>
          <w:w w:val="100"/>
          <w:b/>
          <w:bCs/>
        </w:rPr>
        <w:t>b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s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</w:r>
    </w:p>
    <w:p>
      <w:pPr>
        <w:spacing w:before="0" w:after="0" w:line="265" w:lineRule="exact"/>
        <w:ind w:left="489" w:right="347"/>
        <w:jc w:val="center"/>
        <w:tabs>
          <w:tab w:pos="6440" w:val="left"/>
        </w:tabs>
        <w:rPr>
          <w:rFonts w:ascii="Verdana" w:hAnsi="Verdana" w:cs="Verdana" w:eastAsia="Verdana"/>
          <w:sz w:val="22"/>
          <w:szCs w:val="22"/>
        </w:rPr>
      </w:pPr>
      <w:rPr/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(w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i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t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  <w:position w:val="-1"/>
        </w:rPr>
        <w:t>h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  <w:position w:val="-1"/>
        </w:rPr>
        <w:t>o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u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t</w:t>
      </w:r>
      <w:r>
        <w:rPr>
          <w:rFonts w:ascii="Verdana" w:hAnsi="Verdana" w:cs="Verdana" w:eastAsia="Verdana"/>
          <w:sz w:val="22"/>
          <w:szCs w:val="22"/>
          <w:spacing w:val="-2"/>
          <w:w w:val="100"/>
          <w:b/>
          <w:bCs/>
          <w:position w:val="-1"/>
        </w:rPr>
        <w:t> 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  <w:position w:val="-1"/>
        </w:rPr>
        <w:t>–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  <w:position w:val="-1"/>
        </w:rPr>
        <w:t>e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d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  <w:position w:val="-1"/>
        </w:rPr>
        <w:t> 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  <w:position w:val="-1"/>
        </w:rPr>
        <w:t>e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n</w:t>
      </w:r>
      <w:r>
        <w:rPr>
          <w:rFonts w:ascii="Verdana" w:hAnsi="Verdana" w:cs="Verdana" w:eastAsia="Verdana"/>
          <w:sz w:val="22"/>
          <w:szCs w:val="22"/>
          <w:spacing w:val="-1"/>
          <w:w w:val="100"/>
          <w:b/>
          <w:bCs/>
          <w:position w:val="-1"/>
        </w:rPr>
        <w:t>d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i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n</w:t>
      </w:r>
      <w:r>
        <w:rPr>
          <w:rFonts w:ascii="Verdana" w:hAnsi="Verdana" w:cs="Verdana" w:eastAsia="Verdana"/>
          <w:sz w:val="22"/>
          <w:szCs w:val="22"/>
          <w:spacing w:val="-1"/>
          <w:w w:val="100"/>
          <w:b/>
          <w:bCs/>
          <w:position w:val="-1"/>
        </w:rPr>
        <w:t>g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)</w:t>
        <w:tab/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(w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i</w:t>
      </w:r>
      <w:r>
        <w:rPr>
          <w:rFonts w:ascii="Verdana" w:hAnsi="Verdana" w:cs="Verdana" w:eastAsia="Verdana"/>
          <w:sz w:val="22"/>
          <w:szCs w:val="22"/>
          <w:spacing w:val="-5"/>
          <w:w w:val="100"/>
          <w:b/>
          <w:bCs/>
          <w:position w:val="-1"/>
        </w:rPr>
        <w:t>t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h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  <w:position w:val="-1"/>
        </w:rPr>
        <w:t> 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  <w:position w:val="-1"/>
        </w:rPr>
        <w:t>–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  <w:position w:val="-1"/>
        </w:rPr>
        <w:t>e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d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  <w:position w:val="-1"/>
        </w:rPr>
        <w:t> 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  <w:position w:val="-1"/>
        </w:rPr>
        <w:t>e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n</w:t>
      </w:r>
      <w:r>
        <w:rPr>
          <w:rFonts w:ascii="Verdana" w:hAnsi="Verdana" w:cs="Verdana" w:eastAsia="Verdana"/>
          <w:sz w:val="22"/>
          <w:szCs w:val="22"/>
          <w:spacing w:val="-6"/>
          <w:w w:val="100"/>
          <w:b/>
          <w:bCs/>
          <w:position w:val="-1"/>
        </w:rPr>
        <w:t>d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i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  <w:position w:val="-1"/>
        </w:rPr>
        <w:t>n</w:t>
      </w:r>
      <w:r>
        <w:rPr>
          <w:rFonts w:ascii="Verdana" w:hAnsi="Verdana" w:cs="Verdana" w:eastAsia="Verdana"/>
          <w:sz w:val="22"/>
          <w:szCs w:val="22"/>
          <w:spacing w:val="-1"/>
          <w:w w:val="100"/>
          <w:b/>
          <w:bCs/>
          <w:position w:val="-1"/>
        </w:rPr>
        <w:t>g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position w:val="-1"/>
        </w:rPr>
        <w:t>)</w:t>
      </w:r>
      <w:r>
        <w:rPr>
          <w:rFonts w:ascii="Verdana" w:hAnsi="Verdana" w:cs="Verdana" w:eastAsia="Verdana"/>
          <w:sz w:val="22"/>
          <w:szCs w:val="22"/>
          <w:spacing w:val="0"/>
          <w:w w:val="100"/>
          <w:position w:val="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403" w:right="1174"/>
        <w:jc w:val="center"/>
        <w:tabs>
          <w:tab w:pos="71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98.974998pt;margin-top:-.055626pt;width:131.3pt;height:23.76pt;mso-position-horizontal-relative:page;mso-position-vertical-relative:paragraph;z-index:-5747" coordorigin="1979,-1" coordsize="2626,475">
            <v:group style="position:absolute;left:2002;top:340;width:2581;height:2" coordorigin="2002,340" coordsize="2581,2">
              <v:shape style="position:absolute;left:2002;top:340;width:2581;height:2" coordorigin="2002,340" coordsize="2581,0" path="m2002,340l4583,340e" filled="f" stroked="t" strokeweight="2.25pt" strokecolor="#000000">
                <v:path arrowok="t"/>
              </v:shape>
              <v:shape style="position:absolute;left:2170;top:-1;width:2131;height:475" type="#_x0000_t75">
                <v:imagedata r:id="rId153" o:title=""/>
              </v:shape>
            </v:group>
            <w10:wrap type="none"/>
          </v:group>
        </w:pict>
      </w:r>
      <w:r>
        <w:rPr/>
        <w:pict>
          <v:group style="position:absolute;margin-left:100.099998pt;margin-top:45.934376pt;width:129.0500pt;height:.1pt;mso-position-horizontal-relative:page;mso-position-vertical-relative:paragraph;z-index:-5746" coordorigin="2002,919" coordsize="2581,2">
            <v:shape style="position:absolute;left:2002;top:919;width:2581;height:2" coordorigin="2002,919" coordsize="2581,0" path="m2002,919l4583,919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100.099998pt;margin-top:69.304375pt;width:129.0500pt;height:.1pt;mso-position-horizontal-relative:page;mso-position-vertical-relative:paragraph;z-index:-5745" coordorigin="2002,1386" coordsize="2581,2">
            <v:shape style="position:absolute;left:2002;top:1386;width:2581;height:2" coordorigin="2002,1386" coordsize="2581,0" path="m2002,1386l4583,1386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100.099998pt;margin-top:98.304375pt;width:129.0500pt;height:.1pt;mso-position-horizontal-relative:page;mso-position-vertical-relative:paragraph;z-index:-5744" coordorigin="2002,1966" coordsize="2581,2">
            <v:shape style="position:absolute;left:2002;top:1966;width:2581;height:2" coordorigin="2002,1966" coordsize="2581,0" path="m2002,1966l4583,1966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374.625pt;margin-top:-.055626pt;width:131.3pt;height:23.76pt;mso-position-horizontal-relative:page;mso-position-vertical-relative:paragraph;z-index:-5741" coordorigin="7493,-1" coordsize="2626,475">
            <v:group style="position:absolute;left:7515;top:340;width:2581;height:2" coordorigin="7515,340" coordsize="2581,2">
              <v:shape style="position:absolute;left:7515;top:340;width:2581;height:2" coordorigin="7515,340" coordsize="2581,0" path="m7515,340l10096,340e" filled="f" stroked="t" strokeweight="2.25pt" strokecolor="#000000">
                <v:path arrowok="t"/>
              </v:shape>
              <v:shape style="position:absolute;left:7723;top:-1;width:2131;height:475" type="#_x0000_t75">
                <v:imagedata r:id="rId154" o:title=""/>
              </v:shape>
            </v:group>
            <w10:wrap type="none"/>
          </v:group>
        </w:pict>
      </w:r>
      <w:r>
        <w:rPr/>
        <w:pict>
          <v:group style="position:absolute;margin-left:375.75pt;margin-top:45.934376pt;width:129.0500pt;height:.1pt;mso-position-horizontal-relative:page;mso-position-vertical-relative:paragraph;z-index:-5740" coordorigin="7515,919" coordsize="2581,2">
            <v:shape style="position:absolute;left:7515;top:919;width:2581;height:2" coordorigin="7515,919" coordsize="2581,0" path="m7515,919l10096,919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376.600006pt;margin-top:69.304375pt;width:129.0500pt;height:.1pt;mso-position-horizontal-relative:page;mso-position-vertical-relative:paragraph;z-index:-5739" coordorigin="7532,1386" coordsize="2581,2">
            <v:shape style="position:absolute;left:7532;top:1386;width:2581;height:2" coordorigin="7532,1386" coordsize="2581,0" path="m7532,1386l10113,1386e" filled="f" stroked="t" strokeweight="2.25pt" strokecolor="#000000">
              <v:path arrowok="t"/>
            </v:shape>
          </v:group>
          <w10:wrap type="none"/>
        </w:pict>
      </w:r>
      <w:r>
        <w:rPr/>
        <w:pict>
          <v:group style="position:absolute;margin-left:376.600006pt;margin-top:98.304375pt;width:129.0500pt;height:.1pt;mso-position-horizontal-relative:page;mso-position-vertical-relative:paragraph;z-index:-5738" coordorigin="7532,1966" coordsize="2581,2">
            <v:shape style="position:absolute;left:7532;top:1966;width:2581;height:2" coordorigin="7532,1966" coordsize="2581,0" path="m7532,1966l10113,1966e" filled="f" stroked="t" strokeweight="2.25pt" strokecolor="#000000">
              <v:path arrowok="t"/>
            </v:shape>
          </v:group>
          <w10:wrap type="none"/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wa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d</w:t>
        <w:tab/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augh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center"/>
        <w:spacing w:after="0"/>
        <w:sectPr>
          <w:pgSz w:w="11920" w:h="16840"/>
          <w:pgMar w:top="1200" w:bottom="280" w:left="1280" w:right="1500"/>
        </w:sectPr>
      </w:pPr>
      <w:rPr/>
    </w:p>
    <w:p>
      <w:pPr>
        <w:spacing w:before="0" w:after="0" w:line="665" w:lineRule="exact"/>
        <w:ind w:left="638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>
          <w:rFonts w:ascii="Calibri" w:hAnsi="Calibri" w:cs="Calibri" w:eastAsia="Calibri"/>
          <w:sz w:val="56"/>
          <w:szCs w:val="56"/>
          <w:color w:val="FF0000"/>
          <w:spacing w:val="-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ast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00AF50"/>
          <w:spacing w:val="-5"/>
          <w:w w:val="100"/>
          <w:b/>
          <w:bCs/>
          <w:position w:val="1"/>
        </w:rPr>
        <w:t>m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6F2F9F"/>
          <w:spacing w:val="3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6F2F9F"/>
          <w:spacing w:val="-6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6F2F9F"/>
          <w:spacing w:val="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56"/>
          <w:szCs w:val="56"/>
          <w:color w:val="6F2F9F"/>
          <w:spacing w:val="-4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ver</w:t>
      </w:r>
      <w:r>
        <w:rPr>
          <w:rFonts w:ascii="Calibri" w:hAnsi="Calibri" w:cs="Calibri" w:eastAsia="Calibri"/>
          <w:sz w:val="56"/>
          <w:szCs w:val="56"/>
          <w:color w:val="6F2F9F"/>
          <w:spacing w:val="-3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56"/>
          <w:szCs w:val="56"/>
          <w:color w:val="6F2F9F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7" w:lineRule="exact"/>
        <w:ind w:left="1386" w:right="6993"/>
        <w:jc w:val="center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shape style="position:absolute;margin-left:355.899994pt;margin-top:5.16pt;width:196.7pt;height:144pt;mso-position-horizontal-relative:page;mso-position-vertical-relative:paragraph;z-index:-5734" type="#_x0000_t75">
            <v:imagedata r:id="rId155" o:title=""/>
          </v:shape>
        </w:pict>
      </w:r>
      <w:r>
        <w:rPr/>
        <w:pict>
          <v:group style="position:absolute;margin-left:54.049999pt;margin-top:-122.68pt;width:492.2pt;height:63.05pt;mso-position-horizontal-relative:page;mso-position-vertical-relative:paragraph;z-index:-5733" coordorigin="1081,-2454" coordsize="9844,1261">
            <v:group style="position:absolute;left:1141;top:-2394;width:9724;height:1141" coordorigin="1141,-2394" coordsize="9724,1141">
              <v:shape style="position:absolute;left:1141;top:-2394;width:9724;height:1141" coordorigin="1141,-2394" coordsize="9724,1141" path="m1141,-1253l10865,-1253,10865,-2394,1141,-2394,1141,-1253xe" filled="f" stroked="t" strokeweight="6pt" strokecolor="#000000">
                <v:path arrowok="t"/>
              </v:shape>
              <v:shape style="position:absolute;left:1200;top:-2263;width:9605;height:878" type="#_x0000_t75">
                <v:imagedata r:id="rId156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car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ot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60" w:after="0" w:line="240" w:lineRule="auto"/>
        <w:ind w:left="1535" w:right="7146"/>
        <w:jc w:val="center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341.804504pt;margin-top:32.781441pt;width:10.395491pt;height:10.388682pt;mso-position-horizontal-relative:page;mso-position-vertical-relative:paragraph;z-index:-5731" coordorigin="6836,656" coordsize="208,208">
            <v:group style="position:absolute;left:6896;top:716;width:88;height:88" coordorigin="6896,716" coordsize="88,88">
              <v:shape style="position:absolute;left:6896;top:716;width:88;height:88" coordorigin="6896,716" coordsize="88,88" path="m6933,716l6914,724,6901,741,6896,764,6904,784,6920,798,6943,803,6964,797,6978,781,6984,759,6983,751,6975,733,6958,720,6933,716e" filled="t" fillcolor="#FBD4B5" stroked="f">
                <v:path arrowok="t"/>
                <v:fill/>
              </v:shape>
            </v:group>
            <v:group style="position:absolute;left:6896;top:716;width:88;height:88" coordorigin="6896,716" coordsize="88,88">
              <v:shape style="position:absolute;left:6896;top:716;width:88;height:88" coordorigin="6896,716" coordsize="88,88" path="m6984,759l6978,781,6964,797,6943,803,6920,798,6904,784,6896,764,6901,741,6914,724,6933,716,6958,720,6975,733,6983,751,6984,759xe" filled="f" stroked="t" strokeweight="2.25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13.369751pt;margin-top:25.487913pt;width:14.80026pt;height:14.767481pt;mso-position-horizontal-relative:page;mso-position-vertical-relative:paragraph;z-index:-5730" coordorigin="6267,510" coordsize="296,295">
            <v:group style="position:absolute;left:6327;top:570;width:176;height:175" coordorigin="6327,570" coordsize="176,175">
              <v:shape style="position:absolute;left:6327;top:570;width:176;height:175" coordorigin="6327,570" coordsize="176,175" path="m6401,570l6348,601,6327,667,6333,688,6375,735,6421,745,6443,741,6492,700,6503,657,6502,641,6470,589,6401,570e" filled="t" fillcolor="#FBD4B5" stroked="f">
                <v:path arrowok="t"/>
                <v:fill/>
              </v:shape>
            </v:group>
            <v:group style="position:absolute;left:6327;top:570;width:176;height:175" coordorigin="6327,570" coordsize="176,175">
              <v:shape style="position:absolute;left:6327;top:570;width:176;height:175" coordorigin="6327,570" coordsize="176,175" path="m6503,657l6479,717,6421,745,6397,742,6343,707,6327,667,6330,642,6363,586,6401,570,6428,572,6485,604,6503,657xe" filled="f" stroked="t" strokeweight="2.25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80.603302pt;margin-top:17.334318pt;width:19.206705pt;height:19.156391pt;mso-position-horizontal-relative:page;mso-position-vertical-relative:paragraph;z-index:-5729" coordorigin="5612,347" coordsize="384,383">
            <v:group style="position:absolute;left:5672;top:407;width:264;height:263" coordorigin="5672,407" coordsize="264,263">
              <v:shape style="position:absolute;left:5672;top:407;width:264;height:263" coordorigin="5672,407" coordsize="264,263" path="m5783,407l5726,431,5686,482,5672,553,5676,574,5709,629,5765,663,5812,670,5835,666,5892,636,5929,582,5936,538,5936,534,5920,475,5876,430,5810,408,5783,407e" filled="t" fillcolor="#FBD4B5" stroked="f">
                <v:path arrowok="t"/>
                <v:fill/>
              </v:shape>
            </v:group>
            <v:group style="position:absolute;left:5672;top:407;width:264;height:263" coordorigin="5672,407" coordsize="264,263">
              <v:shape style="position:absolute;left:5672;top:407;width:264;height:263" coordorigin="5672,407" coordsize="264,263" path="m5936,538l5919,602,5875,649,5812,670,5788,668,5725,643,5684,594,5672,553,5674,527,5697,462,5743,420,5783,407,5810,408,5876,430,5920,475,5936,534,5936,538xe" filled="f" stroked="t" strokeweight="2.25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rd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y.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7" w:lineRule="exact"/>
        <w:ind w:left="821" w:right="-20"/>
        <w:jc w:val="left"/>
        <w:rPr>
          <w:rFonts w:ascii="Verdana" w:hAnsi="Verdana" w:cs="Verdana" w:eastAsia="Verdana"/>
          <w:sz w:val="32"/>
          <w:szCs w:val="32"/>
        </w:rPr>
      </w:pPr>
      <w:rPr/>
      <w:r>
        <w:rPr/>
        <w:pict>
          <v:group style="position:absolute;margin-left:61.317822pt;margin-top:-109.313644pt;width:217.592992pt;height:85.5pt;mso-position-horizontal-relative:page;mso-position-vertical-relative:paragraph;z-index:-5732" coordorigin="1226,-2186" coordsize="4352,1710">
            <v:group style="position:absolute;left:2904;top:-684;width:1106;height:148" coordorigin="2904,-684" coordsize="1106,148">
              <v:shape style="position:absolute;left:2904;top:-684;width:1106;height:148" coordorigin="2904,-684" coordsize="1106,148" path="m4010,-684l2904,-684,2918,-674,2932,-664,2947,-656,2963,-646,2979,-638,2996,-628,3013,-620,3031,-612,3050,-604,3069,-598,3088,-590,3150,-572,3171,-568,3193,-562,3260,-550,3312,-542,3365,-538,3417,-536,3521,-536,3622,-546,3765,-574,3852,-602,3931,-636,3999,-676,4010,-684e" filled="t" fillcolor="#FBD4B5" stroked="f">
                <v:path arrowok="t"/>
                <v:fill/>
              </v:shape>
            </v:group>
            <v:group style="position:absolute;left:1858;top:-826;width:2944;height:196" coordorigin="1858,-826" coordsize="2944,196">
              <v:shape style="position:absolute;left:1858;top:-826;width:2944;height:196" coordorigin="1858,-826" coordsize="2944,196" path="m4801,-826l1858,-826,1863,-820,1866,-818,1900,-792,1978,-744,2068,-704,2221,-660,2331,-642,2445,-632,2503,-630,2562,-630,2679,-638,2736,-646,2793,-656,2904,-684,4010,-684,4029,-698,4056,-720,4080,-746,4100,-770,4663,-770,4678,-774,4715,-786,4750,-800,4782,-816,4801,-826e" filled="t" fillcolor="#FBD4B5" stroked="f">
                <v:path arrowok="t"/>
                <v:fill/>
              </v:shape>
            </v:group>
            <v:group style="position:absolute;left:4100;top:-770;width:563;height:38" coordorigin="4100,-770" coordsize="563,38">
              <v:shape style="position:absolute;left:4100;top:-770;width:563;height:38" coordorigin="4100,-770" coordsize="563,38" path="m4663,-770l4100,-770,4118,-766,4137,-760,4195,-748,4214,-746,4234,-742,4337,-732,4425,-732,4515,-740,4558,-746,4600,-754,4640,-764,4663,-770e" filled="t" fillcolor="#FBD4B5" stroked="f">
                <v:path arrowok="t"/>
                <v:fill/>
              </v:shape>
            </v:group>
            <v:group style="position:absolute;left:1286;top:-1984;width:4232;height:1160" coordorigin="1286,-1984" coordsize="4232,1160">
              <v:shape style="position:absolute;left:1286;top:-1984;width:4232;height:1160" coordorigin="1286,-1984" coordsize="4232,1160" path="m2391,-1984l2259,-1984,2237,-1982,2184,-1978,2082,-1962,1989,-1938,1906,-1908,1832,-1872,1771,-1830,1723,-1786,1688,-1736,1666,-1656,1666,-1630,1672,-1602,1667,-1596,1644,-1596,1621,-1594,1532,-1578,1491,-1566,1472,-1560,1453,-1552,1435,-1546,1417,-1538,1401,-1528,1386,-1520,1328,-1474,1290,-1408,1286,-1374,1288,-1356,1320,-1292,1369,-1248,1436,-1208,1492,-1188,1470,-1174,1420,-1132,1385,-1068,1382,-1034,1385,-1016,1422,-950,1474,-906,1544,-870,1627,-844,1689,-832,1789,-824,1823,-824,1858,-826,4801,-826,4890,-886,4943,-950,4967,-1020,4988,-1022,5009,-1026,5051,-1030,5131,-1046,5150,-1052,5169,-1056,5224,-1074,5301,-1104,5374,-1144,5432,-1188,5475,-1236,5513,-1312,5518,-1364,5515,-1390,5483,-1468,5441,-1516,5383,-1564,5395,-1580,5405,-1598,5414,-1618,5420,-1640,5423,-1662,5422,-1682,5401,-1744,5354,-1802,5282,-1852,5222,-1882,5153,-1908,5075,-1928,5034,-1936,5032,-1940,2660,-1940,2641,-1944,2601,-1956,2540,-1968,2519,-1970,2498,-1974,2477,-1976,2456,-1980,2434,-1982,2412,-1982,2391,-1984e" filled="t" fillcolor="#FBD4B5" stroked="f">
                <v:path arrowok="t"/>
                <v:fill/>
              </v:shape>
            </v:group>
            <v:group style="position:absolute;left:2660;top:-2082;width:2372;height:142" coordorigin="2660,-2082" coordsize="2372,142">
              <v:shape style="position:absolute;left:2660;top:-2082;width:2372;height:142" coordorigin="2660,-2082" coordsize="2372,142" path="m3126,-2082l3046,-2078,2968,-2070,2893,-2054,2824,-2034,2761,-2008,2706,-1976,2660,-1940,5032,-1940,4992,-1996,3479,-2008,3461,-2016,3386,-2044,3327,-2060,3248,-2074,3207,-2078,3126,-2082e" filled="t" fillcolor="#FBD4B5" stroked="f">
                <v:path arrowok="t"/>
                <v:fill/>
              </v:shape>
            </v:group>
            <v:group style="position:absolute;left:2281;top:-1986;width:88;height:2" coordorigin="2281,-1986" coordsize="88,2">
              <v:shape style="position:absolute;left:2281;top:-1986;width:88;height:2" coordorigin="2281,-1986" coordsize="88,2" path="m2347,-1986l2303,-1986,2281,-1984,2369,-1984,2347,-1986e" filled="t" fillcolor="#FBD4B5" stroked="f">
                <v:path arrowok="t"/>
                <v:fill/>
              </v:shape>
            </v:group>
            <v:group style="position:absolute;left:3479;top:-2126;width:1498;height:118" coordorigin="3479,-2126" coordsize="1498,118">
              <v:shape style="position:absolute;left:3479;top:-2126;width:1498;height:118" coordorigin="3479,-2126" coordsize="1498,118" path="m3896,-2126l3862,-2126,3764,-2120,3732,-2114,3701,-2110,3642,-2094,3562,-2064,3497,-2024,3479,-2008,4977,-2008,4960,-2022,4942,-2034,4932,-2040,4207,-2040,4192,-2050,4121,-2084,4059,-2102,3995,-2116,3929,-2124,3896,-2126e" filled="t" fillcolor="#FBD4B5" stroked="f">
                <v:path arrowok="t"/>
                <v:fill/>
              </v:shape>
            </v:group>
            <v:group style="position:absolute;left:4207;top:-2126;width:725;height:86" coordorigin="4207,-2126" coordsize="725,86">
              <v:shape style="position:absolute;left:4207;top:-2126;width:725;height:86" coordorigin="4207,-2126" coordsize="725,86" path="m4568,-2126l4495,-2122,4424,-2114,4356,-2100,4292,-2080,4234,-2056,4207,-2040,4932,-2040,4878,-2068,4815,-2090,4748,-2108,4677,-2120,4568,-2126e" filled="t" fillcolor="#FBD4B5" stroked="f">
                <v:path arrowok="t"/>
                <v:fill/>
              </v:shape>
            </v:group>
            <v:group style="position:absolute;left:1286;top:-2127;width:4232;height:1591" coordorigin="1286,-2127" coordsize="4232,1591">
              <v:shape style="position:absolute;left:1286;top:-2127;width:4232;height:1591" coordorigin="1286,-2127" coordsize="4232,1591" path="m1672,-1603l1666,-1631,1666,-1658,1669,-1685,1704,-1762,1745,-1810,1800,-1854,1868,-1892,1946,-1926,2035,-1952,2132,-1972,2237,-1984,2303,-1987,2325,-1987,2347,-1987,2412,-1984,2477,-1978,2540,-1969,2601,-1956,2660,-1941,2682,-1960,2732,-1994,2791,-2023,2858,-2046,2930,-2064,3007,-2076,3086,-2082,3126,-2083,3167,-2082,3248,-2075,3327,-2061,3386,-2045,3443,-2025,3479,-2010,3497,-2025,3562,-2065,3642,-2095,3701,-2110,3764,-2121,3829,-2126,3862,-2127,3896,-2127,3962,-2122,4027,-2111,4101,-2092,4158,-2069,4207,-2042,4234,-2056,4292,-2081,4356,-2101,4424,-2115,4495,-2124,4568,-2127,4605,-2126,4677,-2121,4748,-2109,4815,-2092,4878,-2069,4942,-2035,4992,-1996,5034,-1938,5075,-1930,5153,-1909,5222,-1884,5282,-1854,5332,-1821,5388,-1765,5418,-1705,5423,-1662,5420,-1641,5414,-1620,5405,-1598,5395,-1582,5383,-1565,5414,-1542,5464,-1494,5497,-1443,5518,-1365,5517,-1339,5492,-1261,5455,-1212,5405,-1166,5339,-1124,5259,-1087,5188,-1063,5111,-1043,5051,-1032,4988,-1024,4967,-1022,4962,-998,4928,-930,4867,-869,4813,-833,4750,-802,4678,-775,4600,-755,4515,-741,4425,-734,4379,-733,4358,-734,4295,-737,4234,-743,4175,-753,4100,-772,4080,-746,4029,-699,3966,-656,3892,-619,3809,-589,3719,-565,3622,-547,3521,-538,3470,-536,3417,-537,3312,-544,3237,-555,3171,-568,3108,-586,3050,-606,2979,-638,2918,-676,2904,-686,2849,-670,2736,-648,2620,-635,2503,-631,2445,-633,2331,-643,2221,-662,2117,-689,2022,-725,1937,-768,1866,-820,1858,-827,1823,-825,1755,-827,1689,-834,1627,-846,1544,-872,1474,-907,1422,-950,1385,-1017,1382,-1035,1382,-1051,1407,-1117,1451,-1162,1492,-1189,1463,-1199,1389,-1235,1334,-1278,1293,-1341,1286,-1375,1287,-1392,1315,-1459,1357,-1501,1417,-1539,1491,-1568,1553,-1584,1621,-1594,1667,-1598,1672,-1603xe" filled="f" stroked="t" strokeweight="2.25pt" strokecolor="#000000">
                <v:path arrowok="t"/>
              </v:shape>
            </v:group>
            <v:group style="position:absolute;left:1511;top:-1195;width:238;height:27" coordorigin="1511,-1195" coordsize="238,27">
              <v:shape style="position:absolute;left:1511;top:-1195;width:238;height:27" coordorigin="1511,-1195" coordsize="238,27" path="m1749,-1169l1728,-1168,1708,-1168,1687,-1168,1626,-1173,1548,-1186,1529,-1190,1511,-1195e" filled="f" stroked="t" strokeweight="2.25pt" strokecolor="#000000">
                <v:path arrowok="t"/>
              </v:shape>
            </v:group>
            <v:group style="position:absolute;left:1869;top:-848;width:99;height:14" coordorigin="1869,-848" coordsize="99,14">
              <v:shape style="position:absolute;left:1869;top:-848;width:99;height:14" coordorigin="1869,-848" coordsize="99,14" path="m1968,-848l1948,-844,1929,-841,1909,-838,1889,-836,1869,-834e" filled="f" stroked="t" strokeweight="2.25pt" strokecolor="#000000">
                <v:path arrowok="t"/>
              </v:shape>
            </v:group>
            <v:group style="position:absolute;left:2843;top:-749;width:59;height:56" coordorigin="2843,-749" coordsize="59,56">
              <v:shape style="position:absolute;left:2843;top:-749;width:59;height:56" coordorigin="2843,-749" coordsize="59,56" path="m2902,-693l2885,-707,2870,-720,2856,-734,2843,-749e" filled="f" stroked="t" strokeweight="2.25pt" strokecolor="#000000">
                <v:path arrowok="t"/>
              </v:shape>
            </v:group>
            <v:group style="position:absolute;left:4091;top:-853;width:19;height:56" coordorigin="4091,-853" coordsize="19,56">
              <v:shape style="position:absolute;left:4091;top:-853;width:19;height:56" coordorigin="4091,-853" coordsize="19,56" path="m4110,-853l4106,-834,4100,-815,4091,-797e" filled="f" stroked="t" strokeweight="2.25pt" strokecolor="#000000">
                <v:path arrowok="t"/>
              </v:shape>
            </v:group>
            <v:group style="position:absolute;left:4629;top:-1287;width:318;height:263" coordorigin="4629,-1287" coordsize="318,263">
              <v:shape style="position:absolute;left:4629;top:-1287;width:318;height:263" coordorigin="4629,-1287" coordsize="318,263" path="m4629,-1287l4712,-1262,4784,-1230,4845,-1193,4892,-1151,4933,-1090,4946,-1041,4947,-1025e" filled="f" stroked="t" strokeweight="2.25pt" strokecolor="#000000">
                <v:path arrowok="t"/>
              </v:shape>
            </v:group>
            <v:group style="position:absolute;left:5250;top:-1567;width:128;height:93" coordorigin="5250,-1567" coordsize="128,93">
              <v:shape style="position:absolute;left:5250;top:-1567;width:128;height:93" coordorigin="5250,-1567" coordsize="128,93" path="m5379,-1567l5324,-1517,5271,-1484,5250,-1474e" filled="f" stroked="t" strokeweight="2.25pt" strokecolor="#000000">
                <v:path arrowok="t"/>
              </v:shape>
            </v:group>
            <v:group style="position:absolute;left:5039;top:-1932;width:7;height:39" coordorigin="5039,-1932" coordsize="7,39">
              <v:shape style="position:absolute;left:5039;top:-1932;width:7;height:39" coordorigin="5039,-1932" coordsize="7,39" path="m5039,-1932l5044,-1913,5046,-1893e" filled="f" stroked="t" strokeweight="2.25pt" strokecolor="#000000">
                <v:path arrowok="t"/>
              </v:shape>
            </v:group>
            <v:group style="position:absolute;left:4135;top:-2038;width:60;height:51" coordorigin="4135,-2038" coordsize="60,51">
              <v:shape style="position:absolute;left:4135;top:-2038;width:60;height:51" coordorigin="4135,-2038" coordsize="60,51" path="m4135,-1987l4147,-2000,4161,-2013,4177,-2026,4194,-2038e" filled="f" stroked="t" strokeweight="2.25pt" strokecolor="#000000">
                <v:path arrowok="t"/>
              </v:shape>
            </v:group>
            <v:group style="position:absolute;left:3456;top:-2008;width:33;height:50" coordorigin="3456,-2008" coordsize="33,50">
              <v:shape style="position:absolute;left:3456;top:-2008;width:33;height:50" coordorigin="3456,-2008" coordsize="33,50" path="m3456,-1958l3465,-1975,3476,-1992,3489,-2008e" filled="f" stroked="t" strokeweight="2.25pt" strokecolor="#000000">
                <v:path arrowok="t"/>
              </v:shape>
            </v:group>
            <v:group style="position:absolute;left:2660;top:-1941;width:113;height:43" coordorigin="2660,-1941" coordsize="113,43">
              <v:shape style="position:absolute;left:2660;top:-1941;width:113;height:43" coordorigin="2660,-1941" coordsize="113,43" path="m2660,-1941l2718,-1921,2755,-1906,2773,-1898e" filled="f" stroked="t" strokeweight="2.25pt" strokecolor="#000000">
                <v:path arrowok="t"/>
              </v:shape>
            </v:group>
            <v:group style="position:absolute;left:1676;top:-1588;width:17;height:37" coordorigin="1676,-1588" coordsize="17,37">
              <v:shape style="position:absolute;left:1676;top:-1588;width:17;height:37" coordorigin="1676,-1588" coordsize="17,37" path="m1694,-1551l1684,-1569,1676,-1588e" filled="f" stroked="t" strokeweight="2.25pt" strokecolor="#000000">
                <v:path arrowok="t"/>
              </v:shape>
              <v:shape style="position:absolute;left:1896;top:-1796;width:2717;height:845" type="#_x0000_t75">
                <v:imagedata r:id="rId157" o:title=""/>
              </v:shape>
            </v:group>
            <w10:wrap type="none"/>
          </v:group>
        </w:pic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2"/>
        </w:rPr>
        <w:t>P</w:t>
      </w:r>
      <w:r>
        <w:rPr>
          <w:rFonts w:ascii="Verdana" w:hAnsi="Verdana" w:cs="Verdana" w:eastAsia="Verdana"/>
          <w:sz w:val="32"/>
          <w:szCs w:val="32"/>
          <w:spacing w:val="2"/>
          <w:w w:val="100"/>
          <w:position w:val="-2"/>
        </w:rPr>
        <w:t>r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es</w:t>
      </w:r>
      <w:r>
        <w:rPr>
          <w:rFonts w:ascii="Verdana" w:hAnsi="Verdana" w:cs="Verdana" w:eastAsia="Verdana"/>
          <w:sz w:val="32"/>
          <w:szCs w:val="32"/>
          <w:spacing w:val="1"/>
          <w:w w:val="100"/>
          <w:position w:val="-2"/>
        </w:rPr>
        <w:t>e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2"/>
        </w:rPr>
        <w:t>n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t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2"/>
        </w:rPr>
        <w:t>t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e</w:t>
      </w:r>
      <w:r>
        <w:rPr>
          <w:rFonts w:ascii="Verdana" w:hAnsi="Verdana" w:cs="Verdana" w:eastAsia="Verdana"/>
          <w:sz w:val="32"/>
          <w:szCs w:val="32"/>
          <w:spacing w:val="-1"/>
          <w:w w:val="100"/>
          <w:position w:val="-2"/>
        </w:rPr>
        <w:t>n</w:t>
      </w:r>
      <w:r>
        <w:rPr>
          <w:rFonts w:ascii="Verdana" w:hAnsi="Verdana" w:cs="Verdana" w:eastAsia="Verdana"/>
          <w:sz w:val="32"/>
          <w:szCs w:val="32"/>
          <w:spacing w:val="-5"/>
          <w:w w:val="100"/>
          <w:position w:val="-2"/>
        </w:rPr>
        <w:t>s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e:</w:t>
      </w:r>
      <w:r>
        <w:rPr>
          <w:rFonts w:ascii="Verdana" w:hAnsi="Verdana" w:cs="Verdana" w:eastAsia="Verdana"/>
          <w:sz w:val="32"/>
          <w:szCs w:val="32"/>
          <w:spacing w:val="-4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spacing w:val="6"/>
          <w:w w:val="100"/>
          <w:position w:val="-2"/>
        </w:rPr>
        <w:t>I</w:t>
      </w:r>
      <w:r>
        <w:rPr>
          <w:rFonts w:ascii="Arial" w:hAnsi="Arial" w:cs="Arial" w:eastAsia="Arial"/>
          <w:sz w:val="28"/>
          <w:szCs w:val="28"/>
          <w:color w:val="FF0000"/>
          <w:spacing w:val="6"/>
          <w:w w:val="100"/>
          <w:b/>
          <w:bCs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-2"/>
          <w:w w:val="100"/>
          <w:b/>
          <w:bCs/>
          <w:u w:val="thick" w:color="FF0000"/>
          <w:position w:val="-2"/>
        </w:rPr>
        <w:t> </w:t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  <w:t>e</w:t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  <w:t>a</w:t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0"/>
          <w:w w:val="100"/>
          <w:b/>
          <w:bCs/>
          <w:u w:val="thick" w:color="FF0000"/>
          <w:position w:val="-2"/>
        </w:rPr>
        <w:t>t</w:t>
      </w:r>
      <w:r>
        <w:rPr>
          <w:rFonts w:ascii="Arial" w:hAnsi="Arial" w:cs="Arial" w:eastAsia="Arial"/>
          <w:sz w:val="28"/>
          <w:szCs w:val="28"/>
          <w:color w:val="FF0000"/>
          <w:spacing w:val="-7"/>
          <w:w w:val="100"/>
          <w:b/>
          <w:bCs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a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ca</w:t>
      </w:r>
      <w:r>
        <w:rPr>
          <w:rFonts w:ascii="Verdana" w:hAnsi="Verdana" w:cs="Verdana" w:eastAsia="Verdana"/>
          <w:sz w:val="32"/>
          <w:szCs w:val="32"/>
          <w:color w:val="000000"/>
          <w:spacing w:val="1"/>
          <w:w w:val="100"/>
          <w:position w:val="-2"/>
        </w:rPr>
        <w:t>r</w:t>
      </w:r>
      <w:r>
        <w:rPr>
          <w:rFonts w:ascii="Verdana" w:hAnsi="Verdana" w:cs="Verdana" w:eastAsia="Verdana"/>
          <w:sz w:val="32"/>
          <w:szCs w:val="32"/>
          <w:color w:val="000000"/>
          <w:spacing w:val="-3"/>
          <w:w w:val="100"/>
          <w:position w:val="-2"/>
        </w:rPr>
        <w:t>r</w:t>
      </w:r>
      <w:r>
        <w:rPr>
          <w:rFonts w:ascii="Verdana" w:hAnsi="Verdana" w:cs="Verdana" w:eastAsia="Verdana"/>
          <w:sz w:val="32"/>
          <w:szCs w:val="32"/>
          <w:color w:val="000000"/>
          <w:spacing w:val="1"/>
          <w:w w:val="100"/>
          <w:position w:val="-2"/>
        </w:rPr>
        <w:t>o</w:t>
      </w:r>
      <w:r>
        <w:rPr>
          <w:rFonts w:ascii="Verdana" w:hAnsi="Verdana" w:cs="Verdana" w:eastAsia="Verdana"/>
          <w:sz w:val="32"/>
          <w:szCs w:val="32"/>
          <w:color w:val="000000"/>
          <w:spacing w:val="-2"/>
          <w:w w:val="100"/>
          <w:position w:val="-2"/>
        </w:rPr>
        <w:t>t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.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20" w:h="16840"/>
          <w:pgMar w:top="1200" w:bottom="280" w:left="980" w:right="740"/>
        </w:sectPr>
      </w:pPr>
      <w:rPr/>
    </w:p>
    <w:p>
      <w:pPr>
        <w:spacing w:before="6" w:after="0" w:line="377" w:lineRule="exact"/>
        <w:ind w:left="826" w:right="-88"/>
        <w:jc w:val="left"/>
        <w:rPr>
          <w:rFonts w:ascii="Verdana" w:hAnsi="Verdana" w:cs="Verdana" w:eastAsia="Verdana"/>
          <w:sz w:val="32"/>
          <w:szCs w:val="32"/>
        </w:rPr>
      </w:pPr>
      <w:rPr/>
      <w:r>
        <w:rPr>
          <w:rFonts w:ascii="Verdana" w:hAnsi="Verdana" w:cs="Verdana" w:eastAsia="Verdana"/>
          <w:sz w:val="32"/>
          <w:szCs w:val="32"/>
          <w:spacing w:val="-2"/>
          <w:w w:val="100"/>
          <w:position w:val="-2"/>
        </w:rPr>
        <w:t>P</w:t>
      </w:r>
      <w:r>
        <w:rPr>
          <w:rFonts w:ascii="Verdana" w:hAnsi="Verdana" w:cs="Verdana" w:eastAsia="Verdana"/>
          <w:sz w:val="32"/>
          <w:szCs w:val="32"/>
          <w:spacing w:val="-1"/>
          <w:w w:val="100"/>
          <w:position w:val="-2"/>
        </w:rPr>
        <w:t>a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st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2"/>
        </w:rPr>
        <w:t>t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e</w:t>
      </w:r>
      <w:r>
        <w:rPr>
          <w:rFonts w:ascii="Verdana" w:hAnsi="Verdana" w:cs="Verdana" w:eastAsia="Verdana"/>
          <w:sz w:val="32"/>
          <w:szCs w:val="32"/>
          <w:spacing w:val="-1"/>
          <w:w w:val="100"/>
          <w:position w:val="-2"/>
        </w:rPr>
        <w:t>n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se:</w:t>
      </w:r>
      <w:r>
        <w:rPr>
          <w:rFonts w:ascii="Verdana" w:hAnsi="Verdana" w:cs="Verdana" w:eastAsia="Verdana"/>
          <w:sz w:val="32"/>
          <w:szCs w:val="32"/>
          <w:spacing w:val="-4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2"/>
        </w:rPr>
        <w:t>I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0"/>
        </w:rPr>
      </w:r>
    </w:p>
    <w:p>
      <w:pPr>
        <w:spacing w:before="6" w:after="0" w:line="377" w:lineRule="exact"/>
        <w:ind w:right="-20"/>
        <w:jc w:val="left"/>
        <w:rPr>
          <w:rFonts w:ascii="Verdana" w:hAnsi="Verdana" w:cs="Verdana" w:eastAsia="Verdana"/>
          <w:sz w:val="32"/>
          <w:szCs w:val="32"/>
        </w:rPr>
      </w:pPr>
      <w:rPr/>
      <w:r>
        <w:rPr/>
        <w:br w:type="column"/>
      </w:r>
      <w:r>
        <w:rPr>
          <w:rFonts w:ascii="Arial" w:hAnsi="Arial" w:cs="Arial" w:eastAsia="Arial"/>
          <w:sz w:val="28"/>
          <w:szCs w:val="28"/>
          <w:color w:val="FF0000"/>
          <w:w w:val="99"/>
          <w:b/>
          <w:bCs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  <w:t>a</w:t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  <w:t>t</w:t>
      </w:r>
      <w:r>
        <w:rPr>
          <w:rFonts w:ascii="Arial" w:hAnsi="Arial" w:cs="Arial" w:eastAsia="Arial"/>
          <w:sz w:val="28"/>
          <w:szCs w:val="28"/>
          <w:color w:val="FF0000"/>
          <w:spacing w:val="-1"/>
          <w:w w:val="100"/>
          <w:b/>
          <w:bCs/>
          <w:u w:val="thick" w:color="FF0000"/>
          <w:position w:val="-2"/>
        </w:rPr>
      </w:r>
      <w:r>
        <w:rPr>
          <w:rFonts w:ascii="Arial" w:hAnsi="Arial" w:cs="Arial" w:eastAsia="Arial"/>
          <w:sz w:val="28"/>
          <w:szCs w:val="28"/>
          <w:color w:val="FF0000"/>
          <w:spacing w:val="0"/>
          <w:w w:val="100"/>
          <w:b/>
          <w:bCs/>
          <w:u w:val="thick" w:color="FF0000"/>
          <w:position w:val="-2"/>
        </w:rPr>
        <w:t>e</w:t>
      </w:r>
      <w:r>
        <w:rPr>
          <w:rFonts w:ascii="Arial" w:hAnsi="Arial" w:cs="Arial" w:eastAsia="Arial"/>
          <w:sz w:val="28"/>
          <w:szCs w:val="28"/>
          <w:color w:val="FF0000"/>
          <w:spacing w:val="-6"/>
          <w:w w:val="100"/>
          <w:b/>
          <w:bCs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a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 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ca</w:t>
      </w:r>
      <w:r>
        <w:rPr>
          <w:rFonts w:ascii="Verdana" w:hAnsi="Verdana" w:cs="Verdana" w:eastAsia="Verdana"/>
          <w:sz w:val="32"/>
          <w:szCs w:val="32"/>
          <w:color w:val="000000"/>
          <w:spacing w:val="1"/>
          <w:w w:val="100"/>
          <w:position w:val="-2"/>
        </w:rPr>
        <w:t>r</w:t>
      </w:r>
      <w:r>
        <w:rPr>
          <w:rFonts w:ascii="Verdana" w:hAnsi="Verdana" w:cs="Verdana" w:eastAsia="Verdana"/>
          <w:sz w:val="32"/>
          <w:szCs w:val="32"/>
          <w:color w:val="000000"/>
          <w:spacing w:val="2"/>
          <w:w w:val="100"/>
          <w:position w:val="-2"/>
        </w:rPr>
        <w:t>r</w:t>
      </w:r>
      <w:r>
        <w:rPr>
          <w:rFonts w:ascii="Verdana" w:hAnsi="Verdana" w:cs="Verdana" w:eastAsia="Verdana"/>
          <w:sz w:val="32"/>
          <w:szCs w:val="32"/>
          <w:color w:val="000000"/>
          <w:spacing w:val="1"/>
          <w:w w:val="100"/>
          <w:position w:val="-2"/>
        </w:rPr>
        <w:t>o</w:t>
      </w:r>
      <w:r>
        <w:rPr>
          <w:rFonts w:ascii="Verdana" w:hAnsi="Verdana" w:cs="Verdana" w:eastAsia="Verdana"/>
          <w:sz w:val="32"/>
          <w:szCs w:val="32"/>
          <w:color w:val="000000"/>
          <w:spacing w:val="-2"/>
          <w:w w:val="100"/>
          <w:position w:val="-2"/>
        </w:rPr>
        <w:t>t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-2"/>
        </w:rPr>
        <w:t>.</w:t>
      </w:r>
      <w:r>
        <w:rPr>
          <w:rFonts w:ascii="Verdana" w:hAnsi="Verdana" w:cs="Verdana" w:eastAsia="Verdana"/>
          <w:sz w:val="32"/>
          <w:szCs w:val="3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980" w:right="740"/>
          <w:cols w:num="2" w:equalWidth="0">
            <w:col w:w="2886" w:space="115"/>
            <w:col w:w="7199"/>
          </w:cols>
        </w:sectPr>
      </w:pPr>
      <w:rPr/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22.875pt;margin-top:22.874983pt;width:549.694pt;height:796.386pt;mso-position-horizontal-relative:page;mso-position-vertical-relative:page;z-index:-5728" coordorigin="458,457" coordsize="10994,1592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exact"/>
        <w:ind w:left="110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Arial" w:hAnsi="Arial" w:cs="Arial" w:eastAsia="Arial"/>
          <w:sz w:val="30"/>
          <w:szCs w:val="30"/>
          <w:b/>
          <w:bCs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se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st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v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b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f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ch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8" w:after="0" w:line="480" w:lineRule="auto"/>
        <w:ind w:left="2981" w:right="2521" w:firstLine="-2871"/>
        <w:jc w:val="left"/>
        <w:tabs>
          <w:tab w:pos="5260" w:val="left"/>
        </w:tabs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1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W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v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5"/>
          <w:w w:val="100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s</w:t>
      </w:r>
      <w:r>
        <w:rPr>
          <w:rFonts w:ascii="Verdana" w:hAnsi="Verdana" w:cs="Verdana" w:eastAsia="Verdana"/>
          <w:sz w:val="28"/>
          <w:szCs w:val="28"/>
          <w:spacing w:val="-8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l</w:t>
      </w:r>
      <w:r>
        <w:rPr>
          <w:rFonts w:ascii="Verdana" w:hAnsi="Verdana" w:cs="Verdana" w:eastAsia="Verdana"/>
          <w:sz w:val="28"/>
          <w:szCs w:val="28"/>
          <w:spacing w:val="-6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6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(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color w:val="006FC0"/>
          <w:spacing w:val="-1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o</w:t>
      </w:r>
      <w:r>
        <w:rPr>
          <w:rFonts w:ascii="Verdana" w:hAnsi="Verdana" w:cs="Verdana" w:eastAsia="Verdana"/>
          <w:sz w:val="28"/>
          <w:szCs w:val="28"/>
          <w:color w:val="006FC0"/>
          <w:spacing w:val="1"/>
          <w:w w:val="100"/>
          <w:b/>
          <w:bCs/>
        </w:rPr>
        <w:t>w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8"/>
          <w:szCs w:val="28"/>
          <w:color w:val="006FC0"/>
          <w:spacing w:val="-11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color w:val="006FC0"/>
          <w:spacing w:val="-1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w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</w:rPr>
      </w:r>
    </w:p>
    <w:p>
      <w:pPr>
        <w:spacing w:before="9" w:after="0" w:line="340" w:lineRule="exact"/>
        <w:ind w:left="110" w:right="426"/>
        <w:jc w:val="left"/>
        <w:tabs>
          <w:tab w:pos="4580" w:val="left"/>
        </w:tabs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2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-8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4"/>
          <w:w w:val="100"/>
          <w:b/>
          <w:bCs/>
        </w:rPr>
        <w:t>_</w:t>
      </w:r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-5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rm</w:t>
      </w:r>
      <w:r>
        <w:rPr>
          <w:rFonts w:ascii="Verdana" w:hAnsi="Verdana" w:cs="Verdana" w:eastAsia="Verdana"/>
          <w:sz w:val="28"/>
          <w:szCs w:val="28"/>
          <w:spacing w:val="-7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w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-6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s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f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ll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o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w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s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t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spacing w:val="6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s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261" w:right="-20"/>
        <w:jc w:val="left"/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(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b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o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8"/>
          <w:szCs w:val="28"/>
          <w:color w:val="006FC0"/>
          <w:spacing w:val="-12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b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10" w:right="-20"/>
        <w:jc w:val="left"/>
        <w:tabs>
          <w:tab w:pos="4620" w:val="left"/>
        </w:tabs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3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-5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og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_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_</w:t>
      </w:r>
      <w:r>
        <w:rPr>
          <w:rFonts w:ascii="Verdana" w:hAnsi="Verdana" w:cs="Verdana" w:eastAsia="Verdana"/>
          <w:sz w:val="28"/>
          <w:szCs w:val="28"/>
          <w:spacing w:val="-6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ho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l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-6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spacing w:val="-5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b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ck</w:t>
      </w:r>
      <w:r>
        <w:rPr>
          <w:rFonts w:ascii="Verdana" w:hAnsi="Verdana" w:cs="Verdana" w:eastAsia="Verdana"/>
          <w:sz w:val="28"/>
          <w:szCs w:val="28"/>
          <w:spacing w:val="-7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y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0"/>
          <w:w w:val="10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981" w:right="-20"/>
        <w:jc w:val="left"/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(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g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8"/>
          <w:szCs w:val="28"/>
          <w:color w:val="006FC0"/>
          <w:spacing w:val="-7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color w:val="006FC0"/>
          <w:spacing w:val="-2"/>
          <w:w w:val="100"/>
          <w:b/>
          <w:bCs/>
        </w:rPr>
        <w:t>u</w:t>
      </w:r>
      <w:r>
        <w:rPr>
          <w:rFonts w:ascii="Verdana" w:hAnsi="Verdana" w:cs="Verdana" w:eastAsia="Verdana"/>
          <w:sz w:val="28"/>
          <w:szCs w:val="28"/>
          <w:color w:val="006FC0"/>
          <w:spacing w:val="4"/>
          <w:w w:val="100"/>
          <w:b/>
          <w:bCs/>
        </w:rPr>
        <w:t>g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480" w:lineRule="auto"/>
        <w:ind w:left="2261" w:right="1398" w:firstLine="-2151"/>
        <w:jc w:val="left"/>
        <w:tabs>
          <w:tab w:pos="4320" w:val="left"/>
        </w:tabs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4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spacing w:val="5"/>
          <w:w w:val="100"/>
          <w:b/>
          <w:bCs/>
        </w:rPr>
        <w:t>o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_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5"/>
          <w:w w:val="100"/>
          <w:b/>
          <w:bCs/>
        </w:rPr>
        <w:t>c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u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p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ca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s</w:t>
      </w:r>
      <w:r>
        <w:rPr>
          <w:rFonts w:ascii="Verdana" w:hAnsi="Verdana" w:cs="Verdana" w:eastAsia="Verdana"/>
          <w:sz w:val="28"/>
          <w:szCs w:val="28"/>
          <w:spacing w:val="-18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</w:rPr>
        <w:t>f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or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y</w:t>
      </w:r>
      <w:r>
        <w:rPr>
          <w:rFonts w:ascii="Verdana" w:hAnsi="Verdana" w:cs="Verdana" w:eastAsia="Verdana"/>
          <w:sz w:val="28"/>
          <w:szCs w:val="28"/>
          <w:spacing w:val="-5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</w:rPr>
        <w:t>b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</w:rPr>
        <w:t>h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</w:rPr>
        <w:t>y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(</w:t>
      </w:r>
      <w:r>
        <w:rPr>
          <w:rFonts w:ascii="Verdana" w:hAnsi="Verdana" w:cs="Verdana" w:eastAsia="Verdana"/>
          <w:sz w:val="28"/>
          <w:szCs w:val="28"/>
          <w:color w:val="006FC0"/>
          <w:spacing w:val="-2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k</w:t>
      </w:r>
      <w:r>
        <w:rPr>
          <w:rFonts w:ascii="Verdana" w:hAnsi="Verdana" w:cs="Verdana" w:eastAsia="Verdana"/>
          <w:sz w:val="28"/>
          <w:szCs w:val="28"/>
          <w:color w:val="006FC0"/>
          <w:spacing w:val="3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8"/>
          <w:szCs w:val="28"/>
          <w:color w:val="006FC0"/>
          <w:spacing w:val="-11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color w:val="006FC0"/>
          <w:spacing w:val="-2"/>
          <w:w w:val="100"/>
          <w:b/>
          <w:bCs/>
        </w:rPr>
        <w:t>m</w:t>
      </w:r>
      <w:r>
        <w:rPr>
          <w:rFonts w:ascii="Verdana" w:hAnsi="Verdana" w:cs="Verdana" w:eastAsia="Verdana"/>
          <w:sz w:val="28"/>
          <w:szCs w:val="28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d</w:t>
      </w:r>
      <w:r>
        <w:rPr>
          <w:rFonts w:ascii="Verdana" w:hAnsi="Verdana" w:cs="Verdana" w:eastAsia="Verdana"/>
          <w:sz w:val="28"/>
          <w:szCs w:val="28"/>
          <w:color w:val="006FC0"/>
          <w:spacing w:val="4"/>
          <w:w w:val="100"/>
          <w:b/>
          <w:bCs/>
        </w:rPr>
        <w:t>e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39" w:lineRule="exact"/>
        <w:ind w:left="110" w:right="-20"/>
        <w:jc w:val="left"/>
        <w:tabs>
          <w:tab w:pos="4760" w:val="left"/>
          <w:tab w:pos="6340" w:val="left"/>
        </w:tabs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  <w:position w:val="1"/>
        </w:rPr>
        <w:t>5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.</w:t>
      </w:r>
      <w:r>
        <w:rPr>
          <w:rFonts w:ascii="Verdana" w:hAnsi="Verdana" w:cs="Verdana" w:eastAsia="Verdana"/>
          <w:sz w:val="28"/>
          <w:szCs w:val="28"/>
          <w:spacing w:val="-3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position w:val="1"/>
        </w:rPr>
        <w:t>W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h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position w:val="1"/>
        </w:rPr>
        <w:t>e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n</w:t>
      </w:r>
      <w:r>
        <w:rPr>
          <w:rFonts w:ascii="Verdana" w:hAnsi="Verdana" w:cs="Verdana" w:eastAsia="Verdana"/>
          <w:sz w:val="28"/>
          <w:szCs w:val="28"/>
          <w:spacing w:val="-6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e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position w:val="1"/>
        </w:rPr>
        <w:t>p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h</w:t>
      </w:r>
      <w:r>
        <w:rPr>
          <w:rFonts w:ascii="Verdana" w:hAnsi="Verdana" w:cs="Verdana" w:eastAsia="Verdana"/>
          <w:sz w:val="28"/>
          <w:szCs w:val="28"/>
          <w:spacing w:val="5"/>
          <w:w w:val="100"/>
          <w:b/>
          <w:bCs/>
          <w:position w:val="1"/>
        </w:rPr>
        <w:t>o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n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e</w:t>
      </w:r>
      <w:r>
        <w:rPr>
          <w:rFonts w:ascii="Verdana" w:hAnsi="Verdana" w:cs="Verdana" w:eastAsia="Verdana"/>
          <w:sz w:val="28"/>
          <w:szCs w:val="28"/>
          <w:spacing w:val="-5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u w:val="thick" w:color="000000"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  <w:position w:val="1"/>
        </w:rPr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  <w:position w:val="1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position w:val="1"/>
        </w:rPr>
        <w:t>_</w:t>
      </w:r>
      <w:r>
        <w:rPr>
          <w:rFonts w:ascii="Verdana" w:hAnsi="Verdana" w:cs="Verdana" w:eastAsia="Verdana"/>
          <w:sz w:val="28"/>
          <w:szCs w:val="28"/>
          <w:spacing w:val="-1"/>
          <w:w w:val="100"/>
          <w:b/>
          <w:bCs/>
          <w:u w:val="thick" w:color="000000"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  <w:position w:val="1"/>
        </w:rPr>
        <w:tab/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u w:val="thick" w:color="000000"/>
          <w:position w:val="1"/>
        </w:rPr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t</w:t>
      </w:r>
      <w:r>
        <w:rPr>
          <w:rFonts w:ascii="Verdana" w:hAnsi="Verdana" w:cs="Verdana" w:eastAsia="Verdana"/>
          <w:sz w:val="28"/>
          <w:szCs w:val="28"/>
          <w:spacing w:val="-2"/>
          <w:w w:val="100"/>
          <w:b/>
          <w:bCs/>
          <w:position w:val="1"/>
        </w:rPr>
        <w:t>h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e</w:t>
      </w:r>
      <w:r>
        <w:rPr>
          <w:rFonts w:ascii="Verdana" w:hAnsi="Verdana" w:cs="Verdana" w:eastAsia="Verdana"/>
          <w:sz w:val="28"/>
          <w:szCs w:val="28"/>
          <w:spacing w:val="-4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position w:val="1"/>
        </w:rPr>
        <w:t>b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  <w:position w:val="1"/>
        </w:rPr>
        <w:t>a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position w:val="1"/>
        </w:rPr>
        <w:t>b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y</w:t>
      </w:r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  <w:position w:val="1"/>
        </w:rPr>
        <w:t>w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o</w:t>
      </w:r>
      <w:r>
        <w:rPr>
          <w:rFonts w:ascii="Verdana" w:hAnsi="Verdana" w:cs="Verdana" w:eastAsia="Verdana"/>
          <w:sz w:val="28"/>
          <w:szCs w:val="28"/>
          <w:spacing w:val="1"/>
          <w:w w:val="100"/>
          <w:b/>
          <w:bCs/>
          <w:position w:val="1"/>
        </w:rPr>
        <w:t>k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e</w:t>
      </w:r>
      <w:r>
        <w:rPr>
          <w:rFonts w:ascii="Verdana" w:hAnsi="Verdana" w:cs="Verdana" w:eastAsia="Verdana"/>
          <w:sz w:val="28"/>
          <w:szCs w:val="28"/>
          <w:spacing w:val="-7"/>
          <w:w w:val="100"/>
          <w:b/>
          <w:bCs/>
          <w:position w:val="1"/>
        </w:rPr>
        <w:t> 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u</w:t>
      </w:r>
      <w:r>
        <w:rPr>
          <w:rFonts w:ascii="Verdana" w:hAnsi="Verdana" w:cs="Verdana" w:eastAsia="Verdana"/>
          <w:sz w:val="28"/>
          <w:szCs w:val="28"/>
          <w:spacing w:val="3"/>
          <w:w w:val="100"/>
          <w:b/>
          <w:bCs/>
          <w:position w:val="1"/>
        </w:rPr>
        <w:t>p</w:t>
      </w:r>
      <w:r>
        <w:rPr>
          <w:rFonts w:ascii="Verdana" w:hAnsi="Verdana" w:cs="Verdana" w:eastAsia="Verdana"/>
          <w:sz w:val="28"/>
          <w:szCs w:val="28"/>
          <w:spacing w:val="0"/>
          <w:w w:val="100"/>
          <w:b/>
          <w:bCs/>
          <w:position w:val="1"/>
        </w:rPr>
        <w:t>.</w:t>
      </w:r>
      <w:r>
        <w:rPr>
          <w:rFonts w:ascii="Verdana" w:hAnsi="Verdana" w:cs="Verdana" w:eastAsia="Verdana"/>
          <w:sz w:val="28"/>
          <w:szCs w:val="28"/>
          <w:spacing w:val="0"/>
          <w:w w:val="100"/>
          <w:position w:val="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661" w:right="4570"/>
        <w:jc w:val="center"/>
        <w:rPr>
          <w:rFonts w:ascii="Verdana" w:hAnsi="Verdana" w:cs="Verdana" w:eastAsia="Verdana"/>
          <w:sz w:val="28"/>
          <w:szCs w:val="28"/>
        </w:rPr>
      </w:pPr>
      <w:rPr/>
      <w:r>
        <w:rPr>
          <w:rFonts w:ascii="Verdana" w:hAnsi="Verdana" w:cs="Verdana" w:eastAsia="Verdana"/>
          <w:sz w:val="28"/>
          <w:szCs w:val="28"/>
          <w:spacing w:val="2"/>
          <w:w w:val="100"/>
          <w:b/>
          <w:bCs/>
        </w:rPr>
        <w:t>(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a</w:t>
      </w:r>
      <w:r>
        <w:rPr>
          <w:rFonts w:ascii="Verdana" w:hAnsi="Verdana" w:cs="Verdana" w:eastAsia="Verdana"/>
          <w:sz w:val="28"/>
          <w:szCs w:val="28"/>
          <w:color w:val="006FC0"/>
          <w:spacing w:val="-2"/>
          <w:w w:val="100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color w:val="006FC0"/>
          <w:spacing w:val="2"/>
          <w:w w:val="100"/>
          <w:b/>
          <w:bCs/>
        </w:rPr>
        <w:t>g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8"/>
          <w:szCs w:val="28"/>
          <w:color w:val="006FC0"/>
          <w:spacing w:val="-10"/>
          <w:w w:val="100"/>
          <w:b/>
          <w:bCs/>
        </w:rPr>
        <w:t> </w:t>
      </w:r>
      <w:r>
        <w:rPr>
          <w:rFonts w:ascii="Verdana" w:hAnsi="Verdana" w:cs="Verdana" w:eastAsia="Verdana"/>
          <w:sz w:val="28"/>
          <w:szCs w:val="28"/>
          <w:color w:val="006FC0"/>
          <w:spacing w:val="0"/>
          <w:w w:val="99"/>
          <w:b/>
          <w:bCs/>
        </w:rPr>
        <w:t>r</w:t>
      </w:r>
      <w:r>
        <w:rPr>
          <w:rFonts w:ascii="Verdana" w:hAnsi="Verdana" w:cs="Verdana" w:eastAsia="Verdana"/>
          <w:sz w:val="28"/>
          <w:szCs w:val="28"/>
          <w:color w:val="006FC0"/>
          <w:spacing w:val="1"/>
          <w:w w:val="99"/>
          <w:b/>
          <w:bCs/>
        </w:rPr>
        <w:t>i</w:t>
      </w:r>
      <w:r>
        <w:rPr>
          <w:rFonts w:ascii="Verdana" w:hAnsi="Verdana" w:cs="Verdana" w:eastAsia="Verdana"/>
          <w:sz w:val="28"/>
          <w:szCs w:val="28"/>
          <w:color w:val="006FC0"/>
          <w:spacing w:val="-2"/>
          <w:w w:val="99"/>
          <w:b/>
          <w:bCs/>
        </w:rPr>
        <w:t>n</w:t>
      </w:r>
      <w:r>
        <w:rPr>
          <w:rFonts w:ascii="Verdana" w:hAnsi="Verdana" w:cs="Verdana" w:eastAsia="Verdana"/>
          <w:sz w:val="28"/>
          <w:szCs w:val="28"/>
          <w:color w:val="006FC0"/>
          <w:spacing w:val="4"/>
          <w:w w:val="99"/>
          <w:b/>
          <w:bCs/>
        </w:rPr>
        <w:t>g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99"/>
          <w:b/>
          <w:bCs/>
        </w:rPr>
        <w:t>)</w:t>
      </w:r>
      <w:r>
        <w:rPr>
          <w:rFonts w:ascii="Verdana" w:hAnsi="Verdana" w:cs="Verdana" w:eastAsia="Verdana"/>
          <w:sz w:val="28"/>
          <w:szCs w:val="28"/>
          <w:color w:val="000000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1360" w:bottom="280" w:left="980" w:right="740"/>
        </w:sectPr>
      </w:pPr>
      <w:rPr/>
    </w:p>
    <w:p>
      <w:pPr>
        <w:spacing w:before="0" w:after="0" w:line="902" w:lineRule="exact"/>
        <w:ind w:left="1763" w:right="-20"/>
        <w:jc w:val="left"/>
        <w:rPr>
          <w:rFonts w:ascii="Calibri" w:hAnsi="Calibri" w:cs="Calibri" w:eastAsia="Calibri"/>
          <w:sz w:val="72"/>
          <w:szCs w:val="72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Struc</w:t>
      </w:r>
      <w:r>
        <w:rPr>
          <w:rFonts w:ascii="Calibri" w:hAnsi="Calibri" w:cs="Calibri" w:eastAsia="Calibri"/>
          <w:sz w:val="80"/>
          <w:szCs w:val="80"/>
          <w:spacing w:val="-3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</w:t>
      </w:r>
      <w:r>
        <w:rPr>
          <w:rFonts w:ascii="Calibri" w:hAnsi="Calibri" w:cs="Calibri" w:eastAsia="Calibri"/>
          <w:sz w:val="80"/>
          <w:szCs w:val="80"/>
          <w:spacing w:val="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ast</w:t>
      </w:r>
      <w:r>
        <w:rPr>
          <w:rFonts w:ascii="Calibri" w:hAnsi="Calibri" w:cs="Calibri" w:eastAsia="Calibri"/>
          <w:sz w:val="72"/>
          <w:szCs w:val="72"/>
          <w:spacing w:val="-17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sim</w:t>
      </w:r>
      <w:r>
        <w:rPr>
          <w:rFonts w:ascii="Calibri" w:hAnsi="Calibri" w:cs="Calibri" w:eastAsia="Calibri"/>
          <w:sz w:val="72"/>
          <w:szCs w:val="72"/>
          <w:spacing w:val="3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72"/>
          <w:szCs w:val="72"/>
          <w:spacing w:val="-4"/>
          <w:w w:val="100"/>
          <w:b/>
          <w:bCs/>
          <w:position w:val="2"/>
        </w:rPr>
        <w:t>l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72"/>
          <w:szCs w:val="7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1920" w:h="16840"/>
          <w:pgMar w:top="1080" w:bottom="280" w:left="720" w:right="740"/>
        </w:sectPr>
      </w:pPr>
      <w:rPr/>
    </w:p>
    <w:p>
      <w:pPr>
        <w:spacing w:before="2" w:after="0" w:line="240" w:lineRule="auto"/>
        <w:ind w:right="795"/>
        <w:jc w:val="righ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19.125pt;margin-top:35.145084pt;width:102.75pt;height:35.2pt;mso-position-horizontal-relative:page;mso-position-vertical-relative:paragraph;z-index:-5724" coordorigin="2383,703" coordsize="2055,704">
            <v:group style="position:absolute;left:2390;top:710;width:2040;height:689" coordorigin="2390,710" coordsize="2040,689">
              <v:shape style="position:absolute;left:2390;top:710;width:2040;height:689" coordorigin="2390,710" coordsize="2040,689" path="m2390,1399l4430,1399,4430,710,2390,710,2390,1399e" filled="t" fillcolor="#CCC1DA" stroked="f">
                <v:path arrowok="t"/>
                <v:fill/>
              </v:shape>
            </v:group>
            <v:group style="position:absolute;left:2390;top:710;width:2040;height:689" coordorigin="2390,710" coordsize="2040,689">
              <v:shape style="position:absolute;left:2390;top:710;width:2040;height:689" coordorigin="2390,710" coordsize="2040,689" path="m2390,1399l4430,1399,4430,710,2390,710,2390,1399xe" filled="f" stroked="t" strokeweight=".75pt" strokecolor="#000000">
                <v:path arrowok="t"/>
              </v:shape>
              <v:shape style="position:absolute;left:2395;top:791;width:2026;height:528" type="#_x0000_t75">
                <v:imagedata r:id="rId158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794" w:right="-66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19.125pt;margin-top:-43.074909pt;width:102.75pt;height:34.550pt;mso-position-horizontal-relative:page;mso-position-vertical-relative:paragraph;z-index:-5725" coordorigin="2383,-861" coordsize="2055,691">
            <v:group style="position:absolute;left:2390;top:-854;width:2040;height:676" coordorigin="2390,-854" coordsize="2040,676">
              <v:shape style="position:absolute;left:2390;top:-854;width:2040;height:676" coordorigin="2390,-854" coordsize="2040,676" path="m2390,-178l4430,-178,4430,-854,2390,-854,2390,-178e" filled="t" fillcolor="#CCC1DA" stroked="f">
                <v:path arrowok="t"/>
                <v:fill/>
              </v:shape>
            </v:group>
            <v:group style="position:absolute;left:2390;top:-854;width:2040;height:676" coordorigin="2390,-854" coordsize="2040,676">
              <v:shape style="position:absolute;left:2390;top:-854;width:2040;height:676" coordorigin="2390,-854" coordsize="2040,676" path="m2390,-178l4430,-178,4430,-854,2390,-854,2390,-178xe" filled="f" stroked="t" strokeweight=".75pt" strokecolor="#000000">
                <v:path arrowok="t"/>
              </v:shape>
              <v:shape style="position:absolute;left:2395;top:-776;width:2026;height:518" type="#_x0000_t75">
                <v:imagedata r:id="rId159" o:title=""/>
              </v:shape>
            </v:group>
            <w10:wrap type="none"/>
          </v:group>
        </w:pict>
      </w:r>
      <w:r>
        <w:rPr/>
        <w:pict>
          <v:group style="position:absolute;margin-left:119.125pt;margin-top:35.015091pt;width:102.75pt;height:36pt;mso-position-horizontal-relative:page;mso-position-vertical-relative:paragraph;z-index:-5723" coordorigin="2383,700" coordsize="2055,720">
            <v:group style="position:absolute;left:2390;top:708;width:2040;height:705" coordorigin="2390,708" coordsize="2040,705">
              <v:shape style="position:absolute;left:2390;top:708;width:2040;height:705" coordorigin="2390,708" coordsize="2040,705" path="m2390,1413l4430,1413,4430,708,2390,708,2390,1413e" filled="t" fillcolor="#CCC1DA" stroked="f">
                <v:path arrowok="t"/>
                <v:fill/>
              </v:shape>
            </v:group>
            <v:group style="position:absolute;left:2390;top:708;width:2040;height:705" coordorigin="2390,708" coordsize="2040,705">
              <v:shape style="position:absolute;left:2390;top:708;width:2040;height:705" coordorigin="2390,708" coordsize="2040,705" path="m2390,1413l4430,1413,4430,708,2390,708,2390,1413xe" filled="f" stroked="t" strokeweight=".75pt" strokecolor="#000000">
                <v:path arrowok="t"/>
              </v:shape>
              <v:shape style="position:absolute;left:2395;top:789;width:2026;height:547" type="#_x0000_t75">
                <v:imagedata r:id="rId160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u/</w:t>
      </w:r>
      <w:r>
        <w:rPr>
          <w:rFonts w:ascii="Calibri" w:hAnsi="Calibri" w:cs="Calibri" w:eastAsia="Calibri"/>
          <w:sz w:val="28"/>
          <w:szCs w:val="28"/>
          <w:spacing w:val="6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015" w:right="152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416" w:lineRule="auto"/>
        <w:ind w:left="-26" w:right="-46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416" w:lineRule="auto"/>
        <w:ind w:right="2257"/>
        <w:jc w:val="both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336" w:lineRule="exact"/>
        <w:ind w:right="2530"/>
        <w:jc w:val="both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296.825012pt;margin-top:-92.914909pt;width:62.35pt;height:114.1pt;mso-position-horizontal-relative:page;mso-position-vertical-relative:paragraph;z-index:-5721" coordorigin="5937,-1858" coordsize="1247,2282">
            <v:group style="position:absolute;left:5944;top:-1851;width:1232;height:2267" coordorigin="5944,-1851" coordsize="1232,2267">
              <v:shape style="position:absolute;left:5944;top:-1851;width:1232;height:2267" coordorigin="5944,-1851" coordsize="1232,2267" path="m5944,416l7176,416,7176,-1851,5944,-1851,5944,416e" filled="t" fillcolor="#D6E3BC" stroked="f">
                <v:path arrowok="t"/>
                <v:fill/>
              </v:shape>
            </v:group>
            <v:group style="position:absolute;left:5944;top:-1851;width:1232;height:2267" coordorigin="5944,-1851" coordsize="1232,2267">
              <v:shape style="position:absolute;left:5944;top:-1851;width:1232;height:2267" coordorigin="5944,-1851" coordsize="1232,2267" path="m5944,416l7176,416,7176,-1851,5944,-1851,5944,416xe" filled="f" stroked="t" strokeweight=".75pt" strokecolor="#000000">
                <v:path arrowok="t"/>
              </v:shape>
              <v:shape style="position:absolute;left:5952;top:-1773;width:1219;height:2112" type="#_x0000_t75">
                <v:imagedata r:id="rId161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both"/>
        <w:spacing w:after="0"/>
        <w:sectPr>
          <w:type w:val="continuous"/>
          <w:pgSz w:w="11920" w:h="16840"/>
          <w:pgMar w:top="1360" w:bottom="280" w:left="720" w:right="740"/>
          <w:cols w:num="4" w:equalWidth="0">
            <w:col w:w="3545" w:space="614"/>
            <w:col w:w="677" w:space="734"/>
            <w:col w:w="546" w:space="673"/>
            <w:col w:w="3671"/>
          </w:cols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.849998pt;margin-top:475.139984pt;width:545.5pt;height:235.9pt;mso-position-horizontal-relative:page;mso-position-vertical-relative:page;z-index:-5727" type="#_x0000_t202" filled="f" stroked="f">
            <v:textbox inset="0,0,0,0">
              <w:txbxContent>
                <w:p>
                  <w:pPr>
                    <w:spacing w:before="2" w:after="0" w:line="150" w:lineRule="exact"/>
                    <w:jc w:val="left"/>
                    <w:rPr>
                      <w:sz w:val="15"/>
                      <w:szCs w:val="15"/>
                    </w:rPr>
                  </w:pPr>
                  <w:rPr/>
                  <w:r>
                    <w:rPr>
                      <w:sz w:val="15"/>
                      <w:szCs w:val="15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40" w:lineRule="auto"/>
                    <w:ind w:left="1556" w:right="-20"/>
                    <w:jc w:val="left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4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1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1"/>
                      <w:w w:val="100"/>
                      <w:b/>
                      <w:bCs/>
                    </w:rPr>
                    <w:t>l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5"/>
                      <w:w w:val="100"/>
                      <w:b/>
                      <w:bCs/>
                    </w:rPr>
                    <w:t>k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0"/>
                      <w:w w:val="100"/>
                      <w:b/>
                      <w:bCs/>
                    </w:rPr>
                    <w:t>d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9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4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3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3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2"/>
                      <w:w w:val="100"/>
                      <w:b/>
                      <w:bCs/>
                    </w:rPr>
                    <w:t>c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h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3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l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3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2"/>
                      <w:w w:val="100"/>
                      <w:b/>
                      <w:bCs/>
                    </w:rPr>
                    <w:t>y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4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2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1"/>
                      <w:w w:val="100"/>
                      <w:b/>
                      <w:bCs/>
                    </w:rPr>
                    <w:t>r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d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2"/>
                      <w:w w:val="100"/>
                      <w:b/>
                      <w:bCs/>
                    </w:rPr>
                    <w:t>y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</w:rPr>
                  </w:r>
                </w:p>
                <w:p>
                  <w:pPr>
                    <w:spacing w:before="9" w:after="0" w:line="240" w:lineRule="exact"/>
                    <w:jc w:val="left"/>
                    <w:rPr>
                      <w:sz w:val="24"/>
                      <w:szCs w:val="24"/>
                    </w:rPr>
                  </w:pPr>
                  <w:rPr/>
                  <w:r>
                    <w:rPr>
                      <w:sz w:val="24"/>
                      <w:szCs w:val="24"/>
                    </w:rPr>
                  </w:r>
                </w:p>
                <w:p>
                  <w:pPr>
                    <w:spacing w:before="0" w:after="0" w:line="240" w:lineRule="auto"/>
                    <w:ind w:left="1556" w:right="-20"/>
                    <w:jc w:val="left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2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6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1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4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0"/>
                      <w:w w:val="100"/>
                      <w:b/>
                      <w:bCs/>
                    </w:rPr>
                    <w:t>nt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7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3"/>
                      <w:w w:val="100"/>
                      <w:b/>
                      <w:bCs/>
                    </w:rPr>
                    <w:t>h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p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3"/>
                      <w:w w:val="100"/>
                      <w:b/>
                      <w:bCs/>
                    </w:rPr>
                    <w:t>p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ng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0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2"/>
                      <w:w w:val="100"/>
                      <w:b/>
                      <w:bCs/>
                    </w:rPr>
                    <w:t>l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4"/>
                      <w:w w:val="100"/>
                      <w:b/>
                      <w:bCs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5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4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k.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</w:rPr>
                  </w:r>
                </w:p>
                <w:p>
                  <w:pPr>
                    <w:spacing w:before="13" w:after="0" w:line="240" w:lineRule="exact"/>
                    <w:jc w:val="left"/>
                    <w:rPr>
                      <w:sz w:val="24"/>
                      <w:szCs w:val="24"/>
                    </w:rPr>
                  </w:pPr>
                  <w:rPr/>
                  <w:r>
                    <w:rPr>
                      <w:sz w:val="24"/>
                      <w:szCs w:val="24"/>
                    </w:rPr>
                  </w:r>
                </w:p>
                <w:p>
                  <w:pPr>
                    <w:spacing w:before="0" w:after="0" w:line="240" w:lineRule="auto"/>
                    <w:ind w:left="1556" w:right="-20"/>
                    <w:jc w:val="left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2"/>
                      <w:w w:val="100"/>
                      <w:b/>
                      <w:bCs/>
                    </w:rPr>
                    <w:t>H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5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0"/>
                      <w:w w:val="100"/>
                      <w:b/>
                      <w:bCs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-1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0"/>
                      <w:w w:val="100"/>
                      <w:b/>
                      <w:bCs/>
                    </w:rPr>
                    <w:t>u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1"/>
                      <w:w w:val="100"/>
                      <w:b/>
                      <w:bCs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FF0000"/>
                      <w:spacing w:val="0"/>
                      <w:w w:val="100"/>
                      <w:b/>
                      <w:bCs/>
                    </w:rPr>
                    <w:t>h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4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2"/>
                      <w:w w:val="100"/>
                      <w:b/>
                      <w:bCs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2"/>
                      <w:w w:val="100"/>
                      <w:b/>
                      <w:bCs/>
                    </w:rPr>
                    <w:t>r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7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3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k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6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l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st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4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-1"/>
                      <w:w w:val="100"/>
                      <w:b/>
                      <w:bCs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  <w:b/>
                      <w:bCs/>
                    </w:rPr>
                    <w:t>k.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21.75pt;margin-top:21.749983pt;width:557.975pt;height:820.17pt;mso-position-horizontal-relative:page;mso-position-vertical-relative:page;z-index:-5726" coordorigin="435,435" coordsize="11160,16403">
            <v:group style="position:absolute;left:2077;top:10979;width:6771;height:1716" coordorigin="2077,10979" coordsize="6771,1716">
              <v:shape style="position:absolute;left:2077;top:10979;width:6771;height:1716" coordorigin="2077,10979" coordsize="6771,1716" path="m2077,12695l8848,12695,8848,10979,2077,10979,2077,12695xe" filled="f" stroked="t" strokeweight=".75pt" strokecolor="#000000">
                <v:path arrowok="t"/>
              </v:shape>
              <v:shape style="position:absolute;left:2083;top:11059;width:6758;height:1555" type="#_x0000_t75">
                <v:imagedata r:id="rId162" o:title=""/>
              </v:shape>
            </v:group>
            <v:group style="position:absolute;left:677;top:9503;width:10631;height:4718" coordorigin="677,9503" coordsize="10631,4718">
              <v:shape style="position:absolute;left:677;top:9503;width:10631;height:4718" coordorigin="677,9503" coordsize="10631,4718" path="m677,14221l11308,14221,11308,9503,677,9503,677,14221xe" filled="t" fillcolor="#FFFFFF" stroked="f">
                <v:path arrowok="t"/>
                <v:fill/>
              </v:shape>
            </v:group>
            <v:group style="position:absolute;left:11429;top:9503;width:158;height:4718" coordorigin="11429,9503" coordsize="158,4718">
              <v:shape style="position:absolute;left:11429;top:9503;width:158;height:4718" coordorigin="11429,9503" coordsize="158,4718" path="m11429,14221l11587,14221,11587,9503,11429,9503,11429,14221xe" filled="t" fillcolor="#FFFFFF" stroked="f">
                <v:path arrowok="t"/>
                <v:fill/>
              </v:shape>
              <v:shape style="position:absolute;left:677;top:9576;width:10910;height:4574" type="#_x0000_t75">
                <v:imagedata r:id="rId163" o:title=""/>
              </v:shape>
            </v:group>
            <v:group style="position:absolute;left:600;top:9503;width:10708;height:2" coordorigin="600,9503" coordsize="10708,2">
              <v:shape style="position:absolute;left:600;top:9503;width:10708;height:2" coordorigin="600,9503" coordsize="10708,0" path="m600,9503l11308,9503e" filled="f" stroked="t" strokeweight="6pt" strokecolor="#000000">
                <v:path arrowok="t"/>
              </v:shape>
            </v:group>
            <v:group style="position:absolute;left:677;top:13799;width:10145;height:2443" coordorigin="677,13799" coordsize="10145,2443">
              <v:shape style="position:absolute;left:677;top:13799;width:10145;height:2443" coordorigin="677,13799" coordsize="10145,2443" path="m677,16243l10822,16243,10822,13799,677,13799,677,16243xe" filled="t" fillcolor="#FFFFFF" stroked="f">
                <v:path arrowok="t"/>
                <v:fill/>
              </v:shape>
            </v:group>
            <v:group style="position:absolute;left:677;top:16363;width:10145;height:476" coordorigin="677,16363" coordsize="10145,476">
              <v:shape style="position:absolute;left:677;top:16363;width:10145;height:476" coordorigin="677,16363" coordsize="10145,476" path="m677,16838l10822,16838,10822,16363,677,16363,677,16838xe" filled="t" fillcolor="#FFFFFF" stroked="f">
                <v:path arrowok="t"/>
                <v:fill/>
              </v:shape>
              <v:shape style="position:absolute;left:677;top:13872;width:10147;height:2966" type="#_x0000_t75">
                <v:imagedata r:id="rId164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1.25pt;margin-top:43.499985pt;width:502.5pt;height:64.5pt;mso-position-horizontal-relative:page;mso-position-vertical-relative:page;z-index:-5717" coordorigin="825,870" coordsize="10050,1290">
            <v:group style="position:absolute;left:885;top:930;width:9930;height:1170" coordorigin="885,930" coordsize="9930,1170">
              <v:shape style="position:absolute;left:885;top:930;width:9930;height:1170" coordorigin="885,930" coordsize="9930,1170" path="m885,2100l10815,2100,10815,930,885,930,885,2100e" filled="t" fillcolor="#D6E3BC" stroked="f">
                <v:path arrowok="t"/>
                <v:fill/>
              </v:shape>
            </v:group>
            <v:group style="position:absolute;left:885;top:930;width:9930;height:1170" coordorigin="885,930" coordsize="9930,1170">
              <v:shape style="position:absolute;left:885;top:930;width:9930;height:1170" coordorigin="885,930" coordsize="9930,1170" path="m885,2100l10815,2100,10815,930,885,930,885,2100xe" filled="f" stroked="t" strokeweight="4.5pt" strokecolor="#000000">
                <v:path arrowok="t"/>
              </v:shape>
              <v:shape style="position:absolute;left:931;top:1046;width:9840;height:936" type="#_x0000_t75">
                <v:imagedata r:id="rId165" o:title=""/>
              </v:shape>
            </v:group>
            <w10:wrap type="none"/>
          </v:group>
        </w:pict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auto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229.425003pt;margin-top:-139.234924pt;width:62.35pt;height:114.1pt;mso-position-horizontal-relative:page;mso-position-vertical-relative:paragraph;z-index:-5722" coordorigin="4589,-2785" coordsize="1247,2282">
            <v:group style="position:absolute;left:4596;top:-2777;width:1232;height:2267" coordorigin="4596,-2777" coordsize="1232,2267">
              <v:shape style="position:absolute;left:4596;top:-2777;width:1232;height:2267" coordorigin="4596,-2777" coordsize="1232,2267" path="m4596,-510l5828,-510,5828,-2777,4596,-2777,4596,-510e" filled="t" fillcolor="#D6E3BC" stroked="f">
                <v:path arrowok="t"/>
                <v:fill/>
              </v:shape>
            </v:group>
            <v:group style="position:absolute;left:4596;top:-2777;width:1232;height:2267" coordorigin="4596,-2777" coordsize="1232,2267">
              <v:shape style="position:absolute;left:4596;top:-2777;width:1232;height:2267" coordorigin="4596,-2777" coordsize="1232,2267" path="m4596,-510l5828,-510,5828,-2777,4596,-2777,4596,-510xe" filled="f" stroked="t" strokeweight=".75pt" strokecolor="#000000">
                <v:path arrowok="t"/>
              </v:shape>
              <v:shape style="position:absolute;left:4603;top:-2699;width:1219;height:2112" type="#_x0000_t75">
                <v:imagedata r:id="rId166" o:title=""/>
              </v:shape>
            </v:group>
            <w10:wrap type="none"/>
          </v:group>
        </w:pict>
      </w:r>
      <w:r>
        <w:rPr/>
        <w:pict>
          <v:group style="position:absolute;margin-left:367.274994pt;margin-top:-139.234924pt;width:117.75pt;height:114.1pt;mso-position-horizontal-relative:page;mso-position-vertical-relative:paragraph;z-index:-5720" coordorigin="7345,-2785" coordsize="2355,2282">
            <v:group style="position:absolute;left:7353;top:-2777;width:2340;height:2267" coordorigin="7353,-2777" coordsize="2340,2267">
              <v:shape style="position:absolute;left:7353;top:-2777;width:2340;height:2267" coordorigin="7353,-2777" coordsize="2340,2267" path="m7353,-510l9693,-510,9693,-2777,7353,-2777,7353,-510e" filled="t" fillcolor="#F1DCDB" stroked="f">
                <v:path arrowok="t"/>
                <v:fill/>
              </v:shape>
            </v:group>
            <v:group style="position:absolute;left:7353;top:-2777;width:2340;height:2267" coordorigin="7353,-2777" coordsize="2340,2267">
              <v:shape style="position:absolute;left:7353;top:-2777;width:2340;height:2267" coordorigin="7353,-2777" coordsize="2340,2267" path="m7353,-510l9693,-510,9693,-2777,7353,-2777,7353,-510xe" filled="f" stroked="t" strokeweight=".75pt" strokecolor="#000000">
                <v:path arrowok="t"/>
              </v:shape>
              <v:shape style="position:absolute;left:7358;top:-2699;width:2328;height:2112" type="#_x0000_t75">
                <v:imagedata r:id="rId167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nt</w:t>
      </w:r>
      <w:r>
        <w:rPr>
          <w:rFonts w:ascii="Calibri" w:hAnsi="Calibri" w:cs="Calibri" w:eastAsia="Calibri"/>
          <w:sz w:val="28"/>
          <w:szCs w:val="28"/>
          <w:color w:val="FF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36" w:lineRule="exact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19.125pt;margin-top:29.775084pt;width:339.3pt;height:86.55pt;mso-position-horizontal-relative:page;mso-position-vertical-relative:paragraph;z-index:-5719" coordorigin="2383,596" coordsize="6786,1731">
            <v:group style="position:absolute;left:2390;top:603;width:6771;height:1716" coordorigin="2390,603" coordsize="6771,1716">
              <v:shape style="position:absolute;left:2390;top:603;width:6771;height:1716" coordorigin="2390,603" coordsize="6771,1716" path="m2390,2319l9161,2319,9161,603,2390,603,2390,2319xe" filled="f" stroked="t" strokeweight=".75pt" strokecolor="#000000">
                <v:path arrowok="t"/>
              </v:shape>
              <v:shape style="position:absolute;left:2395;top:682;width:6758;height:1560" type="#_x0000_t75">
                <v:imagedata r:id="rId168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bo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336" w:lineRule="exact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19.125pt;margin-top:-97.074936pt;width:339.3pt;height:86.55pt;mso-position-horizontal-relative:page;mso-position-vertical-relative:paragraph;z-index:-5718" coordorigin="2383,-1941" coordsize="6786,1731">
            <v:group style="position:absolute;left:2390;top:-1934;width:6771;height:1716" coordorigin="2390,-1934" coordsize="6771,1716">
              <v:shape style="position:absolute;left:2390;top:-1934;width:6771;height:1716" coordorigin="2390,-1934" coordsize="6771,1716" path="m2390,-218l9161,-218,9161,-1934,2390,-1934,2390,-218xe" filled="f" stroked="t" strokeweight=".75pt" strokecolor="#000000">
                <v:path arrowok="t"/>
              </v:shape>
              <v:shape style="position:absolute;left:2395;top:-1855;width:6758;height:1560" type="#_x0000_t75">
                <v:imagedata r:id="rId169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336" w:lineRule="exact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  <w:u w:val="thick" w:color="000000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op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ek.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336" w:lineRule="exact"/>
        <w:ind w:left="182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9" w:lineRule="exact"/>
        <w:ind w:left="10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cke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11" w:after="0" w:line="240" w:lineRule="auto"/>
        <w:ind w:left="101" w:right="-20"/>
        <w:jc w:val="left"/>
        <w:tabs>
          <w:tab w:pos="586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1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Sami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  <w:r>
        <w:rPr>
          <w:rFonts w:ascii="Calibri" w:hAnsi="Calibri" w:cs="Calibri" w:eastAsia="Calibri"/>
          <w:sz w:val="24"/>
          <w:szCs w:val="24"/>
          <w:spacing w:val="-9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ec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4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7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tabs>
          <w:tab w:pos="554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2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p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ed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f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ee</w:t>
      </w:r>
      <w:r>
        <w:rPr>
          <w:rFonts w:ascii="Calibri" w:hAnsi="Calibri" w:cs="Calibri" w:eastAsia="Calibri"/>
          <w:sz w:val="24"/>
          <w:szCs w:val="24"/>
          <w:spacing w:val="4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7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…</w:t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6" w:right="-20"/>
        <w:jc w:val="left"/>
        <w:tabs>
          <w:tab w:pos="556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3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M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am</w:t>
      </w:r>
      <w:r>
        <w:rPr>
          <w:rFonts w:ascii="Calibri" w:hAnsi="Calibri" w:cs="Calibri" w:eastAsia="Calibri"/>
          <w:sz w:val="24"/>
          <w:szCs w:val="24"/>
          <w:spacing w:val="-7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ed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5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6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1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1" w:right="-20"/>
        <w:jc w:val="left"/>
        <w:tabs>
          <w:tab w:pos="574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4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ey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p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p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ec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…</w:t>
      </w:r>
    </w:p>
    <w:p>
      <w:pPr>
        <w:spacing w:before="57" w:after="0" w:line="336" w:lineRule="exact"/>
        <w:ind w:left="10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b,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82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,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1" w:right="-20"/>
        <w:jc w:val="left"/>
        <w:tabs>
          <w:tab w:pos="3700" w:val="left"/>
          <w:tab w:pos="65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-2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6" w:after="0" w:line="240" w:lineRule="auto"/>
        <w:ind w:left="821" w:right="-20"/>
        <w:jc w:val="left"/>
        <w:tabs>
          <w:tab w:pos="3700" w:val="left"/>
          <w:tab w:pos="65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6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720" w:right="740"/>
        </w:sectPr>
      </w:pPr>
      <w:rPr/>
    </w:p>
    <w:p>
      <w:pPr>
        <w:spacing w:before="0" w:after="0" w:line="907" w:lineRule="exact"/>
        <w:ind w:left="692" w:right="-20"/>
        <w:jc w:val="left"/>
        <w:rPr>
          <w:rFonts w:ascii="Calibri" w:hAnsi="Calibri" w:cs="Calibri" w:eastAsia="Calibri"/>
          <w:sz w:val="60"/>
          <w:szCs w:val="60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</w:t>
      </w:r>
      <w:r>
        <w:rPr>
          <w:rFonts w:ascii="Calibri" w:hAnsi="Calibri" w:cs="Calibri" w:eastAsia="Calibri"/>
          <w:sz w:val="80"/>
          <w:szCs w:val="80"/>
          <w:spacing w:val="2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80"/>
          <w:szCs w:val="8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</w:t>
      </w:r>
      <w:r>
        <w:rPr>
          <w:rFonts w:ascii="Calibri" w:hAnsi="Calibri" w:cs="Calibri" w:eastAsia="Calibri"/>
          <w:sz w:val="80"/>
          <w:szCs w:val="80"/>
          <w:spacing w:val="-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past</w:t>
      </w:r>
      <w:r>
        <w:rPr>
          <w:rFonts w:ascii="Calibri" w:hAnsi="Calibri" w:cs="Calibri" w:eastAsia="Calibri"/>
          <w:sz w:val="60"/>
          <w:szCs w:val="60"/>
          <w:spacing w:val="-1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-4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i</w:t>
      </w:r>
      <w:r>
        <w:rPr>
          <w:rFonts w:ascii="Calibri" w:hAnsi="Calibri" w:cs="Calibri" w:eastAsia="Calibri"/>
          <w:sz w:val="60"/>
          <w:szCs w:val="60"/>
          <w:spacing w:val="3"/>
          <w:w w:val="100"/>
          <w:b/>
          <w:bCs/>
          <w:position w:val="2"/>
        </w:rPr>
        <w:t>m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ple</w:t>
      </w:r>
      <w:r>
        <w:rPr>
          <w:rFonts w:ascii="Calibri" w:hAnsi="Calibri" w:cs="Calibri" w:eastAsia="Calibri"/>
          <w:sz w:val="60"/>
          <w:szCs w:val="60"/>
          <w:spacing w:val="-8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question</w:t>
      </w:r>
      <w:r>
        <w:rPr>
          <w:rFonts w:ascii="Calibri" w:hAnsi="Calibri" w:cs="Calibri" w:eastAsia="Calibri"/>
          <w:sz w:val="60"/>
          <w:szCs w:val="6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1920" w:h="16840"/>
          <w:pgMar w:top="1220" w:bottom="280" w:left="1060" w:right="1520"/>
        </w:sectPr>
      </w:pPr>
      <w:rPr/>
    </w:p>
    <w:p>
      <w:pPr>
        <w:spacing w:before="2" w:after="0" w:line="416" w:lineRule="auto"/>
        <w:ind w:left="965" w:right="-46" w:firstLine="9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hy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380" w:lineRule="auto"/>
        <w:ind w:left="-26" w:right="-46" w:firstLine="-5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we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she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416" w:lineRule="auto"/>
        <w:ind w:left="-26" w:right="-42" w:firstLine="-1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do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go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un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7" w:after="0" w:line="336" w:lineRule="exact"/>
        <w:ind w:left="-41" w:right="-61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92.25pt;margin-top:17.160107pt;width:424.5pt;height:139.8pt;mso-position-horizontal-relative:page;mso-position-vertical-relative:paragraph;z-index:-5716" type="#_x0000_t202" filled="f" stroked="f">
            <v:textbox inset="0,0,0,0">
              <w:txbxContent>
                <w:p>
                  <w:pPr>
                    <w:spacing w:before="0" w:after="0" w:line="284" w:lineRule="exact"/>
                    <w:ind w:left="3027" w:right="5199"/>
                    <w:jc w:val="center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99"/>
                      <w:b/>
                      <w:bCs/>
                      <w:position w:val="2"/>
                    </w:rPr>
                    <w:t>it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ke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/>
        <w:br w:type="column"/>
      </w:r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9" w:right="1414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3" w:after="0" w:line="240" w:lineRule="auto"/>
        <w:ind w:left="169" w:right="-20"/>
        <w:jc w:val="left"/>
        <w:tabs>
          <w:tab w:pos="2160" w:val="left"/>
        </w:tabs>
        <w:rPr>
          <w:rFonts w:ascii="Calibri" w:hAnsi="Calibri" w:cs="Calibri" w:eastAsia="Calibri"/>
          <w:sz w:val="48"/>
          <w:szCs w:val="4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1"/>
        </w:rPr>
        <w:t>?</w:t>
      </w:r>
      <w:r>
        <w:rPr>
          <w:rFonts w:ascii="Calibri" w:hAnsi="Calibri" w:cs="Calibri" w:eastAsia="Calibri"/>
          <w:sz w:val="48"/>
          <w:szCs w:val="48"/>
          <w:spacing w:val="0"/>
          <w:w w:val="100"/>
          <w:position w:val="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14" w:lineRule="auto"/>
        <w:ind w:left="-26" w:right="1277" w:firstLine="-1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1360" w:bottom="280" w:left="1060" w:right="1520"/>
          <w:cols w:num="5" w:equalWidth="0">
            <w:col w:w="1774" w:space="619"/>
            <w:col w:w="366" w:space="916"/>
            <w:col w:w="521" w:space="1025"/>
            <w:col w:w="639" w:space="701"/>
            <w:col w:w="2779"/>
          </w:cols>
        </w:sectPr>
      </w:pPr>
      <w:rPr/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21.75pt;margin-top:21.749983pt;width:555.930pt;height:798.636pt;mso-position-horizontal-relative:page;mso-position-vertical-relative:page;z-index:-5714" coordorigin="435,435" coordsize="11119,15973">
            <v:shape style="position:absolute;left:1032;top:9653;width:10330;height:2131" type="#_x0000_t75">
              <v:imagedata r:id="rId170" o:title=""/>
            </v:shape>
            <v:shape style="position:absolute;left:1032;top:12086;width:10522;height:3696" type="#_x0000_t75">
              <v:imagedata r:id="rId171" o:title=""/>
            </v:shape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9.25pt;margin-top:51.449982pt;width:501pt;height:64.5pt;mso-position-horizontal-relative:page;mso-position-vertical-relative:page;z-index:-5713" coordorigin="985,1029" coordsize="10020,1290">
            <v:group style="position:absolute;left:1030;top:1074;width:9930;height:1200" coordorigin="1030,1074" coordsize="9930,1200">
              <v:shape style="position:absolute;left:1030;top:1074;width:9930;height:1200" coordorigin="1030,1074" coordsize="9930,1200" path="m1030,2274l10960,2274,10960,1074,1030,1074,1030,2274e" filled="t" fillcolor="#FBD4B5" stroked="f">
                <v:path arrowok="t"/>
                <v:fill/>
              </v:shape>
            </v:group>
            <v:group style="position:absolute;left:1030;top:1074;width:9930;height:1200" coordorigin="1030,1074" coordsize="9930,1200">
              <v:shape style="position:absolute;left:1030;top:1074;width:9930;height:1200" coordorigin="1030,1074" coordsize="9930,1200" path="m1030,2274l10960,2274,10960,1074,1030,1074,1030,2274xe" filled="f" stroked="t" strokeweight="4.5pt" strokecolor="#000000">
                <v:path arrowok="t"/>
              </v:shape>
              <v:shape style="position:absolute;left:1075;top:1190;width:9840;height:965" type="#_x0000_t75">
                <v:imagedata r:id="rId172" o:title=""/>
              </v:shape>
            </v:group>
            <w10:wrap type="none"/>
          </v:group>
        </w:pict>
      </w:r>
      <w:r>
        <w:rPr>
          <w:sz w:val="12"/>
          <w:szCs w:val="12"/>
        </w:rPr>
      </w:r>
    </w:p>
    <w:p>
      <w:pPr>
        <w:spacing w:before="0" w:after="0" w:line="380" w:lineRule="auto"/>
        <w:ind w:left="938" w:right="6174"/>
        <w:jc w:val="both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ho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331" w:lineRule="exact"/>
        <w:ind w:left="938" w:right="4942"/>
        <w:jc w:val="both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9" w:lineRule="exact"/>
        <w:ind w:left="121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/>
        <w:pict>
          <v:group style="position:absolute;margin-left:91.75pt;margin-top:-337.04422pt;width:425.375pt;height:309.755pt;mso-position-horizontal-relative:page;mso-position-vertical-relative:paragraph;z-index:-5715" coordorigin="1835,-6741" coordsize="8508,6195">
            <v:group style="position:absolute;left:1845;top:-6731;width:1185;height:3433" coordorigin="1845,-6731" coordsize="1185,3433">
              <v:shape style="position:absolute;left:1845;top:-6731;width:1185;height:3433" coordorigin="1845,-6731" coordsize="1185,3433" path="m1845,-3298l3030,-3298,3030,-6731,1845,-6731,1845,-3298xe" filled="t" fillcolor="#B8CDE4" stroked="f">
                <v:path arrowok="t"/>
                <v:fill/>
              </v:shape>
            </v:group>
            <v:group style="position:absolute;left:1845;top:-6731;width:1185;height:3759" coordorigin="1845,-6731" coordsize="1185,3759">
              <v:shape style="position:absolute;left:1845;top:-6731;width:1185;height:3759" coordorigin="1845,-6731" coordsize="1185,3759" path="m1845,-2972l3030,-2972,3030,-6731,1845,-6731,1845,-2972xe" filled="f" stroked="t" strokeweight=".75pt" strokecolor="#000000">
                <v:path arrowok="t"/>
              </v:shape>
              <v:shape style="position:absolute;left:1853;top:-6651;width:1171;height:3600" type="#_x0000_t75">
                <v:imagedata r:id="rId173" o:title=""/>
              </v:shape>
            </v:group>
            <v:group style="position:absolute;left:3198;top:-6731;width:860;height:3433" coordorigin="3198,-6731" coordsize="860,3433">
              <v:shape style="position:absolute;left:3198;top:-6731;width:860;height:3433" coordorigin="3198,-6731" coordsize="860,3433" path="m3198,-3298l4058,-3298,4058,-6731,3198,-6731,3198,-3298xe" filled="t" fillcolor="#CCC1DA" stroked="f">
                <v:path arrowok="t"/>
                <v:fill/>
              </v:shape>
            </v:group>
            <v:group style="position:absolute;left:3198;top:-6731;width:860;height:3759" coordorigin="3198,-6731" coordsize="860,3759">
              <v:shape style="position:absolute;left:3198;top:-6731;width:860;height:3759" coordorigin="3198,-6731" coordsize="860,3759" path="m3198,-2972l4058,-2972,4058,-6731,3198,-6731,3198,-2972xe" filled="f" stroked="t" strokeweight=".75pt" strokecolor="#000000">
                <v:path arrowok="t"/>
              </v:shape>
              <v:shape style="position:absolute;left:3206;top:-6651;width:845;height:3600" type="#_x0000_t75">
                <v:imagedata r:id="rId174" o:title=""/>
              </v:shape>
            </v:group>
            <v:group style="position:absolute;left:4155;top:-6731;width:1665;height:3433" coordorigin="4155,-6731" coordsize="1665,3433">
              <v:shape style="position:absolute;left:4155;top:-6731;width:1665;height:3433" coordorigin="4155,-6731" coordsize="1665,3433" path="m4155,-3298l5820,-3298,5820,-6731,4155,-6731,4155,-3298xe" filled="t" fillcolor="#CCC1DA" stroked="f">
                <v:path arrowok="t"/>
                <v:fill/>
              </v:shape>
            </v:group>
            <v:group style="position:absolute;left:4155;top:-6731;width:1665;height:3759" coordorigin="4155,-6731" coordsize="1665,3759">
              <v:shape style="position:absolute;left:4155;top:-6731;width:1665;height:3759" coordorigin="4155,-6731" coordsize="1665,3759" path="m4155,-2972l5820,-2972,5820,-6731,4155,-6731,4155,-2972xe" filled="f" stroked="t" strokeweight=".75pt" strokecolor="#000000">
                <v:path arrowok="t"/>
              </v:shape>
              <v:shape style="position:absolute;left:4162;top:-6651;width:1651;height:3600" type="#_x0000_t75">
                <v:imagedata r:id="rId175" o:title=""/>
              </v:shape>
            </v:group>
            <v:group style="position:absolute;left:5955;top:-6731;width:1275;height:3433" coordorigin="5955,-6731" coordsize="1275,3433">
              <v:shape style="position:absolute;left:5955;top:-6731;width:1275;height:3433" coordorigin="5955,-6731" coordsize="1275,3433" path="m5955,-3298l7230,-3298,7230,-6731,5955,-6731,5955,-3298xe" filled="t" fillcolor="#C3D59B" stroked="f">
                <v:path arrowok="t"/>
                <v:fill/>
              </v:shape>
            </v:group>
            <v:group style="position:absolute;left:5955;top:-6731;width:1275;height:3759" coordorigin="5955,-6731" coordsize="1275,3759">
              <v:shape style="position:absolute;left:5955;top:-6731;width:1275;height:3759" coordorigin="5955,-6731" coordsize="1275,3759" path="m5955,-2972l7230,-2972,7230,-6731,5955,-6731,5955,-2972xe" filled="f" stroked="t" strokeweight=".75pt" strokecolor="#000000">
                <v:path arrowok="t"/>
              </v:shape>
              <v:shape style="position:absolute;left:5962;top:-6651;width:1262;height:3600" type="#_x0000_t75">
                <v:imagedata r:id="rId176" o:title=""/>
              </v:shape>
            </v:group>
            <v:group style="position:absolute;left:7350;top:-6731;width:1965;height:3759" coordorigin="7350,-6731" coordsize="1965,3759">
              <v:shape style="position:absolute;left:7350;top:-6731;width:1965;height:3759" coordorigin="7350,-6731" coordsize="1965,3759" path="m7350,-2972l9315,-2972,9315,-6731,7350,-6731,7350,-2972xe" filled="f" stroked="t" strokeweight=".75pt" strokecolor="#000000">
                <v:path arrowok="t"/>
              </v:shape>
              <v:shape style="position:absolute;left:7358;top:-6651;width:1949;height:3600" type="#_x0000_t75">
                <v:imagedata r:id="rId177" o:title=""/>
              </v:shape>
            </v:group>
            <v:group style="position:absolute;left:9450;top:-6731;width:885;height:3433" coordorigin="9450,-6731" coordsize="885,3433">
              <v:shape style="position:absolute;left:9450;top:-6731;width:885;height:3433" coordorigin="9450,-6731" coordsize="885,3433" path="m9450,-3298l10335,-3298,10335,-6731,9450,-6731,9450,-3298xe" filled="t" fillcolor="#E6B8B8" stroked="f">
                <v:path arrowok="t"/>
                <v:fill/>
              </v:shape>
            </v:group>
            <v:group style="position:absolute;left:9450;top:-6731;width:885;height:3759" coordorigin="9450,-6731" coordsize="885,3759">
              <v:shape style="position:absolute;left:9450;top:-6731;width:885;height:3759" coordorigin="9450,-6731" coordsize="885,3759" path="m9450,-2972l10335,-2972,10335,-6731,9450,-6731,9450,-2972xe" filled="f" stroked="t" strokeweight=".75pt" strokecolor="#000000">
                <v:path arrowok="t"/>
              </v:shape>
              <v:shape style="position:absolute;left:9456;top:-6651;width:874;height:3600" type="#_x0000_t75">
                <v:imagedata r:id="rId178" o:title=""/>
              </v:shape>
            </v:group>
            <v:group style="position:absolute;left:1845;top:-3298;width:8490;height:2745" coordorigin="1845,-3298" coordsize="8490,2745">
              <v:shape style="position:absolute;left:1845;top:-3298;width:8490;height:2745" coordorigin="1845,-3298" coordsize="8490,2745" path="m1845,-553l10335,-553,10335,-3298,1845,-3298,1845,-553e" filled="t" fillcolor="#FFFFFF" stroked="f">
                <v:path arrowok="t"/>
                <v:fill/>
              </v:shape>
            </v:group>
            <v:group style="position:absolute;left:1845;top:-3298;width:8490;height:2745" coordorigin="1845,-3298" coordsize="8490,2745">
              <v:shape style="position:absolute;left:1845;top:-3298;width:8490;height:2745" coordorigin="1845,-3298" coordsize="8490,2745" path="m1845,-553l10335,-553,10335,-3298,1845,-3298,1845,-553xe" filled="f" stroked="t" strokeweight=".75pt" strokecolor="#000000">
                <v:path arrowok="t"/>
              </v:shape>
              <v:shape style="position:absolute;left:1853;top:-3219;width:8477;height:2587" type="#_x0000_t75">
                <v:imagedata r:id="rId179" o:title=""/>
              </v:shape>
            </v:group>
            <v:group style="position:absolute;left:2698;top:-2924;width:432;height:2" coordorigin="2698,-2924" coordsize="432,2">
              <v:shape style="position:absolute;left:2698;top:-2924;width:432;height:2" coordorigin="2698,-2924" coordsize="432,0" path="m2698,-2924l3130,-2924e" filled="f" stroked="t" strokeweight="1.3pt" strokecolor="#FF0000">
                <v:path arrowok="t"/>
              </v:shape>
            </v:group>
            <v:group style="position:absolute;left:3130;top:-2924;width:432;height:2" coordorigin="3130,-2924" coordsize="432,2">
              <v:shape style="position:absolute;left:3130;top:-2924;width:432;height:2" coordorigin="3130,-2924" coordsize="432,0" path="m3130,-2924l3562,-2924e" filled="f" stroked="t" strokeweight="1.3pt" strokecolor="#000000">
                <v:path arrowok="t"/>
              </v:shape>
            </v:group>
            <v:group style="position:absolute;left:2842;top:-2382;width:370;height:2" coordorigin="2842,-2382" coordsize="370,2">
              <v:shape style="position:absolute;left:2842;top:-2382;width:370;height:2" coordorigin="2842,-2382" coordsize="370,0" path="m2842,-2382l3211,-2382e" filled="f" stroked="t" strokeweight="1.3pt" strokecolor="#FF0000">
                <v:path arrowok="t"/>
              </v:shape>
            </v:group>
            <v:group style="position:absolute;left:3211;top:-2382;width:413;height:2" coordorigin="3211,-2382" coordsize="413,2">
              <v:shape style="position:absolute;left:3211;top:-2382;width:413;height:2" coordorigin="3211,-2382" coordsize="413,0" path="m3211,-2382l3624,-2382e" filled="f" stroked="t" strokeweight="1.3pt" strokecolor="#000000">
                <v:path arrowok="t"/>
              </v:shape>
            </v:group>
            <v:group style="position:absolute;left:2592;top:-1839;width:370;height:2" coordorigin="2592,-1839" coordsize="370,2">
              <v:shape style="position:absolute;left:2592;top:-1839;width:370;height:2" coordorigin="2592,-1839" coordsize="370,0" path="m2592,-1839l2962,-1839e" filled="f" stroked="t" strokeweight="1.3pt" strokecolor="#FF0000">
                <v:path arrowok="t"/>
              </v:shape>
            </v:group>
            <v:group style="position:absolute;left:2962;top:-1839;width:648;height:2" coordorigin="2962,-1839" coordsize="648,2">
              <v:shape style="position:absolute;left:2962;top:-1839;width:648;height:2" coordorigin="2962,-1839" coordsize="648,0" path="m2962,-1839l3610,-1839e" filled="f" stroked="t" strokeweight="1.3pt" strokecolor="#000000">
                <v:path arrowok="t"/>
              </v:shape>
            </v:group>
            <v:group style="position:absolute;left:2611;top:-1297;width:370;height:2" coordorigin="2611,-1297" coordsize="370,2">
              <v:shape style="position:absolute;left:2611;top:-1297;width:370;height:2" coordorigin="2611,-1297" coordsize="370,0" path="m2611,-1297l2981,-1297e" filled="f" stroked="t" strokeweight="1.3pt" strokecolor="#FF0000">
                <v:path arrowok="t"/>
              </v:shape>
            </v:group>
            <v:group style="position:absolute;left:2981;top:-1297;width:418;height:2" coordorigin="2981,-1297" coordsize="418,2">
              <v:shape style="position:absolute;left:2981;top:-1297;width:418;height:2" coordorigin="2981,-1297" coordsize="418,0" path="m2981,-1297l3398,-1297e" filled="f" stroked="t" strokeweight="1.3pt" strokecolor="#000000">
                <v:path arrowok="t"/>
              </v:shape>
            </v:group>
            <v:group style="position:absolute;left:2592;top:-759;width:370;height:2" coordorigin="2592,-759" coordsize="370,2">
              <v:shape style="position:absolute;left:2592;top:-759;width:370;height:2" coordorigin="2592,-759" coordsize="370,0" path="m2592,-759l2962,-759e" filled="f" stroked="t" strokeweight="1.3pt" strokecolor="#FF0000">
                <v:path arrowok="t"/>
              </v:shape>
            </v:group>
            <v:group style="position:absolute;left:2962;top:-759;width:528;height:2" coordorigin="2962,-759" coordsize="528,2">
              <v:shape style="position:absolute;left:2962;top:-759;width:528;height:2" coordorigin="2962,-759" coordsize="528,0" path="m2962,-759l3490,-759e" filled="f" stroked="t" strokeweight="1.3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4"/>
          <w:szCs w:val="24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se</w:t>
      </w:r>
      <w:r>
        <w:rPr>
          <w:rFonts w:ascii="Calibri" w:hAnsi="Calibri" w:cs="Calibri" w:eastAsia="Calibri"/>
          <w:sz w:val="24"/>
          <w:szCs w:val="24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ct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om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or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11" w:after="0" w:line="240" w:lineRule="auto"/>
        <w:ind w:left="121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1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?</w:t>
      </w:r>
    </w:p>
    <w:p>
      <w:pPr>
        <w:spacing w:before="0" w:after="0" w:line="240" w:lineRule="auto"/>
        <w:ind w:left="121" w:right="-20"/>
        <w:jc w:val="left"/>
        <w:tabs>
          <w:tab w:pos="3620" w:val="left"/>
          <w:tab w:pos="704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0"/>
          <w:w w:val="100"/>
        </w:rPr>
        <w:t>a.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d</w:t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2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?</w:t>
      </w:r>
    </w:p>
    <w:p>
      <w:pPr>
        <w:spacing w:before="0" w:after="0" w:line="289" w:lineRule="exact"/>
        <w:ind w:left="121" w:right="-20"/>
        <w:jc w:val="left"/>
        <w:tabs>
          <w:tab w:pos="3700" w:val="left"/>
          <w:tab w:pos="706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0"/>
          <w:w w:val="100"/>
        </w:rPr>
        <w:t>a.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1" w:after="0" w:line="289" w:lineRule="exact"/>
        <w:ind w:left="11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cke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11" w:after="0" w:line="240" w:lineRule="auto"/>
        <w:ind w:left="116" w:right="-20"/>
        <w:jc w:val="left"/>
        <w:tabs>
          <w:tab w:pos="746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1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5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ea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Q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…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tabs>
          <w:tab w:pos="760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2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ed</w:t>
      </w:r>
      <w:r>
        <w:rPr>
          <w:rFonts w:ascii="Calibri" w:hAnsi="Calibri" w:cs="Calibri" w:eastAsia="Calibri"/>
          <w:sz w:val="24"/>
          <w:szCs w:val="24"/>
          <w:spacing w:val="-7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5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Q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…</w:t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16" w:right="-20"/>
        <w:jc w:val="left"/>
        <w:tabs>
          <w:tab w:pos="758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3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ed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Q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6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</w:p>
    <w:p>
      <w:pPr>
        <w:jc w:val="left"/>
        <w:spacing w:after="0"/>
        <w:sectPr>
          <w:type w:val="continuous"/>
          <w:pgSz w:w="11920" w:h="16840"/>
          <w:pgMar w:top="1360" w:bottom="280" w:left="1060" w:right="1520"/>
        </w:sectPr>
      </w:pPr>
      <w:rPr/>
    </w:p>
    <w:p>
      <w:pPr>
        <w:spacing w:before="0" w:after="0" w:line="903" w:lineRule="exact"/>
        <w:ind w:left="1227" w:right="-20"/>
        <w:jc w:val="left"/>
        <w:rPr>
          <w:rFonts w:ascii="Calibri" w:hAnsi="Calibri" w:cs="Calibri" w:eastAsia="Calibri"/>
          <w:sz w:val="72"/>
          <w:szCs w:val="72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Struc</w:t>
      </w:r>
      <w:r>
        <w:rPr>
          <w:rFonts w:ascii="Calibri" w:hAnsi="Calibri" w:cs="Calibri" w:eastAsia="Calibri"/>
          <w:sz w:val="80"/>
          <w:szCs w:val="8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p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a</w:t>
      </w:r>
      <w:r>
        <w:rPr>
          <w:rFonts w:ascii="Calibri" w:hAnsi="Calibri" w:cs="Calibri" w:eastAsia="Calibri"/>
          <w:sz w:val="72"/>
          <w:szCs w:val="72"/>
          <w:spacing w:val="1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72"/>
          <w:szCs w:val="72"/>
          <w:spacing w:val="-17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72"/>
          <w:szCs w:val="72"/>
          <w:spacing w:val="3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72"/>
          <w:szCs w:val="72"/>
          <w:spacing w:val="-4"/>
          <w:w w:val="100"/>
          <w:b/>
          <w:bCs/>
          <w:position w:val="2"/>
        </w:rPr>
        <w:t>i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n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uo</w:t>
      </w:r>
      <w:r>
        <w:rPr>
          <w:rFonts w:ascii="Calibri" w:hAnsi="Calibri" w:cs="Calibri" w:eastAsia="Calibri"/>
          <w:sz w:val="72"/>
          <w:szCs w:val="72"/>
          <w:spacing w:val="2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72"/>
          <w:szCs w:val="72"/>
          <w:spacing w:val="0"/>
          <w:w w:val="100"/>
          <w:b/>
          <w:bCs/>
          <w:position w:val="2"/>
        </w:rPr>
        <w:t>s</w:t>
      </w:r>
      <w:r>
        <w:rPr>
          <w:rFonts w:ascii="Calibri" w:hAnsi="Calibri" w:cs="Calibri" w:eastAsia="Calibri"/>
          <w:sz w:val="72"/>
          <w:szCs w:val="7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" w:after="0" w:line="336" w:lineRule="exact"/>
        <w:ind w:right="786"/>
        <w:jc w:val="righ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4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20" w:h="16840"/>
          <w:pgMar w:top="1200" w:bottom="280" w:left="660" w:right="9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48" w:right="-20"/>
        <w:jc w:val="left"/>
        <w:tabs>
          <w:tab w:pos="22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34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132" w:right="-82"/>
        <w:jc w:val="left"/>
        <w:tabs>
          <w:tab w:pos="22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u/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60" w:right="35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87.325012pt;margin-top:-58.244923pt;width:164.0pt;height:55.05pt;mso-position-horizontal-relative:page;mso-position-vertical-relative:paragraph;z-index:-5710" coordorigin="7747,-1165" coordsize="3280,1101">
            <v:group style="position:absolute;left:7754;top:-1157;width:3265;height:1086" coordorigin="7754,-1157" coordsize="3265,1086">
              <v:shape style="position:absolute;left:7754;top:-1157;width:3265;height:1086" coordorigin="7754,-1157" coordsize="3265,1086" path="m7754,-71l11019,-71,11019,-1157,7754,-1157,7754,-71xe" filled="f" stroked="t" strokeweight=".75pt" strokecolor="#000000">
                <v:path arrowok="t"/>
              </v:shape>
              <v:shape style="position:absolute;left:7762;top:-1078;width:3250;height:926" type="#_x0000_t75">
                <v:imagedata r:id="rId180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-41" w:right="-61"/>
        <w:jc w:val="center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to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240" w:lineRule="auto"/>
        <w:ind w:left="13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8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590" w:lineRule="atLeast"/>
        <w:ind w:right="459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52" w:after="0" w:line="336" w:lineRule="exact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60" w:right="980"/>
          <w:cols w:num="5" w:equalWidth="0">
            <w:col w:w="2799" w:space="436"/>
            <w:col w:w="395" w:space="336"/>
            <w:col w:w="838" w:space="338"/>
            <w:col w:w="1192" w:space="787"/>
            <w:col w:w="3159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1.75pt;margin-top:21.749983pt;width:551.944pt;height:798.636pt;mso-position-horizontal-relative:page;mso-position-vertical-relative:page;z-index:-5711" coordorigin="435,435" coordsize="11039,15973">
            <v:group style="position:absolute;left:623;top:3834;width:2040;height:466" coordorigin="623,3834" coordsize="2040,466">
              <v:shape style="position:absolute;left:623;top:3834;width:2040;height:466" coordorigin="623,3834" coordsize="2040,466" path="m623,4300l2663,4300,2663,3834,623,3834,623,4300xe" filled="t" fillcolor="#FFFF00" stroked="f">
                <v:path arrowok="t"/>
                <v:fill/>
              </v:shape>
            </v:group>
            <v:group style="position:absolute;left:623;top:3834;width:2040;height:503" coordorigin="623,3834" coordsize="2040,503">
              <v:shape style="position:absolute;left:623;top:3834;width:2040;height:503" coordorigin="623,3834" coordsize="2040,503" path="m623,4337l2663,4337,2663,3834,623,3834,623,4337xe" filled="f" stroked="t" strokeweight=".75pt" strokecolor="#000000">
                <v:path arrowok="t"/>
              </v:shape>
              <v:shape style="position:absolute;left:629;top:3912;width:2026;height:346" type="#_x0000_t75">
                <v:imagedata r:id="rId181" o:title=""/>
              </v:shape>
            </v:group>
            <v:group style="position:absolute;left:2663;top:3834;width:997;height:969" coordorigin="2663,3834" coordsize="997,969">
              <v:shape style="position:absolute;left:2663;top:3834;width:997;height:969" coordorigin="2663,3834" coordsize="997,969" path="m2663,4803l3660,4803,3660,3834,2663,3834,2663,4803e" filled="t" fillcolor="#FFFF00" stroked="f">
                <v:path arrowok="t"/>
                <v:fill/>
              </v:shape>
            </v:group>
            <v:group style="position:absolute;left:2663;top:3834;width:997;height:969" coordorigin="2663,3834" coordsize="997,969">
              <v:shape style="position:absolute;left:2663;top:3834;width:997;height:969" coordorigin="2663,3834" coordsize="997,969" path="m2663,4803l3660,4803,3660,3834,2663,3834,2663,4803xe" filled="f" stroked="t" strokeweight=".75pt" strokecolor="#000000">
                <v:path arrowok="t"/>
              </v:shape>
              <v:shape style="position:absolute;left:2669;top:3912;width:984;height:811" type="#_x0000_t75">
                <v:imagedata r:id="rId182" o:title=""/>
              </v:shape>
            </v:group>
            <v:group style="position:absolute;left:623;top:4300;width:2040;height:503" coordorigin="623,4300" coordsize="2040,503">
              <v:shape style="position:absolute;left:623;top:4300;width:2040;height:503" coordorigin="623,4300" coordsize="2040,503" path="m623,4803l2663,4803,2663,4300,623,4300,623,4803e" filled="t" fillcolor="#FFFF00" stroked="f">
                <v:path arrowok="t"/>
                <v:fill/>
              </v:shape>
            </v:group>
            <v:group style="position:absolute;left:623;top:4300;width:2040;height:503" coordorigin="623,4300" coordsize="2040,503">
              <v:shape style="position:absolute;left:623;top:4300;width:2040;height:503" coordorigin="623,4300" coordsize="2040,503" path="m623,4803l2663,4803,2663,4300,623,4300,623,4803xe" filled="f" stroked="t" strokeweight=".75pt" strokecolor="#000000">
                <v:path arrowok="t"/>
              </v:shape>
              <v:shape style="position:absolute;left:629;top:4378;width:2026;height:346" type="#_x0000_t75">
                <v:imagedata r:id="rId183" o:title=""/>
              </v:shape>
            </v:group>
            <v:group style="position:absolute;left:623;top:4803;width:2040;height:503" coordorigin="623,4803" coordsize="2040,503">
              <v:shape style="position:absolute;left:623;top:4803;width:2040;height:503" coordorigin="623,4803" coordsize="2040,503" path="m623,5306l2663,5306,2663,4803,623,4803,623,5306e" filled="t" fillcolor="#CCC0D9" stroked="f">
                <v:path arrowok="t"/>
                <v:fill/>
              </v:shape>
            </v:group>
            <v:group style="position:absolute;left:623;top:4803;width:2040;height:503" coordorigin="623,4803" coordsize="2040,503">
              <v:shape style="position:absolute;left:623;top:4803;width:2040;height:503" coordorigin="623,4803" coordsize="2040,503" path="m623,5306l2663,5306,2663,4803,623,4803,623,5306xe" filled="f" stroked="t" strokeweight=".75pt" strokecolor="#000000">
                <v:path arrowok="t"/>
              </v:shape>
              <v:shape style="position:absolute;left:629;top:4882;width:2026;height:346" type="#_x0000_t75">
                <v:imagedata r:id="rId184" o:title=""/>
              </v:shape>
            </v:group>
            <v:group style="position:absolute;left:2663;top:4803;width:997;height:503" coordorigin="2663,4803" coordsize="997,503">
              <v:shape style="position:absolute;left:2663;top:4803;width:997;height:503" coordorigin="2663,4803" coordsize="997,503" path="m2663,5306l3660,5306,3660,4803,2663,4803,2663,5306e" filled="t" fillcolor="#CCC0D9" stroked="f">
                <v:path arrowok="t"/>
                <v:fill/>
              </v:shape>
            </v:group>
            <v:group style="position:absolute;left:2663;top:4803;width:997;height:503" coordorigin="2663,4803" coordsize="997,503">
              <v:shape style="position:absolute;left:2663;top:4803;width:997;height:503" coordorigin="2663,4803" coordsize="997,503" path="m2663,5306l3660,5306,3660,4803,2663,4803,2663,5306xe" filled="f" stroked="t" strokeweight=".75pt" strokecolor="#000000">
                <v:path arrowok="t"/>
              </v:shape>
              <v:shape style="position:absolute;left:2669;top:4882;width:984;height:346" type="#_x0000_t75">
                <v:imagedata r:id="rId185" o:title=""/>
              </v:shape>
            </v:group>
            <v:group style="position:absolute;left:4440;top:3834;width:1200;height:1472" coordorigin="4440,3834" coordsize="1200,1472">
              <v:shape style="position:absolute;left:4440;top:3834;width:1200;height:1472" coordorigin="4440,3834" coordsize="1200,1472" path="m4440,5306l5640,5306,5640,3834,4440,3834,4440,5306e" filled="t" fillcolor="#C2D59B" stroked="f">
                <v:path arrowok="t"/>
                <v:fill/>
              </v:shape>
            </v:group>
            <v:group style="position:absolute;left:4440;top:3834;width:1200;height:1472" coordorigin="4440,3834" coordsize="1200,1472">
              <v:shape style="position:absolute;left:4440;top:3834;width:1200;height:1472" coordorigin="4440,3834" coordsize="1200,1472" path="m4440,5306l5640,5306,5640,3834,4440,3834,4440,5306xe" filled="f" stroked="t" strokeweight=".75pt" strokecolor="#000000">
                <v:path arrowok="t"/>
              </v:shape>
            </v:group>
            <v:group style="position:absolute;left:5640;top:3834;width:1580;height:1472" coordorigin="5640,3834" coordsize="1580,1472">
              <v:shape style="position:absolute;left:5640;top:3834;width:1580;height:1472" coordorigin="5640,3834" coordsize="1580,1472" path="m5640,5306l7220,5306,7220,3834,5640,3834,5640,5306xe" filled="f" stroked="t" strokeweight=".75pt" strokecolor="#000000">
                <v:path arrowok="t"/>
              </v:shape>
            </v:group>
            <v:group style="position:absolute;left:3660;top:3834;width:780;height:1472" coordorigin="3660,3834" coordsize="780,1472">
              <v:shape style="position:absolute;left:3660;top:3834;width:780;height:1472" coordorigin="3660,3834" coordsize="780,1472" path="m3660,5306l4440,5306,4440,3834,3660,3834,3660,5306e" filled="t" fillcolor="#DAEDF3" stroked="f">
                <v:path arrowok="t"/>
                <v:fill/>
              </v:shape>
            </v:group>
            <v:group style="position:absolute;left:3660;top:3834;width:780;height:1472" coordorigin="3660,3834" coordsize="780,1472">
              <v:shape style="position:absolute;left:3660;top:3834;width:780;height:1472" coordorigin="3660,3834" coordsize="780,1472" path="m3660,5306l4440,5306,4440,3834,3660,3834,3660,5306xe" filled="f" stroked="t" strokeweight=".75pt" strokecolor="#000000">
                <v:path arrowok="t"/>
              </v:shape>
              <v:shape style="position:absolute;left:3667;top:3912;width:3547;height:1315" type="#_x0000_t75">
                <v:imagedata r:id="rId186" o:title=""/>
              </v:shape>
            </v:group>
            <v:group style="position:absolute;left:7621;top:4575;width:3512;height:1447" coordorigin="7621,4575" coordsize="3512,1447">
              <v:shape style="position:absolute;left:7621;top:4575;width:3512;height:1447" coordorigin="7621,4575" coordsize="3512,1447" path="m7621,6022l11133,6022,11133,4575,7621,4575,7621,6022xe" filled="f" stroked="t" strokeweight=".75pt" strokecolor="#000000">
                <v:path arrowok="t"/>
              </v:shape>
              <v:shape style="position:absolute;left:7627;top:4656;width:3499;height:1286" type="#_x0000_t75">
                <v:imagedata r:id="rId187" o:title=""/>
              </v:shape>
            </v:group>
            <v:group style="position:absolute;left:6996;top:5267;width:625;height:409" coordorigin="6996,5267" coordsize="625,409">
              <v:shape style="position:absolute;left:6996;top:5267;width:625;height:409" coordorigin="6996,5267" coordsize="625,409" path="m7368,5573l7320,5650,7621,5677,7572,5597,7406,5597,7368,5573e" filled="t" fillcolor="#000000" stroked="f">
                <v:path arrowok="t"/>
                <v:fill/>
              </v:shape>
              <v:shape style="position:absolute;left:6996;top:5267;width:625;height:409" coordorigin="6996,5267" coordsize="625,409" path="m7415,5497l7368,5573,7406,5597,7453,5520,7415,5497e" filled="t" fillcolor="#000000" stroked="f">
                <v:path arrowok="t"/>
                <v:fill/>
              </v:shape>
              <v:shape style="position:absolute;left:6996;top:5267;width:625;height:409" coordorigin="6996,5267" coordsize="625,409" path="m7462,5420l7415,5497,7453,5520,7406,5597,7572,5597,7462,5420e" filled="t" fillcolor="#000000" stroked="f">
                <v:path arrowok="t"/>
                <v:fill/>
              </v:shape>
              <v:shape style="position:absolute;left:6996;top:5267;width:625;height:409" coordorigin="6996,5267" coordsize="625,409" path="m7044,5267l6996,5344,7368,5573,7415,5497,7044,5267e" filled="t" fillcolor="#000000" stroked="f">
                <v:path arrowok="t"/>
                <v:fill/>
              </v:shape>
            </v:group>
            <v:group style="position:absolute;left:7031;top:3329;width:630;height:540" coordorigin="7031,3329" coordsize="630,540">
              <v:shape style="position:absolute;left:7031;top:3329;width:630;height:540" coordorigin="7031,3329" coordsize="630,540" path="m7425,3469l7031,3800,7089,3869,7483,3537,7425,3469e" filled="t" fillcolor="#000000" stroked="f">
                <v:path arrowok="t"/>
                <v:fill/>
              </v:shape>
              <v:shape style="position:absolute;left:7031;top:3329;width:630;height:540" coordorigin="7031,3329" coordsize="630,540" path="m7613,3440l7460,3440,7518,3508,7483,3537,7541,3606,7613,3440e" filled="t" fillcolor="#000000" stroked="f">
                <v:path arrowok="t"/>
                <v:fill/>
              </v:shape>
              <v:shape style="position:absolute;left:7031;top:3329;width:630;height:540" coordorigin="7031,3329" coordsize="630,540" path="m7460,3440l7425,3469,7483,3537,7518,3508,7460,3440e" filled="t" fillcolor="#000000" stroked="f">
                <v:path arrowok="t"/>
                <v:fill/>
              </v:shape>
              <v:shape style="position:absolute;left:7031;top:3329;width:630;height:540" coordorigin="7031,3329" coordsize="630,540" path="m7661,3329l7367,3400,7425,3469,7460,3440,7613,3440,7661,3329e" filled="t" fillcolor="#000000" stroked="f">
                <v:path arrowok="t"/>
                <v:fill/>
              </v:shape>
            </v:group>
            <v:group style="position:absolute;left:600;top:6500;width:10708;height:2" coordorigin="600,6500" coordsize="10708,2">
              <v:shape style="position:absolute;left:600;top:6500;width:10708;height:2" coordorigin="600,6500" coordsize="10708,0" path="m600,6500l11308,6500e" filled="f" stroked="t" strokeweight="6pt" strokecolor="#000000">
                <v:path arrowok="t"/>
              </v:shape>
            </v:group>
            <v:group style="position:absolute;left:600;top:8920;width:10708;height:2" coordorigin="600,8920" coordsize="10708,2">
              <v:shape style="position:absolute;left:600;top:8920;width:10708;height:2" coordorigin="600,8920" coordsize="10708,0" path="m600,8920l11308,8920e" filled="f" stroked="t" strokeweight="6pt" strokecolor="#000000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  <v:shape style="position:absolute;left:763;top:9288;width:10594;height:3840" type="#_x0000_t75">
                <v:imagedata r:id="rId188" o:title=""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96.225006pt;margin-top:338.434998pt;width:160.8pt;height:76.2pt;mso-position-horizontal-relative:page;mso-position-vertical-relative:page;z-index:-5708" coordorigin="7925,6769" coordsize="3216,1524">
            <v:group style="position:absolute;left:7932;top:6776;width:3201;height:1509" coordorigin="7932,6776" coordsize="3201,1509">
              <v:shape style="position:absolute;left:7932;top:6776;width:3201;height:1509" coordorigin="7932,6776" coordsize="3201,1509" path="m7932,8285l11133,8285,11133,6776,7932,6776,7932,8285xe" filled="f" stroked="t" strokeweight=".75pt" strokecolor="#000000">
                <v:path arrowok="t"/>
              </v:shape>
              <v:shape style="position:absolute;left:7939;top:6854;width:3187;height:1354" type="#_x0000_t75">
                <v:imagedata r:id="rId189" o:title=""/>
              </v:shape>
            </v:group>
            <w10:wrap type="none"/>
          </v:group>
        </w:pict>
      </w:r>
      <w:r>
        <w:rPr/>
        <w:pict>
          <v:group style="position:absolute;margin-left:45.75pt;margin-top:49.499985pt;width:502.5pt;height:69.75pt;mso-position-horizontal-relative:page;mso-position-vertical-relative:page;z-index:-5706" coordorigin="915,990" coordsize="10050,1395">
            <v:group style="position:absolute;left:975;top:1050;width:9930;height:1275" coordorigin="975,1050" coordsize="9930,1275">
              <v:shape style="position:absolute;left:975;top:1050;width:9930;height:1275" coordorigin="975,1050" coordsize="9930,1275" path="m975,2325l10905,2325,10905,1050,975,1050,975,2325e" filled="t" fillcolor="#B7DEE8" stroked="f">
                <v:path arrowok="t"/>
                <v:fill/>
              </v:shape>
            </v:group>
            <v:group style="position:absolute;left:975;top:1050;width:9930;height:1275" coordorigin="975,1050" coordsize="9930,1275">
              <v:shape style="position:absolute;left:975;top:1050;width:9930;height:1275" coordorigin="975,1050" coordsize="9930,1275" path="m975,2325l10905,2325,10905,1050,975,1050,975,2325xe" filled="f" stroked="t" strokeweight="4.5pt" strokecolor="#000000">
                <v:path arrowok="t"/>
              </v:shape>
              <v:shape style="position:absolute;left:1022;top:1166;width:9840;height:1042" type="#_x0000_t75">
                <v:imagedata r:id="rId190" o:title="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" w:after="0" w:line="240" w:lineRule="auto"/>
        <w:ind w:right="458"/>
        <w:jc w:val="right"/>
        <w:rPr>
          <w:rFonts w:ascii="Calibri" w:hAnsi="Calibri" w:cs="Calibri" w:eastAsia="Calibri"/>
          <w:sz w:val="28"/>
          <w:szCs w:val="2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10.050003pt;margin-top:-3.539907pt;width:42.35pt;height:50.3pt;mso-position-horizontal-relative:page;mso-position-vertical-relative:paragraph;z-index:-5712" type="#_x0000_t202" filled="f" stroked="f">
            <v:textbox inset="0,0,0,0">
              <w:txbxContent>
                <w:p>
                  <w:pPr>
                    <w:spacing w:before="7" w:after="0" w:line="170" w:lineRule="exact"/>
                    <w:jc w:val="left"/>
                    <w:rPr>
                      <w:sz w:val="17"/>
                      <w:szCs w:val="17"/>
                    </w:rPr>
                  </w:pPr>
                  <w:rPr/>
                  <w:r>
                    <w:rPr>
                      <w:sz w:val="17"/>
                      <w:szCs w:val="17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00" w:lineRule="exact"/>
                    <w:jc w:val="left"/>
                    <w:rPr>
                      <w:sz w:val="20"/>
                      <w:szCs w:val="20"/>
                    </w:rPr>
                  </w:pPr>
                  <w:rPr/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spacing w:before="0" w:after="0" w:line="240" w:lineRule="auto"/>
                    <w:ind w:left="294" w:right="275"/>
                    <w:jc w:val="center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99"/>
                      <w:b/>
                      <w:bCs/>
                    </w:rPr>
                    <w:t>is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38.400002pt;margin-top:.370093pt;width:332.525pt;height:67.680pt;mso-position-horizontal-relative:page;mso-position-vertical-relative:paragraph;z-index:-5709" coordorigin="768,7" coordsize="6651,1354">
            <v:shape style="position:absolute;left:768;top:7;width:1426;height:1354" type="#_x0000_t75">
              <v:imagedata r:id="rId191" o:title=""/>
            </v:shape>
            <v:shape style="position:absolute;left:2208;top:511;width:835;height:346" type="#_x0000_t75">
              <v:imagedata r:id="rId192" o:title=""/>
            </v:shape>
            <v:shape style="position:absolute;left:2208;top:7;width:835;height:850" type="#_x0000_t75">
              <v:imagedata r:id="rId193" o:title=""/>
            </v:shape>
            <v:shape style="position:absolute;left:3053;top:7;width:2030;height:346" type="#_x0000_t75">
              <v:imagedata r:id="rId194" o:title=""/>
            </v:shape>
            <v:shape style="position:absolute;left:3053;top:511;width:2030;height:346" type="#_x0000_t75">
              <v:imagedata r:id="rId195" o:title=""/>
            </v:shape>
            <v:shape style="position:absolute;left:5093;top:7;width:1709;height:1354" type="#_x0000_t75">
              <v:imagedata r:id="rId196" o:title=""/>
            </v:shape>
            <v:group style="position:absolute;left:6810;top:512;width:601;height:270" coordorigin="6810,512" coordsize="601,270">
              <v:shape style="position:absolute;left:6810;top:512;width:601;height:270" coordorigin="6810,512" coordsize="601,270" path="m7141,692l7141,782,7321,692,7186,692,7141,692e" filled="t" fillcolor="#000000" stroked="f">
                <v:path arrowok="t"/>
                <v:fill/>
              </v:shape>
              <v:shape style="position:absolute;left:6810;top:512;width:601;height:270" coordorigin="6810,512" coordsize="601,270" path="m7141,602l7141,692,7186,692,7186,602,7141,602e" filled="t" fillcolor="#000000" stroked="f">
                <v:path arrowok="t"/>
                <v:fill/>
              </v:shape>
              <v:shape style="position:absolute;left:6810;top:512;width:601;height:270" coordorigin="6810,512" coordsize="601,270" path="m7141,512l7141,602,7186,602,7186,692,7321,692,7411,647,7141,512e" filled="t" fillcolor="#000000" stroked="f">
                <v:path arrowok="t"/>
                <v:fill/>
              </v:shape>
              <v:shape style="position:absolute;left:6810;top:512;width:601;height:270" coordorigin="6810,512" coordsize="601,270" path="m6810,601l6810,691,7141,692,7141,602,6810,601e" filled="t" fillcolor="#000000" stroked="f">
                <v:path arrowok="t"/>
                <v:fill/>
              </v:shape>
              <v:shape style="position:absolute;left:2208;top:1015;width:2875;height:346" type="#_x0000_t75">
                <v:imagedata r:id="rId197" o:title=""/>
              </v:shape>
            </v:group>
            <w10:wrap type="none"/>
          </v:group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7.674999pt;margin-top:-3.914907pt;width:303.575pt;height:76.2pt;mso-position-horizontal-relative:page;mso-position-vertical-relative:paragraph;z-index:-5705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5" w:after="0" w:line="260" w:lineRule="exact"/>
                          <w:jc w:val="left"/>
                          <w:rPr>
                            <w:sz w:val="26"/>
                            <w:szCs w:val="26"/>
                          </w:rPr>
                        </w:pPr>
                        <w:rPr/>
                        <w:r>
                          <w:rPr>
                            <w:sz w:val="26"/>
                            <w:szCs w:val="26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9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100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847" w:type="dxa"/>
                        <w:tcBorders>
                          <w:top w:val="single" w:sz="6.0" w:space="0" w:color="000000"/>
                          <w:bottom w:val="single" w:sz="6" w:space="0" w:color="000000"/>
                          <w:left w:val="single" w:sz="6.0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5" w:after="0" w:line="240" w:lineRule="auto"/>
                          <w:ind w:left="18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100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5" w:after="0" w:line="240" w:lineRule="auto"/>
                          <w:ind w:left="937" w:right="912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>
                          <w:spacing w:before="9" w:after="0" w:line="170" w:lineRule="exact"/>
                          <w:jc w:val="left"/>
                          <w:rPr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sz w:val="17"/>
                            <w:szCs w:val="17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5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ng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4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>
                          <w:spacing w:before="9" w:after="0" w:line="170" w:lineRule="exact"/>
                          <w:jc w:val="left"/>
                          <w:rPr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sz w:val="17"/>
                            <w:szCs w:val="17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00" w:right="202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?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847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.0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6" w:after="0" w:line="240" w:lineRule="auto"/>
                          <w:ind w:left="378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4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2"/>
                            <w:w w:val="100"/>
                            <w:b/>
                            <w:bCs/>
                          </w:rPr>
                          <w:t>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4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74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503" w:hRule="exact"/>
                    </w:trPr>
                    <w:tc>
                      <w:tcPr>
                        <w:tcW w:w="1440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5D9F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847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0D9"/>
                      </w:tcPr>
                      <w:p>
                        <w:pPr>
                          <w:spacing w:before="68" w:after="0" w:line="240" w:lineRule="auto"/>
                          <w:ind w:left="193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wer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0D9"/>
                      </w:tcPr>
                      <w:p>
                        <w:pPr>
                          <w:spacing w:before="68" w:after="0" w:line="240" w:lineRule="auto"/>
                          <w:ind w:left="162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u/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6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3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974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2D59B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748" w:type="dxa"/>
                        <w:vMerge/>
                        <w:tcBorders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DAEDF3"/>
                      </w:tcPr>
                      <w:p>
                        <w:pPr/>
                        <w:rPr/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36" w:lineRule="exact"/>
        <w:ind w:right="98"/>
        <w:jc w:val="righ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99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99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" w:after="0" w:line="336" w:lineRule="exact"/>
        <w:ind w:left="252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96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688" w:right="-20"/>
        <w:jc w:val="left"/>
        <w:tabs>
          <w:tab w:pos="4520" w:val="left"/>
          <w:tab w:pos="67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96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2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688" w:right="-20"/>
        <w:jc w:val="left"/>
        <w:tabs>
          <w:tab w:pos="4560" w:val="left"/>
          <w:tab w:pos="67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a.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96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688" w:right="-20"/>
        <w:jc w:val="left"/>
        <w:tabs>
          <w:tab w:pos="4560" w:val="left"/>
          <w:tab w:pos="67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7" w:after="0" w:line="240" w:lineRule="auto"/>
        <w:ind w:left="96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4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ey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99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99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99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336" w:lineRule="exact"/>
        <w:ind w:left="1688" w:right="-20"/>
        <w:jc w:val="left"/>
        <w:tabs>
          <w:tab w:pos="4520" w:val="left"/>
          <w:tab w:pos="67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auto"/>
        <w:ind w:left="17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shape style="position:absolute;margin-left:34.560001pt;margin-top:.280076pt;width:507.12pt;height:131.520pt;mso-position-horizontal-relative:page;mso-position-vertical-relative:paragraph;z-index:-5707" type="#_x0000_t75">
            <v:imagedata r:id="rId198" o:title=""/>
          </v:shape>
        </w:pict>
      </w:r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6" w:right="-20"/>
        <w:jc w:val="left"/>
        <w:tabs>
          <w:tab w:pos="61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0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6" w:right="-20"/>
        <w:jc w:val="left"/>
        <w:tabs>
          <w:tab w:pos="60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660" w:right="980"/>
        </w:sectPr>
      </w:pPr>
      <w:rPr/>
    </w:p>
    <w:p>
      <w:pPr>
        <w:spacing w:before="0" w:after="0" w:line="669" w:lineRule="exact"/>
        <w:ind w:left="1880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/>
        <w:pict>
          <v:group style="position:absolute;margin-left:42.450001pt;margin-top:58.149982pt;width:508.85pt;height:63.05pt;mso-position-horizontal-relative:page;mso-position-vertical-relative:page;z-index:-5704" coordorigin="849,1163" coordsize="10177,1261">
            <v:group style="position:absolute;left:909;top:1223;width:10057;height:1141" coordorigin="909,1223" coordsize="10057,1141">
              <v:shape style="position:absolute;left:909;top:1223;width:10057;height:1141" coordorigin="909,1223" coordsize="10057,1141" path="m909,2364l10966,2364,10966,1223,909,1223,909,2364xe" filled="f" stroked="t" strokeweight="6pt" strokecolor="#000000">
                <v:path arrowok="t"/>
              </v:shape>
              <v:shape style="position:absolute;left:970;top:1354;width:9936;height:878" type="#_x0000_t75">
                <v:imagedata r:id="rId199" o:title=""/>
              </v:shape>
            </v:group>
            <w10:wrap type="none"/>
          </v:group>
        </w:pict>
      </w:r>
      <w:r>
        <w:rPr/>
        <w:pict>
          <v:group style="position:absolute;margin-left:172.5pt;margin-top:499.199982pt;width:367.5pt;height:40.8pt;mso-position-horizontal-relative:page;mso-position-vertical-relative:page;z-index:-5702" coordorigin="3450,9984" coordsize="7350,816">
            <v:group style="position:absolute;left:3480;top:10451;width:7290;height:2" coordorigin="3480,10451" coordsize="7290,2">
              <v:shape style="position:absolute;left:3480;top:10451;width:7290;height:2" coordorigin="3480,10451" coordsize="7290,1" path="m3480,10451l10770,10452e" filled="f" stroked="t" strokeweight="3pt" strokecolor="#000000">
                <v:path arrowok="t"/>
              </v:shape>
              <v:shape style="position:absolute;left:3480;top:9984;width:6691;height:816" type="#_x0000_t75">
                <v:imagedata r:id="rId200" o:title=""/>
              </v:shape>
            </v:group>
            <w10:wrap type="none"/>
          </v:group>
        </w:pict>
      </w:r>
      <w:r>
        <w:rPr/>
        <w:pict>
          <v:group style="position:absolute;margin-left:33.119999pt;margin-top:469.279968pt;width:506.88pt;height:199.51pt;mso-position-horizontal-relative:page;mso-position-vertical-relative:page;z-index:-5701" coordorigin="662,9386" coordsize="10138,3990">
            <v:shape style="position:absolute;left:662;top:11155;width:2578;height:634" type="#_x0000_t75">
              <v:imagedata r:id="rId201" o:title=""/>
            </v:shape>
            <v:group style="position:absolute;left:2310;top:12551;width:8460;height:2" coordorigin="2310,12551" coordsize="8460,2">
              <v:shape style="position:absolute;left:2310;top:12551;width:8460;height:2" coordorigin="2310,12551" coordsize="8460,0" path="m2310,12551l10770,12551e" filled="f" stroked="t" strokeweight="3pt" strokecolor="#000000">
                <v:path arrowok="t"/>
              </v:shape>
              <v:shape style="position:absolute;left:902;top:11604;width:2642;height:1772" type="#_x0000_t75">
                <v:imagedata r:id="rId202" o:title=""/>
              </v:shape>
              <v:shape style="position:absolute;left:3480;top:12038;width:6446;height:922" type="#_x0000_t75">
                <v:imagedata r:id="rId203" o:title=""/>
              </v:shape>
              <v:shape style="position:absolute;left:1470;top:9386;width:1321;height:1795" type="#_x0000_t75">
                <v:imagedata r:id="rId204" o:title=""/>
              </v:shape>
            </v:group>
            <w10:wrap type="none"/>
          </v:group>
        </w:pict>
      </w:r>
      <w:r>
        <w:rPr/>
        <w:pict>
          <v:group style="position:absolute;margin-left:22.5pt;margin-top:22.499983pt;width:550.444pt;height:801.086pt;mso-position-horizontal-relative:page;mso-position-vertical-relative:page;z-index:-5700" coordorigin="450,450" coordsize="11009,16022">
            <v:shape style="position:absolute;left:773;top:13464;width:2582;height:437" type="#_x0000_t75">
              <v:imagedata r:id="rId205" o:title=""/>
            </v:shape>
            <v:group style="position:absolute;left:2310;top:14831;width:8460;height:2" coordorigin="2310,14831" coordsize="8460,2">
              <v:shape style="position:absolute;left:2310;top:14831;width:8460;height:2" coordorigin="2310,14831" coordsize="8460,0" path="m2310,14831l10770,14831e" filled="f" stroked="t" strokeweight="3pt" strokecolor="#000000">
                <v:path arrowok="t"/>
              </v:shape>
              <v:shape style="position:absolute;left:985;top:13847;width:2310;height:2076" type="#_x0000_t75">
                <v:imagedata r:id="rId206" o:title=""/>
              </v:shape>
            </v:group>
            <v:group style="position:absolute;left:993;top:15722;width:2694;height:521" coordorigin="993,15722" coordsize="2694,521">
              <v:shape style="position:absolute;left:993;top:15722;width:2694;height:521" coordorigin="993,15722" coordsize="2694,521" path="m993,16243l3687,16243,3687,15722,993,15722,993,16243xe" filled="t" fillcolor="#FFFFFF" stroked="f">
                <v:path arrowok="t"/>
                <v:fill/>
              </v:shape>
            </v:group>
            <v:group style="position:absolute;left:993;top:16363;width:2694;height:79" coordorigin="993,16363" coordsize="2694,79">
              <v:shape style="position:absolute;left:993;top:16363;width:2694;height:79" coordorigin="993,16363" coordsize="2694,79" path="m993,16442l3687,16442,3687,16363,993,16363,993,16442xe" filled="t" fillcolor="#FFFFFF" stroked="f">
                <v:path arrowok="t"/>
                <v:fill/>
              </v:shape>
              <v:shape style="position:absolute;left:994;top:15792;width:2693;height:576" type="#_x0000_t75">
                <v:imagedata r:id="rId207" o:title=""/>
              </v:shape>
              <v:shape style="position:absolute;left:3355;top:14333;width:6446;height:768" type="#_x0000_t75">
                <v:imagedata r:id="rId208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3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f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(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ng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o)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" w:after="0" w:line="240" w:lineRule="auto"/>
        <w:ind w:left="2202" w:right="-20"/>
        <w:jc w:val="left"/>
        <w:tabs>
          <w:tab w:pos="33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5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--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&gt;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6F2F9F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6FC0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6FC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6FC0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6FC0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6FC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6FC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414" w:lineRule="auto"/>
        <w:ind w:left="2202" w:right="1513"/>
        <w:jc w:val="left"/>
        <w:tabs>
          <w:tab w:pos="46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5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--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&gt;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5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6F2F9F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6FC0"/>
          <w:spacing w:val="4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6FC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6FC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6FC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6FC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5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5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--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&gt;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6FC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6FC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6FC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9" w:after="0" w:line="336" w:lineRule="exact"/>
        <w:ind w:left="2202" w:right="-20"/>
        <w:jc w:val="left"/>
        <w:tabs>
          <w:tab w:pos="46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color w:val="FF0000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-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-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&gt;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6F2F9F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6F2F9F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6FC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6FC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6FC0"/>
          <w:spacing w:val="3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6FC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6FC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6FC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4" w:after="0" w:line="406" w:lineRule="exact"/>
        <w:ind w:left="102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57.900002pt;margin-top:-263.276215pt;width:434.5pt;height:253.05pt;mso-position-horizontal-relative:page;mso-position-vertical-relative:paragraph;z-index:-5703" coordorigin="1158,-5266" coordsize="8690,5061">
            <v:group style="position:absolute;left:2640;top:-5206;width:7148;height:3038" coordorigin="2640,-5206" coordsize="7148,3038">
              <v:shape style="position:absolute;left:2640;top:-5206;width:7148;height:3038" coordorigin="2640,-5206" coordsize="7148,3038" path="m9282,-5206l3146,-5206,3105,-5204,3025,-5191,2949,-5166,2880,-5130,2817,-5084,2762,-5029,2716,-4966,2680,-4896,2655,-4821,2642,-4741,2640,-4699,2640,-2674,2647,-2592,2666,-2514,2697,-2441,2738,-2375,2788,-2316,2847,-2265,2914,-2224,2986,-2193,3064,-2174,3146,-2168,9282,-2168,9364,-2174,9442,-2193,9514,-2224,9581,-2265,9640,-2316,9690,-2375,9731,-2441,9762,-2514,9781,-2592,9788,-2674,9788,-4699,9781,-4781,9762,-4859,9731,-4932,9690,-4998,9640,-5057,9581,-5108,9514,-5149,9442,-5180,9364,-5199,9282,-5206e" filled="t" fillcolor="#D9D9D9" stroked="f">
                <v:path arrowok="t"/>
                <v:fill/>
              </v:shape>
            </v:group>
            <v:group style="position:absolute;left:2640;top:-5206;width:7148;height:3038" coordorigin="2640,-5206" coordsize="7148,3038">
              <v:shape style="position:absolute;left:2640;top:-5206;width:7148;height:3038" coordorigin="2640,-5206" coordsize="7148,3038" path="m2640,-4699l2647,-4781,2666,-4859,2697,-4932,2738,-4998,2788,-5057,2847,-5108,2914,-5149,2986,-5180,3064,-5199,3146,-5206,9282,-5206,9364,-5199,9442,-5180,9514,-5149,9581,-5108,9640,-5057,9690,-4998,9731,-4932,9762,-4859,9781,-4781,9788,-4699,9788,-2674,9781,-2592,9762,-2514,9731,-2441,9690,-2375,9640,-2316,9581,-2265,9514,-2224,9442,-2193,9364,-2174,9282,-2168,3146,-2168,3064,-2174,2986,-2193,2914,-2224,2847,-2265,2788,-2316,2738,-2375,2697,-2441,2666,-2514,2647,-2592,2640,-2674,2640,-4699xe" filled="f" stroked="t" strokeweight="4.5pt" strokecolor="#000000">
                <v:path arrowok="t"/>
              </v:shape>
              <v:shape style="position:absolute;left:2832;top:-4940;width:6763;height:2510" type="#_x0000_t75">
                <v:imagedata r:id="rId209" o:title=""/>
              </v:shape>
              <v:shape style="position:absolute;left:1158;top:-2781;width:3106;height:2576" type="#_x0000_t75">
                <v:imagedata r:id="rId210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6"/>
          <w:szCs w:val="36"/>
          <w:b/>
          <w:bCs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W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h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2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re</w:t>
      </w:r>
      <w:r>
        <w:rPr>
          <w:rFonts w:ascii="Arial" w:hAnsi="Arial" w:cs="Arial" w:eastAsia="Arial"/>
          <w:sz w:val="36"/>
          <w:szCs w:val="36"/>
          <w:spacing w:val="-4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th</w:t>
      </w:r>
      <w:r>
        <w:rPr>
          <w:rFonts w:ascii="Arial" w:hAnsi="Arial" w:cs="Arial" w:eastAsia="Arial"/>
          <w:sz w:val="36"/>
          <w:szCs w:val="36"/>
          <w:spacing w:val="2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-4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36"/>
          <w:szCs w:val="36"/>
          <w:spacing w:val="-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  <w:u w:val="thick" w:color="000000"/>
          <w:position w:val="-1"/>
        </w:rPr>
        <w:t>g</w:t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ng</w:t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to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o?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36"/>
          <w:szCs w:val="36"/>
          <w:spacing w:val="-4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36"/>
          <w:szCs w:val="36"/>
          <w:spacing w:val="-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-5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36"/>
          <w:szCs w:val="36"/>
          <w:spacing w:val="-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36"/>
          <w:szCs w:val="36"/>
          <w:spacing w:val="1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6"/>
          <w:szCs w:val="36"/>
          <w:spacing w:val="1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  <w:position w:val="-1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02" w:lineRule="exact"/>
        <w:ind w:left="2850" w:right="-20"/>
        <w:jc w:val="left"/>
        <w:rPr>
          <w:rFonts w:ascii="Calibri" w:hAnsi="Calibri" w:cs="Calibri" w:eastAsia="Calibri"/>
          <w:sz w:val="44"/>
          <w:szCs w:val="44"/>
        </w:rPr>
      </w:pPr>
      <w:rPr/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position w:val="1"/>
        </w:rPr>
        <w:t>He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44"/>
          <w:szCs w:val="44"/>
          <w:color w:val="6F2F9F"/>
          <w:spacing w:val="1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44"/>
          <w:szCs w:val="44"/>
          <w:color w:val="6F2F9F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44"/>
          <w:szCs w:val="44"/>
          <w:color w:val="6F2F9F"/>
          <w:spacing w:val="-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44"/>
          <w:szCs w:val="44"/>
          <w:color w:val="000000"/>
          <w:spacing w:val="1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44"/>
          <w:szCs w:val="44"/>
          <w:color w:val="000000"/>
          <w:spacing w:val="-2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44"/>
          <w:szCs w:val="44"/>
          <w:color w:val="000000"/>
          <w:spacing w:val="1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44"/>
          <w:szCs w:val="44"/>
          <w:color w:val="000000"/>
          <w:spacing w:val="-6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44"/>
          <w:szCs w:val="44"/>
          <w:color w:val="000000"/>
          <w:spacing w:val="0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44"/>
          <w:szCs w:val="44"/>
          <w:color w:val="000000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44"/>
          <w:szCs w:val="44"/>
          <w:color w:val="00000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44"/>
          <w:szCs w:val="44"/>
          <w:color w:val="000000"/>
          <w:spacing w:val="0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44"/>
          <w:szCs w:val="4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82" w:lineRule="exact"/>
        <w:ind w:left="118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(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6FC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ay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ba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02" w:lineRule="exact"/>
        <w:ind w:left="2850" w:right="-20"/>
        <w:jc w:val="left"/>
        <w:rPr>
          <w:rFonts w:ascii="Calibri" w:hAnsi="Calibri" w:cs="Calibri" w:eastAsia="Calibri"/>
          <w:sz w:val="44"/>
          <w:szCs w:val="44"/>
        </w:rPr>
      </w:pPr>
      <w:rPr/>
      <w:r>
        <w:rPr>
          <w:rFonts w:ascii="Calibri" w:hAnsi="Calibri" w:cs="Calibri" w:eastAsia="Calibri"/>
          <w:sz w:val="44"/>
          <w:szCs w:val="44"/>
          <w:color w:val="FF0000"/>
          <w:spacing w:val="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position w:val="1"/>
        </w:rPr>
        <w:t>y</w:t>
      </w:r>
      <w:r>
        <w:rPr>
          <w:rFonts w:ascii="Calibri" w:hAnsi="Calibri" w:cs="Calibri" w:eastAsia="Calibri"/>
          <w:sz w:val="44"/>
          <w:szCs w:val="4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2" w:lineRule="exact"/>
        <w:ind w:left="142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(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6FC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ay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car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02" w:lineRule="exact"/>
        <w:ind w:left="2725" w:right="-20"/>
        <w:jc w:val="left"/>
        <w:rPr>
          <w:rFonts w:ascii="Calibri" w:hAnsi="Calibri" w:cs="Calibri" w:eastAsia="Calibri"/>
          <w:sz w:val="44"/>
          <w:szCs w:val="44"/>
        </w:rPr>
      </w:pPr>
      <w:rPr/>
      <w:r>
        <w:rPr>
          <w:rFonts w:ascii="Calibri" w:hAnsi="Calibri" w:cs="Calibri" w:eastAsia="Calibri"/>
          <w:sz w:val="44"/>
          <w:szCs w:val="44"/>
          <w:color w:val="FF0000"/>
          <w:spacing w:val="-3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44"/>
          <w:szCs w:val="44"/>
          <w:color w:val="000000"/>
          <w:spacing w:val="0"/>
          <w:w w:val="100"/>
          <w:position w:val="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7" w:lineRule="exact"/>
        <w:ind w:left="363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(</w:t>
      </w:r>
      <w:r>
        <w:rPr>
          <w:rFonts w:ascii="Calibri" w:hAnsi="Calibri" w:cs="Calibri" w:eastAsia="Calibri"/>
          <w:sz w:val="32"/>
          <w:szCs w:val="32"/>
          <w:color w:val="006FC0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  <w:position w:val="1"/>
        </w:rPr>
        <w:t>at</w:t>
      </w:r>
      <w:r>
        <w:rPr>
          <w:rFonts w:ascii="Calibri" w:hAnsi="Calibri" w:cs="Calibri" w:eastAsia="Calibri"/>
          <w:sz w:val="32"/>
          <w:szCs w:val="32"/>
          <w:color w:val="006FC0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20" w:h="16840"/>
          <w:pgMar w:top="1340" w:bottom="280" w:left="780" w:right="1680"/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291.875pt;margin-top:155.49498pt;width:45.75pt;height:82pt;mso-position-horizontal-relative:page;mso-position-vertical-relative:page;z-index:-5699" coordorigin="5838,3110" coordsize="915,1640">
            <v:group style="position:absolute;left:5845;top:3117;width:900;height:1625" coordorigin="5845,3117" coordsize="900,1625">
              <v:shape style="position:absolute;left:5845;top:3117;width:900;height:1625" coordorigin="5845,3117" coordsize="900,1625" path="m5845,4742l6745,4742,6745,3117,5845,3117,5845,4742e" filled="t" fillcolor="#B8CDE4" stroked="f">
                <v:path arrowok="t"/>
                <v:fill/>
              </v:shape>
            </v:group>
            <v:group style="position:absolute;left:5845;top:3117;width:900;height:1625" coordorigin="5845,3117" coordsize="900,1625">
              <v:shape style="position:absolute;left:5845;top:3117;width:900;height:1625" coordorigin="5845,3117" coordsize="900,1625" path="m5845,4742l6745,4742,6745,3117,5845,3117,5845,4742xe" filled="f" stroked="t" strokeweight=".75pt" strokecolor="#000000">
                <v:path arrowok="t"/>
              </v:shape>
              <v:shape style="position:absolute;left:5851;top:3197;width:888;height:1464" type="#_x0000_t75">
                <v:imagedata r:id="rId211" o:title=""/>
              </v:shape>
            </v:group>
            <w10:wrap type="none"/>
          </v:group>
        </w:pict>
      </w:r>
      <w:r>
        <w:rPr/>
        <w:pict>
          <v:group style="position:absolute;margin-left:342.075012pt;margin-top:155.49498pt;width:69.75pt;height:82pt;mso-position-horizontal-relative:page;mso-position-vertical-relative:page;z-index:-5698" coordorigin="6842,3110" coordsize="1395,1640">
            <v:group style="position:absolute;left:6849;top:3117;width:1380;height:1625" coordorigin="6849,3117" coordsize="1380,1625">
              <v:shape style="position:absolute;left:6849;top:3117;width:1380;height:1625" coordorigin="6849,3117" coordsize="1380,1625" path="m6849,4742l8229,4742,8229,3117,6849,3117,6849,4742e" filled="t" fillcolor="#C3D59B" stroked="f">
                <v:path arrowok="t"/>
                <v:fill/>
              </v:shape>
            </v:group>
            <v:group style="position:absolute;left:6849;top:3117;width:1380;height:1625" coordorigin="6849,3117" coordsize="1380,1625">
              <v:shape style="position:absolute;left:6849;top:3117;width:1380;height:1625" coordorigin="6849,3117" coordsize="1380,1625" path="m6849,4742l8229,4742,8229,3117,6849,3117,6849,4742xe" filled="f" stroked="t" strokeweight=".75pt" strokecolor="#000000">
                <v:path arrowok="t"/>
              </v:shape>
              <v:shape style="position:absolute;left:6854;top:3197;width:1368;height:1464" type="#_x0000_t75">
                <v:imagedata r:id="rId212" o:title=""/>
              </v:shape>
            </v:group>
            <w10:wrap type="none"/>
          </v:group>
        </w:pict>
      </w:r>
      <w:r>
        <w:rPr/>
        <w:pict>
          <v:group style="position:absolute;margin-left:415.424988pt;margin-top:155.49498pt;width:63.1pt;height:82pt;mso-position-horizontal-relative:page;mso-position-vertical-relative:page;z-index:-5697" coordorigin="8308,3110" coordsize="1262,1640">
            <v:group style="position:absolute;left:8316;top:3117;width:1247;height:1625" coordorigin="8316,3117" coordsize="1247,1625">
              <v:shape style="position:absolute;left:8316;top:3117;width:1247;height:1625" coordorigin="8316,3117" coordsize="1247,1625" path="m8316,4742l9563,4742,9563,3117,8316,3117,8316,4742e" filled="t" fillcolor="#C3D59B" stroked="f">
                <v:path arrowok="t"/>
                <v:fill/>
              </v:shape>
            </v:group>
            <v:group style="position:absolute;left:8316;top:3117;width:1247;height:1625" coordorigin="8316,3117" coordsize="1247,1625">
              <v:shape style="position:absolute;left:8316;top:3117;width:1247;height:1625" coordorigin="8316,3117" coordsize="1247,1625" path="m8316,4742l9563,4742,9563,3117,8316,3117,8316,4742xe" filled="f" stroked="t" strokeweight=".75pt" strokecolor="#000000">
                <v:path arrowok="t"/>
              </v:shape>
              <v:shape style="position:absolute;left:8323;top:3197;width:1234;height:1464" type="#_x0000_t75">
                <v:imagedata r:id="rId213" o:title=""/>
              </v:shape>
            </v:group>
            <w10:wrap type="none"/>
          </v:group>
        </w:pict>
      </w:r>
      <w:r>
        <w:rPr/>
        <w:pict>
          <v:group style="position:absolute;margin-left:35.625pt;margin-top:245.194977pt;width:243pt;height:87.5pt;mso-position-horizontal-relative:page;mso-position-vertical-relative:page;z-index:-5696" coordorigin="713,4904" coordsize="4860,1750">
            <v:group style="position:absolute;left:720;top:4911;width:4845;height:1735" coordorigin="720,4911" coordsize="4845,1735">
              <v:shape style="position:absolute;left:720;top:4911;width:4845;height:1735" coordorigin="720,4911" coordsize="4845,1735" path="m720,6646l5565,6646,5565,4911,720,4911,720,6646xe" filled="f" stroked="t" strokeweight=".75pt" strokecolor="#000000">
                <v:path arrowok="t"/>
              </v:shape>
              <v:shape style="position:absolute;left:725;top:4992;width:4834;height:1574" type="#_x0000_t75">
                <v:imagedata r:id="rId214" o:title=""/>
              </v:shape>
            </v:group>
            <w10:wrap type="none"/>
          </v:group>
        </w:pict>
      </w:r>
      <w:r>
        <w:rPr/>
        <w:pict>
          <v:group style="position:absolute;margin-left:288.625pt;margin-top:245.224976pt;width:266.650pt;height:87.5pt;mso-position-horizontal-relative:page;mso-position-vertical-relative:page;z-index:-5695" coordorigin="5773,4904" coordsize="5333,1750">
            <v:group style="position:absolute;left:5780;top:4912;width:5318;height:1735" coordorigin="5780,4912" coordsize="5318,1735">
              <v:shape style="position:absolute;left:5780;top:4912;width:5318;height:1735" coordorigin="5780,4912" coordsize="5318,1735" path="m5780,6647l11098,6647,11098,4912,5780,4912,5780,6647xe" filled="f" stroked="t" strokeweight=".75pt" strokecolor="#000000">
                <v:path arrowok="t"/>
              </v:shape>
              <v:shape style="position:absolute;left:5789;top:4992;width:5304;height:1574" type="#_x0000_t75">
                <v:imagedata r:id="rId215" o:title=""/>
              </v:shape>
            </v:group>
            <w10:wrap type="none"/>
          </v:group>
        </w:pict>
      </w:r>
      <w:r>
        <w:rPr/>
        <w:pict>
          <v:group style="position:absolute;margin-left:35.625pt;margin-top:360.494995pt;width:78.2pt;height:89.05pt;mso-position-horizontal-relative:page;mso-position-vertical-relative:page;z-index:-5694" coordorigin="713,7210" coordsize="1564,1781">
            <v:group style="position:absolute;left:720;top:7217;width:1549;height:1766" coordorigin="720,7217" coordsize="1549,1766">
              <v:shape style="position:absolute;left:720;top:7217;width:1549;height:1766" coordorigin="720,7217" coordsize="1549,1766" path="m720,8983l2269,8983,2269,7217,720,7217,720,8983e" filled="t" fillcolor="#C5D9F0" stroked="f">
                <v:path arrowok="t"/>
                <v:fill/>
              </v:shape>
            </v:group>
            <v:group style="position:absolute;left:720;top:7217;width:1549;height:1766" coordorigin="720,7217" coordsize="1549,1766">
              <v:shape style="position:absolute;left:720;top:7217;width:1549;height:1766" coordorigin="720,7217" coordsize="1549,1766" path="m720,8983l2269,8983,2269,7217,720,7217,720,8983xe" filled="f" stroked="t" strokeweight=".75pt" strokecolor="#000000">
                <v:path arrowok="t"/>
              </v:shape>
              <v:shape style="position:absolute;left:725;top:7296;width:1536;height:1608" type="#_x0000_t75">
                <v:imagedata r:id="rId216" o:title=""/>
              </v:shape>
            </v:group>
            <w10:wrap type="none"/>
          </v:group>
        </w:pict>
      </w:r>
      <w:r>
        <w:rPr/>
        <w:pict>
          <v:group style="position:absolute;margin-left:121.074997pt;margin-top:360.494995pt;width:60.5pt;height:25.9pt;mso-position-horizontal-relative:page;mso-position-vertical-relative:page;z-index:-5693" coordorigin="2421,7210" coordsize="1210,518">
            <v:group style="position:absolute;left:2429;top:7217;width:1195;height:503" coordorigin="2429,7217" coordsize="1195,503">
              <v:shape style="position:absolute;left:2429;top:7217;width:1195;height:503" coordorigin="2429,7217" coordsize="1195,503" path="m2429,7720l3624,7720,3624,7217,2429,7217,2429,7720e" filled="t" fillcolor="#FFFF00" stroked="f">
                <v:path arrowok="t"/>
                <v:fill/>
              </v:shape>
            </v:group>
            <v:group style="position:absolute;left:2429;top:7217;width:1195;height:503" coordorigin="2429,7217" coordsize="1195,503">
              <v:shape style="position:absolute;left:2429;top:7217;width:1195;height:503" coordorigin="2429,7217" coordsize="1195,503" path="m2429,7720l3624,7720,3624,7217,2429,7217,2429,7720xe" filled="f" stroked="t" strokeweight=".75pt" strokecolor="#000000">
                <v:path arrowok="t"/>
              </v:shape>
              <v:shape style="position:absolute;left:2438;top:7296;width:1181;height:346" type="#_x0000_t75">
                <v:imagedata r:id="rId217" o:title=""/>
              </v:shape>
            </v:group>
            <w10:wrap type="none"/>
          </v:group>
        </w:pict>
      </w:r>
      <w:r>
        <w:rPr/>
        <w:pict>
          <v:group style="position:absolute;margin-left:121.074997pt;margin-top:393.194977pt;width:60.5pt;height:25.9pt;mso-position-horizontal-relative:page;mso-position-vertical-relative:page;z-index:-5692" coordorigin="2421,7864" coordsize="1210,518">
            <v:group style="position:absolute;left:2429;top:7871;width:1195;height:503" coordorigin="2429,7871" coordsize="1195,503">
              <v:shape style="position:absolute;left:2429;top:7871;width:1195;height:503" coordorigin="2429,7871" coordsize="1195,503" path="m2429,8374l3624,8374,3624,7871,2429,7871,2429,8374e" filled="t" fillcolor="#F9C090" stroked="f">
                <v:path arrowok="t"/>
                <v:fill/>
              </v:shape>
            </v:group>
            <v:group style="position:absolute;left:2429;top:7871;width:1195;height:503" coordorigin="2429,7871" coordsize="1195,503">
              <v:shape style="position:absolute;left:2429;top:7871;width:1195;height:503" coordorigin="2429,7871" coordsize="1195,503" path="m2429,8374l3624,8374,3624,7871,2429,7871,2429,8374xe" filled="f" stroked="t" strokeweight=".75pt" strokecolor="#000000">
                <v:path arrowok="t"/>
              </v:shape>
              <v:shape style="position:absolute;left:2438;top:7949;width:1181;height:346" type="#_x0000_t75">
                <v:imagedata r:id="rId218" o:title=""/>
              </v:shape>
            </v:group>
            <w10:wrap type="none"/>
          </v:group>
        </w:pict>
      </w:r>
      <w:r>
        <w:rPr/>
        <w:pict>
          <v:group style="position:absolute;margin-left:121.074997pt;margin-top:423.644989pt;width:60.5pt;height:25.9pt;mso-position-horizontal-relative:page;mso-position-vertical-relative:page;z-index:-5691" coordorigin="2421,8473" coordsize="1210,518">
            <v:group style="position:absolute;left:2429;top:8480;width:1195;height:503" coordorigin="2429,8480" coordsize="1195,503">
              <v:shape style="position:absolute;left:2429;top:8480;width:1195;height:503" coordorigin="2429,8480" coordsize="1195,503" path="m2429,8983l3624,8983,3624,8480,2429,8480,2429,8983e" filled="t" fillcolor="#CCC1DA" stroked="f">
                <v:path arrowok="t"/>
                <v:fill/>
              </v:shape>
            </v:group>
            <v:group style="position:absolute;left:2429;top:8480;width:1195;height:503" coordorigin="2429,8480" coordsize="1195,503">
              <v:shape style="position:absolute;left:2429;top:8480;width:1195;height:503" coordorigin="2429,8480" coordsize="1195,503" path="m2429,8983l3624,8983,3624,8480,2429,8480,2429,8983xe" filled="f" stroked="t" strokeweight=".75pt" strokecolor="#000000">
                <v:path arrowok="t"/>
              </v:shape>
              <v:shape style="position:absolute;left:2438;top:8558;width:1181;height:346" type="#_x0000_t75">
                <v:imagedata r:id="rId219" o:title=""/>
              </v:shape>
            </v:group>
            <w10:wrap type="none"/>
          </v:group>
        </w:pict>
      </w:r>
      <w:r>
        <w:rPr/>
        <w:pict>
          <v:group style="position:absolute;margin-left:185.225006pt;margin-top:360.494995pt;width:102.75pt;height:25.9pt;mso-position-horizontal-relative:page;mso-position-vertical-relative:page;z-index:-5690" coordorigin="3705,7210" coordsize="2055,518">
            <v:group style="position:absolute;left:3712;top:7217;width:2040;height:503" coordorigin="3712,7217" coordsize="2040,503">
              <v:shape style="position:absolute;left:3712;top:7217;width:2040;height:503" coordorigin="3712,7217" coordsize="2040,503" path="m3712,7720l5752,7720,5752,7217,3712,7217,3712,7720e" filled="t" fillcolor="#FFFF00" stroked="f">
                <v:path arrowok="t"/>
                <v:fill/>
              </v:shape>
            </v:group>
            <v:group style="position:absolute;left:3712;top:7217;width:2040;height:503" coordorigin="3712,7217" coordsize="2040,503">
              <v:shape style="position:absolute;left:3712;top:7217;width:2040;height:503" coordorigin="3712,7217" coordsize="2040,503" path="m3712,7720l5752,7720,5752,7217,3712,7217,3712,7720xe" filled="f" stroked="t" strokeweight=".75pt" strokecolor="#000000">
                <v:path arrowok="t"/>
              </v:shape>
              <v:shape style="position:absolute;left:3720;top:7296;width:2026;height:346" type="#_x0000_t75">
                <v:imagedata r:id="rId220" o:title=""/>
              </v:shape>
            </v:group>
            <w10:wrap type="none"/>
          </v:group>
        </w:pict>
      </w:r>
      <w:r>
        <w:rPr/>
        <w:pict>
          <v:group style="position:absolute;margin-left:186.625pt;margin-top:393.194977pt;width:102.75pt;height:25.9pt;mso-position-horizontal-relative:page;mso-position-vertical-relative:page;z-index:-5689" coordorigin="3733,7864" coordsize="2055,518">
            <v:group style="position:absolute;left:3740;top:7871;width:2040;height:503" coordorigin="3740,7871" coordsize="2040,503">
              <v:shape style="position:absolute;left:3740;top:7871;width:2040;height:503" coordorigin="3740,7871" coordsize="2040,503" path="m3740,8374l5780,8374,5780,7871,3740,7871,3740,8374e" filled="t" fillcolor="#F9C090" stroked="f">
                <v:path arrowok="t"/>
                <v:fill/>
              </v:shape>
            </v:group>
            <v:group style="position:absolute;left:3740;top:7871;width:2040;height:503" coordorigin="3740,7871" coordsize="2040,503">
              <v:shape style="position:absolute;left:3740;top:7871;width:2040;height:503" coordorigin="3740,7871" coordsize="2040,503" path="m3740,8374l5780,8374,5780,7871,3740,7871,3740,8374xe" filled="f" stroked="t" strokeweight=".75pt" strokecolor="#000000">
                <v:path arrowok="t"/>
              </v:shape>
              <v:shape style="position:absolute;left:3749;top:7949;width:2026;height:346" type="#_x0000_t75">
                <v:imagedata r:id="rId221" o:title=""/>
              </v:shape>
            </v:group>
            <w10:wrap type="none"/>
          </v:group>
        </w:pict>
      </w:r>
      <w:r>
        <w:rPr/>
        <w:pict>
          <v:group style="position:absolute;margin-left:186.625pt;margin-top:425.344971pt;width:102.75pt;height:25.9pt;mso-position-horizontal-relative:page;mso-position-vertical-relative:page;z-index:-5688" coordorigin="3733,8507" coordsize="2055,518">
            <v:group style="position:absolute;left:3740;top:8514;width:2040;height:503" coordorigin="3740,8514" coordsize="2040,503">
              <v:shape style="position:absolute;left:3740;top:8514;width:2040;height:503" coordorigin="3740,8514" coordsize="2040,503" path="m3740,9017l5780,9017,5780,8514,3740,8514,3740,9017e" filled="t" fillcolor="#CCC1DA" stroked="f">
                <v:path arrowok="t"/>
                <v:fill/>
              </v:shape>
            </v:group>
            <v:group style="position:absolute;left:3740;top:8514;width:2040;height:503" coordorigin="3740,8514" coordsize="2040,503">
              <v:shape style="position:absolute;left:3740;top:8514;width:2040;height:503" coordorigin="3740,8514" coordsize="2040,503" path="m3740,9017l5780,9017,5780,8514,3740,8514,3740,9017xe" filled="f" stroked="t" strokeweight=".75pt" strokecolor="#000000">
                <v:path arrowok="t"/>
              </v:shape>
              <v:shape style="position:absolute;left:3749;top:8592;width:2026;height:346" type="#_x0000_t75">
                <v:imagedata r:id="rId222" o:title=""/>
              </v:shape>
            </v:group>
            <w10:wrap type="none"/>
          </v:group>
        </w:pict>
      </w:r>
      <w:r>
        <w:rPr/>
        <w:pict>
          <v:group style="position:absolute;margin-left:298.625pt;margin-top:362.494995pt;width:123pt;height:87.05pt;mso-position-horizontal-relative:page;mso-position-vertical-relative:page;z-index:-5687" coordorigin="5973,7250" coordsize="2460,1741">
            <v:group style="position:absolute;left:5980;top:7257;width:2445;height:1726" coordorigin="5980,7257" coordsize="2445,1726">
              <v:shape style="position:absolute;left:5980;top:7257;width:2445;height:1726" coordorigin="5980,7257" coordsize="2445,1726" path="m5980,8983l8425,8983,8425,7257,5980,7257,5980,8983e" filled="t" fillcolor="#C3D59B" stroked="f">
                <v:path arrowok="t"/>
                <v:fill/>
              </v:shape>
            </v:group>
            <v:group style="position:absolute;left:5980;top:7257;width:2445;height:1726" coordorigin="5980,7257" coordsize="2445,1726">
              <v:shape style="position:absolute;left:5980;top:7257;width:2445;height:1726" coordorigin="5980,7257" coordsize="2445,1726" path="m5980,8983l8425,8983,8425,7257,5980,7257,5980,8983xe" filled="f" stroked="t" strokeweight=".75pt" strokecolor="#000000">
                <v:path arrowok="t"/>
              </v:shape>
              <v:shape style="position:absolute;left:5986;top:7334;width:2434;height:1570" type="#_x0000_t75">
                <v:imagedata r:id="rId223" o:title=""/>
              </v:shape>
            </v:group>
            <w10:wrap type="none"/>
          </v:group>
        </w:pict>
      </w:r>
      <w:r>
        <w:rPr/>
        <w:pict>
          <v:group style="position:absolute;margin-left:429.325012pt;margin-top:362.494995pt;width:78pt;height:88.75pt;mso-position-horizontal-relative:page;mso-position-vertical-relative:page;z-index:-5686" coordorigin="8587,7250" coordsize="1560,1775">
            <v:group style="position:absolute;left:8594;top:7257;width:1545;height:1760" coordorigin="8594,7257" coordsize="1545,1760">
              <v:shape style="position:absolute;left:8594;top:7257;width:1545;height:1760" coordorigin="8594,7257" coordsize="1545,1760" path="m8594,9017l10139,9017,10139,7257,8594,7257,8594,9017e" filled="t" fillcolor="#C3D59B" stroked="f">
                <v:path arrowok="t"/>
                <v:fill/>
              </v:shape>
            </v:group>
            <v:group style="position:absolute;left:8594;top:7257;width:1545;height:1760" coordorigin="8594,7257" coordsize="1545,1760">
              <v:shape style="position:absolute;left:8594;top:7257;width:1545;height:1760" coordorigin="8594,7257" coordsize="1545,1760" path="m8594,9017l10139,9017,10139,7257,8594,7257,8594,9017xe" filled="f" stroked="t" strokeweight=".75pt" strokecolor="#000000">
                <v:path arrowok="t"/>
              </v:shape>
              <v:shape style="position:absolute;left:8602;top:7334;width:1531;height:1603" type="#_x0000_t75">
                <v:imagedata r:id="rId224" o:title=""/>
              </v:shape>
            </v:group>
            <w10:wrap type="none"/>
          </v:group>
        </w:pict>
      </w:r>
      <w:r>
        <w:rPr/>
        <w:pict>
          <v:group style="position:absolute;margin-left:512.724976pt;margin-top:362.494995pt;width:21.3pt;height:88.75pt;mso-position-horizontal-relative:page;mso-position-vertical-relative:page;z-index:-5685" coordorigin="10254,7250" coordsize="426,1775">
            <v:group style="position:absolute;left:10262;top:7257;width:411;height:1760" coordorigin="10262,7257" coordsize="411,1760">
              <v:shape style="position:absolute;left:10262;top:7257;width:411;height:1760" coordorigin="10262,7257" coordsize="411,1760" path="m10262,9017l10673,9017,10673,7257,10262,7257,10262,9017e" filled="t" fillcolor="#C5D9F0" stroked="f">
                <v:path arrowok="t"/>
                <v:fill/>
              </v:shape>
            </v:group>
            <v:group style="position:absolute;left:10262;top:7257;width:411;height:1760" coordorigin="10262,7257" coordsize="411,1760">
              <v:shape style="position:absolute;left:10262;top:7257;width:411;height:1760" coordorigin="10262,7257" coordsize="411,1760" path="m10262,9017l10673,9017,10673,7257,10262,7257,10262,9017xe" filled="f" stroked="t" strokeweight=".75pt" strokecolor="#000000">
                <v:path arrowok="t"/>
              </v:shape>
              <v:shape style="position:absolute;left:10267;top:7334;width:398;height:1603" type="#_x0000_t75">
                <v:imagedata r:id="rId225" o:title=""/>
              </v:shape>
            </v:group>
            <w10:wrap type="none"/>
          </v:group>
        </w:pict>
      </w:r>
      <w:r>
        <w:rPr/>
        <w:pict>
          <v:group style="position:absolute;margin-left:56.724998pt;margin-top:464.754974pt;width:488pt;height:61.45pt;mso-position-horizontal-relative:page;mso-position-vertical-relative:page;z-index:-5684" coordorigin="1134,9295" coordsize="9760,1229">
            <v:group style="position:absolute;left:1142;top:9303;width:9745;height:1214" coordorigin="1142,9303" coordsize="9745,1214">
              <v:shape style="position:absolute;left:1142;top:9303;width:9745;height:1214" coordorigin="1142,9303" coordsize="9745,1214" path="m1142,10517l10887,10517,10887,9303,1142,9303,1142,10517xe" filled="f" stroked="t" strokeweight=".75pt" strokecolor="#000000">
                <v:path arrowok="t"/>
              </v:shape>
              <v:shape style="position:absolute;left:1147;top:9384;width:9734;height:1056" type="#_x0000_t75">
                <v:imagedata r:id="rId226" o:title=""/>
              </v:shape>
            </v:group>
            <w10:wrap type="none"/>
          </v:group>
        </w:pict>
      </w:r>
      <w:r>
        <w:rPr/>
        <w:pict>
          <v:group style="position:absolute;margin-left:28.559999pt;margin-top:542.399963pt;width:526.320pt;height:264.839pt;mso-position-horizontal-relative:page;mso-position-vertical-relative:page;z-index:-5683" coordorigin="571,10848" coordsize="10526,5297">
            <v:shape style="position:absolute;left:571;top:10848;width:10526;height:2491" type="#_x0000_t75">
              <v:imagedata r:id="rId227" o:title=""/>
            </v:shape>
            <v:group style="position:absolute;left:720;top:13169;width:9692;height:2968" coordorigin="720,13169" coordsize="9692,2968">
              <v:shape style="position:absolute;left:720;top:13169;width:9692;height:2968" coordorigin="720,13169" coordsize="9692,2968" path="m720,16137l10412,16137,10412,13169,720,13169,720,16137e" filled="t" fillcolor="#FFFFFF" stroked="f">
                <v:path arrowok="t"/>
                <v:fill/>
              </v:shape>
              <v:shape style="position:absolute;left:720;top:13243;width:9691;height:2822" type="#_x0000_t75">
                <v:imagedata r:id="rId228" o:title=""/>
              </v:shape>
            </v:group>
            <w10:wrap type="none"/>
          </v:group>
        </w:pict>
      </w:r>
      <w:r>
        <w:rPr/>
        <w:pict>
          <v:group style="position:absolute;margin-left:46pt;margin-top:62.649982pt;width:502.5pt;height:63.1pt;mso-position-horizontal-relative:page;mso-position-vertical-relative:page;z-index:-5682" coordorigin="920,1253" coordsize="10050,1262">
            <v:group style="position:absolute;left:980;top:1313;width:9930;height:1142" coordorigin="980,1313" coordsize="9930,1142">
              <v:shape style="position:absolute;left:980;top:1313;width:9930;height:1142" coordorigin="980,1313" coordsize="9930,1142" path="m980,2455l10910,2455,10910,1313,980,1313,980,2455e" filled="t" fillcolor="#D6E3BC" stroked="f">
                <v:path arrowok="t"/>
                <v:fill/>
              </v:shape>
            </v:group>
            <v:group style="position:absolute;left:980;top:1313;width:9930;height:1142" coordorigin="980,1313" coordsize="9930,1142">
              <v:shape style="position:absolute;left:980;top:1313;width:9930;height:1142" coordorigin="980,1313" coordsize="9930,1142" path="m980,2455l10910,2455,10910,1313,980,1313,980,2455xe" filled="f" stroked="t" strokeweight="4.5pt" strokecolor="#000000">
                <v:path arrowok="t"/>
              </v:shape>
              <v:shape style="position:absolute;left:1027;top:1430;width:9840;height:907" type="#_x0000_t75">
                <v:imagedata r:id="rId229" o:title=""/>
              </v:shape>
            </v:group>
            <w10:wrap type="none"/>
          </v:group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13.074997pt;margin-top:155.49498pt;width:175.275pt;height:82pt;mso-position-horizontal-relative:page;mso-position-vertical-relative:page;z-index:-5681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532" w:hRule="exact"/>
                    </w:trPr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5" w:after="0" w:line="240" w:lineRule="auto"/>
                          <w:ind w:left="938" w:right="911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87" w:type="dxa"/>
                        <w:tcBorders>
                          <w:top w:val="nil" w:sz="6" w:space="0" w:color="auto"/>
                          <w:bottom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56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FFF00"/>
                      </w:tcPr>
                      <w:p>
                        <w:pPr>
                          <w:spacing w:before="65" w:after="0" w:line="240" w:lineRule="auto"/>
                          <w:ind w:left="454" w:right="418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99"/>
                            <w:b/>
                            <w:bCs/>
                          </w:rPr>
                          <w:t>am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61" w:hRule="exact"/>
                    </w:trPr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9C090"/>
                      </w:tcPr>
                      <w:p>
                        <w:pPr>
                          <w:spacing w:before="95" w:after="0" w:line="240" w:lineRule="auto"/>
                          <w:ind w:left="379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4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2"/>
                            <w:w w:val="100"/>
                            <w:b/>
                            <w:bCs/>
                          </w:rPr>
                          <w:t>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4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I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87" w:type="dxa"/>
                        <w:tcBorders>
                          <w:top w:val="nil" w:sz="6" w:space="0" w:color="auto"/>
                          <w:bottom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56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F9C090"/>
                      </w:tcPr>
                      <w:p>
                        <w:pPr>
                          <w:spacing w:before="95" w:after="0" w:line="240" w:lineRule="auto"/>
                          <w:ind w:left="545" w:right="518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99"/>
                            <w:b/>
                            <w:bCs/>
                          </w:rPr>
                          <w:t>is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32" w:hRule="exact"/>
                    </w:trPr>
                    <w:tc>
                      <w:tcPr>
                        <w:tcW w:w="2040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1DA"/>
                      </w:tcPr>
                      <w:p>
                        <w:pPr>
                          <w:spacing w:before="96" w:after="0" w:line="240" w:lineRule="auto"/>
                          <w:ind w:left="163" w:right="-20"/>
                          <w:jc w:val="left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100"/>
                            <w:b/>
                            <w:bCs/>
                          </w:rPr>
                          <w:t>W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5"/>
                            <w:w w:val="100"/>
                            <w:b/>
                            <w:bCs/>
                          </w:rPr>
                          <w:t> 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-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u/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6"/>
                            <w:w w:val="100"/>
                            <w:b/>
                            <w:bCs/>
                          </w:rPr>
                          <w:t>T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h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3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  <w:b/>
                            <w:bCs/>
                          </w:rPr>
                          <w:t>y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87" w:type="dxa"/>
                        <w:tcBorders>
                          <w:top w:val="nil" w:sz="6" w:space="0" w:color="auto"/>
                          <w:bottom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56" w:type="dxa"/>
                        <w:tcBorders>
                          <w:top w:val="single" w:sz="6" w:space="0" w:color="000000"/>
                          <w:bottom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  <w:shd w:val="clear" w:color="auto" w:fill="CCC1DA"/>
                      </w:tcPr>
                      <w:p>
                        <w:pPr>
                          <w:spacing w:before="96" w:after="0" w:line="240" w:lineRule="auto"/>
                          <w:ind w:left="449" w:right="411"/>
                          <w:jc w:val="center"/>
                          <w:rPr>
                            <w:rFonts w:ascii="Calibri" w:hAnsi="Calibri" w:cs="Calibri" w:eastAsia="Calibri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1"/>
                            <w:w w:val="99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2"/>
                            <w:w w:val="99"/>
                            <w:b/>
                            <w:bCs/>
                          </w:rPr>
                          <w:t>r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Calibri" w:hAnsi="Calibri" w:cs="Calibri" w:eastAsia="Calibri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sz w:val="10"/>
          <w:szCs w:val="1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5" w:type="dxa"/>
      </w:tblPr>
      <w:tblGrid/>
      <w:tr>
        <w:trPr>
          <w:trHeight w:val="120" w:hRule="exact"/>
        </w:trPr>
        <w:tc>
          <w:tcPr>
            <w:tcW w:w="10973" w:type="dxa"/>
            <w:gridSpan w:val="3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6311" w:hRule="exact"/>
        </w:trPr>
        <w:tc>
          <w:tcPr>
            <w:tcW w:w="135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single" w:sz="48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3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665" w:right="-20"/>
              <w:jc w:val="left"/>
              <w:rPr>
                <w:rFonts w:ascii="Calibri" w:hAnsi="Calibri" w:cs="Calibri" w:eastAsia="Calibri"/>
                <w:sz w:val="60"/>
                <w:szCs w:val="60"/>
              </w:rPr>
            </w:pPr>
            <w:rPr/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Struc</w:t>
            </w:r>
            <w:r>
              <w:rPr>
                <w:rFonts w:ascii="Calibri" w:hAnsi="Calibri" w:cs="Calibri" w:eastAsia="Calibri"/>
                <w:sz w:val="80"/>
                <w:szCs w:val="80"/>
                <w:spacing w:val="-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ure</w:t>
            </w:r>
            <w:r>
              <w:rPr>
                <w:rFonts w:ascii="Calibri" w:hAnsi="Calibri" w:cs="Calibri" w:eastAsia="Calibri"/>
                <w:sz w:val="48"/>
                <w:szCs w:val="48"/>
                <w:spacing w:val="0"/>
                <w:w w:val="100"/>
                <w:b/>
                <w:bCs/>
              </w:rPr>
              <w:t>:</w:t>
            </w:r>
            <w:r>
              <w:rPr>
                <w:rFonts w:ascii="Calibri" w:hAnsi="Calibri" w:cs="Calibri" w:eastAsia="Calibri"/>
                <w:sz w:val="48"/>
                <w:szCs w:val="48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60"/>
                <w:szCs w:val="60"/>
                <w:spacing w:val="-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ing</w:t>
            </w:r>
            <w:r>
              <w:rPr>
                <w:rFonts w:ascii="Calibri" w:hAnsi="Calibri" w:cs="Calibri" w:eastAsia="Calibri"/>
                <w:sz w:val="60"/>
                <w:szCs w:val="60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60"/>
                <w:szCs w:val="6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</w:rPr>
            </w:r>
          </w:p>
          <w:p>
            <w:pPr>
              <w:spacing w:before="1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350" w:lineRule="auto"/>
              <w:ind w:left="1675" w:right="1924"/>
              <w:jc w:val="both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/>
              <w:pict>
                <v:shape style="width:101.236042pt;height:17.2725pt;mso-position-horizontal-relative:char;mso-position-vertical-relative:line" type="#_x0000_t75">
                  <v:imagedata r:id="rId230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pict>
                <v:shape style="width:67.170833pt;height:17.2725pt;mso-position-horizontal-relative:char;mso-position-vertical-relative:line" type="#_x0000_t75">
                  <v:imagedata r:id="rId231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position w:val="0"/>
              </w:rPr>
              <w:t>                                                         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position w:val="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nk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position w:val="0"/>
              </w:rPr>
              <w:pict>
                <v:shape style="width:101.236042pt;height:17.2725pt;mso-position-horizontal-relative:char;mso-position-vertical-relative:line" type="#_x0000_t75">
                  <v:imagedata r:id="rId232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5"/>
                <w:w w:val="100"/>
                <w:b/>
                <w:bCs/>
                <w:position w:val="0"/>
              </w:rPr>
              <w:t> </w: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5"/>
                <w:w w:val="100"/>
                <w:b/>
                <w:bCs/>
                <w:position w:val="0"/>
              </w:rPr>
              <w:pict>
                <v:shape style="width:67.170833pt;height:17.2725pt;mso-position-horizontal-relative:char;mso-position-vertical-relative:line" type="#_x0000_t75">
                  <v:imagedata r:id="rId233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   </w: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20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(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t)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      </w:t>
            </w:r>
            <w:r>
              <w:rPr>
                <w:rFonts w:ascii="Calibri" w:hAnsi="Calibri" w:cs="Calibri" w:eastAsia="Calibri"/>
                <w:sz w:val="28"/>
                <w:szCs w:val="28"/>
                <w:spacing w:val="41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0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99"/>
                <w:b/>
                <w:bCs/>
                <w:position w:val="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        </w:t>
            </w:r>
            <w:r>
              <w:rPr>
                <w:rFonts w:ascii="Calibri" w:hAnsi="Calibri" w:cs="Calibri" w:eastAsia="Calibri"/>
                <w:sz w:val="28"/>
                <w:szCs w:val="28"/>
                <w:spacing w:val="12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99"/>
                <w:b/>
                <w:bCs/>
                <w:position w:val="-8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99"/>
                <w:b/>
                <w:bCs/>
                <w:position w:val="-8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  <w:position w:val="-8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99"/>
                <w:b/>
                <w:bCs/>
                <w:position w:val="-8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  <w:position w:val="-8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  <w:position w:val="-8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  <w:position w:val="-8"/>
              </w:rPr>
              <w:pict>
                <v:shape style="width:100.566761pt;height:16.920pt;mso-position-horizontal-relative:char;mso-position-vertical-relative:line" type="#_x0000_t75">
                  <v:imagedata r:id="rId234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0"/>
                <w:w w:val="99"/>
                <w:b/>
                <w:bCs/>
                <w:position w:val="-8"/>
              </w:rPr>
              <w:t>  </w: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0"/>
                <w:w w:val="99"/>
                <w:b/>
                <w:bCs/>
                <w:position w:val="-8"/>
              </w:rPr>
              <w:pict>
                <v:shape style="width:66.726761pt;height:16.920pt;mso-position-horizontal-relative:char;mso-position-vertical-relative:line" type="#_x0000_t75">
                  <v:imagedata r:id="rId235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8"/>
                <w:szCs w:val="28"/>
                <w:spacing w:val="0"/>
                <w:w w:val="99"/>
                <w:b/>
                <w:bCs/>
                <w:position w:val="2"/>
              </w:rPr>
              <w:t>                                          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2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position w:val="2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91" w:after="0" w:line="416" w:lineRule="auto"/>
              <w:ind w:left="278" w:right="354"/>
              <w:jc w:val="left"/>
              <w:tabs>
                <w:tab w:pos="532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my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7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ot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my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x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k.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st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x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5"/>
                <w:w w:val="100"/>
                <w:b/>
                <w:bCs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ma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8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3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ma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</w:tc>
        <w:tc>
          <w:tcPr>
            <w:tcW w:w="130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3864" w:hRule="exact"/>
        </w:trPr>
        <w:tc>
          <w:tcPr>
            <w:tcW w:w="135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single" w:sz="48" w:space="0" w:color="000000"/>
              <w:bottom w:val="single" w:sz="48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8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247" w:right="-20"/>
              <w:jc w:val="left"/>
              <w:tabs>
                <w:tab w:pos="4100" w:val="left"/>
                <w:tab w:pos="818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4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4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13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581" w:right="-20"/>
              <w:jc w:val="left"/>
              <w:tabs>
                <w:tab w:pos="2320" w:val="left"/>
                <w:tab w:pos="3520" w:val="left"/>
                <w:tab w:pos="6280" w:val="left"/>
                <w:tab w:pos="8340" w:val="left"/>
                <w:tab w:pos="980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6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6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position w:val="6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6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6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e/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position w:val="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position w:val="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e/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position w:val="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2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2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2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position w:val="2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2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ht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2"/>
              </w:rPr>
              <w:t>?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11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242" w:right="-20"/>
              <w:jc w:val="left"/>
              <w:tabs>
                <w:tab w:pos="3300" w:val="left"/>
                <w:tab w:pos="816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position w:val="3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3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3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3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position w:val="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u/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  <w:b/>
                <w:bCs/>
                <w:position w:val="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position w:val="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7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position w:val="7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position w:val="7"/>
              </w:rPr>
              <w:t>x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7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  <w:position w:val="7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position w:val="7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7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position w:val="7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position w:val="7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1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414" w:lineRule="auto"/>
              <w:ind w:left="696" w:right="5851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do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?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?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13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5468" w:hRule="exact"/>
        </w:trPr>
        <w:tc>
          <w:tcPr>
            <w:tcW w:w="135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single" w:sz="48" w:space="0" w:color="000000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8" w:after="0" w:line="240" w:lineRule="auto"/>
              <w:ind w:left="12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w w:val="99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0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0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,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b,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: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6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6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6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x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0" w:after="0" w:line="341" w:lineRule="exact"/>
              <w:ind w:left="120" w:right="-20"/>
              <w:jc w:val="left"/>
              <w:tabs>
                <w:tab w:pos="4380" w:val="left"/>
                <w:tab w:pos="832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10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2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7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-22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exam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0" w:after="0" w:line="341" w:lineRule="exact"/>
              <w:ind w:left="120" w:right="-20"/>
              <w:jc w:val="left"/>
              <w:tabs>
                <w:tab w:pos="4320" w:val="left"/>
                <w:tab w:pos="826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a.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ed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8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  <w:b/>
                <w:bCs/>
                <w:u w:val="thick" w:color="0000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8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cke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  <w:u w:val="thick" w:color="000000"/>
              </w:rPr>
              <w:t>s: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tabs>
                <w:tab w:pos="642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b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ew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7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Q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u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)</w:t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2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tabs>
                <w:tab w:pos="660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am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6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4"/>
                <w:szCs w:val="24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my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f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x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5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ec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)</w:t>
            </w:r>
          </w:p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69" w:right="-20"/>
              <w:jc w:val="left"/>
              <w:tabs>
                <w:tab w:pos="6500" w:val="left"/>
              </w:tabs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3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p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k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.</w:t>
              <w:tab/>
            </w:r>
            <w:r>
              <w:rPr>
                <w:rFonts w:ascii="Calibri" w:hAnsi="Calibri" w:cs="Calibri" w:eastAsia="Calibri"/>
                <w:sz w:val="24"/>
                <w:szCs w:val="24"/>
                <w:spacing w:val="8"/>
                <w:w w:val="100"/>
              </w:rPr>
              <w:t>(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spacing w:val="-1"/>
                <w:w w:val="100"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spacing w:val="3"/>
                <w:w w:val="100"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spacing w:val="2"/>
                <w:w w:val="100"/>
              </w:rPr>
              <w:t>v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  <w:t>e)</w:t>
            </w:r>
            <w:r>
              <w:rPr>
                <w:rFonts w:ascii="Calibri" w:hAnsi="Calibri" w:cs="Calibri" w:eastAsia="Calibri"/>
                <w:sz w:val="24"/>
                <w:szCs w:val="24"/>
                <w:spacing w:val="0"/>
                <w:w w:val="100"/>
              </w:rPr>
            </w:r>
          </w:p>
        </w:tc>
        <w:tc>
          <w:tcPr>
            <w:tcW w:w="13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120" w:hRule="exact"/>
        </w:trPr>
        <w:tc>
          <w:tcPr>
            <w:tcW w:w="135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30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</w:tbl>
    <w:p>
      <w:pPr>
        <w:spacing w:after="0"/>
        <w:sectPr>
          <w:pgSz w:w="11920" w:h="16840"/>
          <w:pgMar w:top="360" w:bottom="280" w:left="360" w:right="360"/>
        </w:sectPr>
      </w:pPr>
      <w:rPr/>
    </w:p>
    <w:p>
      <w:pPr>
        <w:spacing w:before="0" w:after="0" w:line="665" w:lineRule="exact"/>
        <w:ind w:left="563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/>
        <w:pict>
          <v:group style="position:absolute;margin-left:53.5pt;margin-top:56.899982pt;width:492.2pt;height:63.05pt;mso-position-horizontal-relative:page;mso-position-vertical-relative:page;z-index:-5677" coordorigin="1070,1138" coordsize="9844,1261">
            <v:group style="position:absolute;left:1130;top:1198;width:9724;height:1141" coordorigin="1130,1198" coordsize="9724,1141">
              <v:shape style="position:absolute;left:1130;top:1198;width:9724;height:1141" coordorigin="1130,1198" coordsize="9724,1141" path="m1130,2339l10854,2339,10854,1198,1130,1198,1130,2339xe" filled="f" stroked="t" strokeweight="6pt" strokecolor="#000000">
                <v:path arrowok="t"/>
              </v:shape>
              <v:shape style="position:absolute;left:1190;top:1330;width:9605;height:878" type="#_x0000_t75">
                <v:imagedata r:id="rId236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676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,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p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00AF50"/>
          <w:spacing w:val="2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,</w:t>
      </w:r>
      <w:r>
        <w:rPr>
          <w:rFonts w:ascii="Calibri" w:hAnsi="Calibri" w:cs="Calibri" w:eastAsia="Calibri"/>
          <w:sz w:val="56"/>
          <w:szCs w:val="56"/>
          <w:color w:val="00AF50"/>
          <w:spacing w:val="-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f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e..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5" w:after="0" w:line="238" w:lineRule="auto"/>
        <w:ind w:left="121" w:right="559"/>
        <w:jc w:val="both"/>
        <w:rPr>
          <w:rFonts w:ascii="Arial" w:hAnsi="Arial" w:cs="Arial" w:eastAsia="Arial"/>
          <w:sz w:val="30"/>
          <w:szCs w:val="30"/>
        </w:rPr>
      </w:pPr>
      <w:rPr/>
      <w:r>
        <w:rPr>
          <w:rFonts w:ascii="Arial" w:hAnsi="Arial" w:cs="Arial" w:eastAsia="Arial"/>
          <w:sz w:val="30"/>
          <w:szCs w:val="30"/>
          <w:b/>
          <w:bCs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D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aw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d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v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b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ach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e.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On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,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w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et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v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b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ast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,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  <w:t>p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ese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tes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,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f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30"/>
          <w:szCs w:val="30"/>
          <w:spacing w:val="-7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0"/>
          <w:szCs w:val="30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0"/>
          <w:szCs w:val="30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te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0"/>
          <w:szCs w:val="30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0"/>
          <w:szCs w:val="30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  <w:u w:val="thick" w:color="000000"/>
        </w:rPr>
        <w:t>e:</w:t>
      </w:r>
      <w:r>
        <w:rPr>
          <w:rFonts w:ascii="Arial" w:hAnsi="Arial" w:cs="Arial" w:eastAsia="Arial"/>
          <w:sz w:val="30"/>
          <w:szCs w:val="30"/>
          <w:spacing w:val="0"/>
          <w:w w:val="100"/>
          <w:b/>
          <w:bCs/>
        </w:rPr>
      </w:r>
      <w:r>
        <w:rPr>
          <w:rFonts w:ascii="Arial" w:hAnsi="Arial" w:cs="Arial" w:eastAsia="Arial"/>
          <w:sz w:val="30"/>
          <w:szCs w:val="30"/>
          <w:spacing w:val="0"/>
          <w:w w:val="100"/>
        </w:rPr>
      </w:r>
    </w:p>
    <w:p>
      <w:pPr>
        <w:spacing w:before="0" w:after="0" w:line="2512" w:lineRule="exact"/>
        <w:ind w:left="121" w:right="2267"/>
        <w:jc w:val="both"/>
        <w:rPr>
          <w:rFonts w:ascii="Arial" w:hAnsi="Arial" w:cs="Arial" w:eastAsia="Arial"/>
          <w:sz w:val="29"/>
          <w:szCs w:val="29"/>
        </w:rPr>
      </w:pPr>
      <w:rPr/>
      <w:r>
        <w:rPr>
          <w:rFonts w:ascii="Arial" w:hAnsi="Arial" w:cs="Arial" w:eastAsia="Arial"/>
          <w:sz w:val="29"/>
          <w:szCs w:val="29"/>
          <w:spacing w:val="2"/>
          <w:w w:val="95"/>
          <w:b/>
          <w:bCs/>
          <w:position w:val="140"/>
        </w:rPr>
        <w:t>E</w:t>
      </w:r>
      <w:r>
        <w:rPr>
          <w:rFonts w:ascii="Arial" w:hAnsi="Arial" w:cs="Arial" w:eastAsia="Arial"/>
          <w:sz w:val="29"/>
          <w:szCs w:val="29"/>
          <w:spacing w:val="-1"/>
          <w:w w:val="95"/>
          <w:b/>
          <w:bCs/>
          <w:position w:val="140"/>
        </w:rPr>
        <w:t>x</w:t>
      </w:r>
      <w:r>
        <w:rPr>
          <w:rFonts w:ascii="Arial" w:hAnsi="Arial" w:cs="Arial" w:eastAsia="Arial"/>
          <w:sz w:val="29"/>
          <w:szCs w:val="29"/>
          <w:spacing w:val="-1"/>
          <w:w w:val="95"/>
          <w:b/>
          <w:bCs/>
          <w:position w:val="140"/>
        </w:rPr>
        <w:t>a</w:t>
      </w:r>
      <w:r>
        <w:rPr>
          <w:rFonts w:ascii="Arial" w:hAnsi="Arial" w:cs="Arial" w:eastAsia="Arial"/>
          <w:sz w:val="29"/>
          <w:szCs w:val="29"/>
          <w:spacing w:val="2"/>
          <w:w w:val="95"/>
          <w:b/>
          <w:bCs/>
          <w:position w:val="140"/>
        </w:rPr>
        <w:t>m</w:t>
      </w:r>
      <w:r>
        <w:rPr>
          <w:rFonts w:ascii="Arial" w:hAnsi="Arial" w:cs="Arial" w:eastAsia="Arial"/>
          <w:sz w:val="29"/>
          <w:szCs w:val="29"/>
          <w:spacing w:val="-2"/>
          <w:w w:val="95"/>
          <w:b/>
          <w:bCs/>
          <w:position w:val="140"/>
        </w:rPr>
        <w:t>p</w:t>
      </w:r>
      <w:r>
        <w:rPr>
          <w:rFonts w:ascii="Arial" w:hAnsi="Arial" w:cs="Arial" w:eastAsia="Arial"/>
          <w:sz w:val="29"/>
          <w:szCs w:val="29"/>
          <w:spacing w:val="4"/>
          <w:w w:val="96"/>
          <w:b/>
          <w:bCs/>
          <w:position w:val="140"/>
        </w:rPr>
        <w:t>l</w:t>
      </w:r>
      <w:r>
        <w:rPr>
          <w:rFonts w:ascii="Arial" w:hAnsi="Arial" w:cs="Arial" w:eastAsia="Arial"/>
          <w:sz w:val="29"/>
          <w:szCs w:val="29"/>
          <w:spacing w:val="-1"/>
          <w:w w:val="95"/>
          <w:b/>
          <w:bCs/>
          <w:position w:val="140"/>
        </w:rPr>
        <w:t>e</w:t>
      </w:r>
      <w:r>
        <w:rPr>
          <w:rFonts w:ascii="Arial" w:hAnsi="Arial" w:cs="Arial" w:eastAsia="Arial"/>
          <w:sz w:val="29"/>
          <w:szCs w:val="29"/>
          <w:spacing w:val="-1"/>
          <w:w w:val="95"/>
          <w:b/>
          <w:bCs/>
          <w:position w:val="140"/>
        </w:rPr>
        <w:t>s</w:t>
      </w:r>
      <w:r>
        <w:rPr>
          <w:rFonts w:ascii="Arial" w:hAnsi="Arial" w:cs="Arial" w:eastAsia="Arial"/>
          <w:sz w:val="29"/>
          <w:szCs w:val="29"/>
          <w:spacing w:val="0"/>
          <w:w w:val="95"/>
          <w:b/>
          <w:bCs/>
          <w:position w:val="140"/>
        </w:rPr>
        <w:t>:</w:t>
      </w:r>
      <w:r>
        <w:rPr>
          <w:rFonts w:ascii="Arial" w:hAnsi="Arial" w:cs="Arial" w:eastAsia="Arial"/>
          <w:sz w:val="29"/>
          <w:szCs w:val="29"/>
          <w:spacing w:val="0"/>
          <w:w w:val="100"/>
          <w:b/>
          <w:bCs/>
          <w:position w:val="140"/>
        </w:rPr>
        <w:t>                   </w:t>
      </w:r>
      <w:r>
        <w:rPr>
          <w:rFonts w:ascii="Arial" w:hAnsi="Arial" w:cs="Arial" w:eastAsia="Arial"/>
          <w:sz w:val="29"/>
          <w:szCs w:val="29"/>
          <w:spacing w:val="39"/>
          <w:w w:val="100"/>
          <w:b/>
          <w:bCs/>
          <w:position w:val="140"/>
        </w:rPr>
        <w:t> </w:t>
      </w:r>
      <w:r>
        <w:rPr>
          <w:rFonts w:ascii="Arial" w:hAnsi="Arial" w:cs="Arial" w:eastAsia="Arial"/>
          <w:sz w:val="29"/>
          <w:szCs w:val="29"/>
          <w:spacing w:val="39"/>
          <w:w w:val="100"/>
          <w:b/>
          <w:bCs/>
          <w:position w:val="140"/>
        </w:rPr>
        <w:pict>
          <v:shape style="width:135.01pt;height:130.3pt;mso-position-horizontal-relative:char;mso-position-vertical-relative:line" type="#_x0000_t75">
            <v:imagedata r:id="rId237" o:title=""/>
          </v:shape>
        </w:pict>
      </w:r>
      <w:r>
        <w:rPr>
          <w:rFonts w:ascii="Arial" w:hAnsi="Arial" w:cs="Arial" w:eastAsia="Arial"/>
          <w:sz w:val="29"/>
          <w:szCs w:val="29"/>
          <w:spacing w:val="0"/>
          <w:w w:val="100"/>
          <w:position w:val="0"/>
        </w:rPr>
      </w:r>
    </w:p>
    <w:p>
      <w:pPr>
        <w:spacing w:before="72" w:after="0" w:line="240" w:lineRule="auto"/>
        <w:ind w:left="121" w:right="831"/>
        <w:jc w:val="both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05.974998pt;margin-top:4.642827pt;width:81.850pt;height:49.2pt;mso-position-horizontal-relative:page;mso-position-vertical-relative:paragraph;z-index:-5680" coordorigin="2119,93" coordsize="1637,984">
            <v:group style="position:absolute;left:2706;top:100;width:1043;height:323" coordorigin="2706,100" coordsize="1043,323">
              <v:shape style="position:absolute;left:2706;top:100;width:1043;height:323" coordorigin="2706,100" coordsize="1043,323" path="m2706,262l2747,199,2807,167,2888,139,2953,125,3025,113,3102,105,3185,101,3228,100,3270,101,3353,105,3431,113,3502,125,3567,139,3648,167,3708,199,3747,249,3749,262,3747,275,3708,325,3648,357,3567,385,3502,399,3431,411,3353,419,3270,423,3228,423,3185,423,3102,419,3025,411,2953,399,2888,385,2807,357,2747,325,2708,275,2706,262xe" filled="f" stroked="t" strokeweight=".75pt" strokecolor="#FF0000">
                <v:path arrowok="t"/>
              </v:shape>
            </v:group>
            <v:group style="position:absolute;left:2275;top:746;width:1043;height:323" coordorigin="2275,746" coordsize="1043,323">
              <v:shape style="position:absolute;left:2275;top:746;width:1043;height:323" coordorigin="2275,746" coordsize="1043,323" path="m2275,908l2316,845,2376,813,2457,785,2522,771,2594,759,2671,751,2754,747,2797,746,2839,747,2922,751,3000,759,3071,771,3136,785,3217,813,3277,845,3316,895,3318,908,3316,921,3277,971,3217,1003,3136,1031,3071,1045,3000,1057,2922,1065,2839,1069,2797,1069,2754,1069,2671,1065,2594,1057,2522,1045,2457,1031,2376,1003,2316,971,2277,921,2275,908xe" filled="f" stroked="t" strokeweight=".75pt" strokecolor="#FF0000">
                <v:path arrowok="t"/>
              </v:shape>
            </v:group>
            <v:group style="position:absolute;left:2127;top:423;width:1043;height:323" coordorigin="2127,423" coordsize="1043,323">
              <v:shape style="position:absolute;left:2127;top:423;width:1043;height:323" coordorigin="2127,423" coordsize="1043,323" path="m2127,585l2168,522,2228,490,2309,462,2374,448,2446,436,2523,428,2606,424,2649,423,2691,424,2774,428,2852,436,2923,448,2988,462,3069,490,3129,522,3168,572,3170,585,3168,598,3129,648,3069,680,2988,708,2923,722,2852,734,2774,742,2691,746,2649,746,2606,746,2523,742,2446,734,2374,722,2309,708,2228,680,2168,648,2129,598,2127,585xe" filled="f" stroked="t" strokeweight=".75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el</w:t>
      </w:r>
      <w:r>
        <w:rPr>
          <w:rFonts w:ascii="Arial" w:hAnsi="Arial" w:cs="Arial" w:eastAsia="Arial"/>
          <w:sz w:val="32"/>
          <w:szCs w:val="32"/>
          <w:spacing w:val="11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93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ed</w:t>
      </w:r>
      <w:r>
        <w:rPr>
          <w:rFonts w:ascii="Arial" w:hAnsi="Arial" w:cs="Arial" w:eastAsia="Arial"/>
          <w:sz w:val="32"/>
          <w:szCs w:val="32"/>
          <w:spacing w:val="11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ase</w:t>
      </w:r>
      <w:r>
        <w:rPr>
          <w:rFonts w:ascii="Arial" w:hAnsi="Arial" w:cs="Arial" w:eastAsia="Arial"/>
          <w:sz w:val="32"/>
          <w:szCs w:val="32"/>
          <w:spacing w:val="-3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18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es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           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93"/>
          <w:b/>
          <w:bCs/>
        </w:rPr>
        <w:t>p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ast</w:t>
      </w:r>
      <w:r>
        <w:rPr>
          <w:rFonts w:ascii="Arial" w:hAnsi="Arial" w:cs="Arial" w:eastAsia="Arial"/>
          <w:sz w:val="32"/>
          <w:szCs w:val="32"/>
          <w:color w:val="6F2F9F"/>
          <w:spacing w:val="5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color w:val="6F2F9F"/>
          <w:spacing w:val="-5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0" w:after="0" w:line="341" w:lineRule="exact"/>
        <w:ind w:left="121" w:right="414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28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6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ase</w:t>
      </w:r>
      <w:r>
        <w:rPr>
          <w:rFonts w:ascii="Arial" w:hAnsi="Arial" w:cs="Arial" w:eastAsia="Arial"/>
          <w:sz w:val="32"/>
          <w:szCs w:val="32"/>
          <w:spacing w:val="-3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18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                   </w:t>
      </w:r>
      <w:r>
        <w:rPr>
          <w:rFonts w:ascii="Arial" w:hAnsi="Arial" w:cs="Arial" w:eastAsia="Arial"/>
          <w:sz w:val="32"/>
          <w:szCs w:val="32"/>
          <w:spacing w:val="56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6"/>
          <w:w w:val="93"/>
          <w:b/>
          <w:bCs/>
        </w:rPr>
        <w:t>p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93"/>
          <w:b/>
          <w:bCs/>
        </w:rPr>
        <w:t>r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ese</w:t>
      </w:r>
      <w:r>
        <w:rPr>
          <w:rFonts w:ascii="Arial" w:hAnsi="Arial" w:cs="Arial" w:eastAsia="Arial"/>
          <w:sz w:val="32"/>
          <w:szCs w:val="32"/>
          <w:color w:val="6F2F9F"/>
          <w:spacing w:val="-3"/>
          <w:w w:val="93"/>
          <w:b/>
          <w:bCs/>
        </w:rPr>
        <w:t>n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9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se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0" w:after="0" w:line="346" w:lineRule="exact"/>
        <w:ind w:left="121" w:right="678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3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6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g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28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to</w:t>
      </w:r>
      <w:r>
        <w:rPr>
          <w:rFonts w:ascii="Arial" w:hAnsi="Arial" w:cs="Arial" w:eastAsia="Arial"/>
          <w:sz w:val="32"/>
          <w:szCs w:val="32"/>
          <w:spacing w:val="-28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'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15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5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se</w:t>
      </w:r>
      <w:r>
        <w:rPr>
          <w:rFonts w:ascii="Arial" w:hAnsi="Arial" w:cs="Arial" w:eastAsia="Arial"/>
          <w:sz w:val="32"/>
          <w:szCs w:val="32"/>
          <w:spacing w:val="-3"/>
          <w:w w:val="93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3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93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13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g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me.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    </w:t>
      </w:r>
      <w:r>
        <w:rPr>
          <w:rFonts w:ascii="Arial" w:hAnsi="Arial" w:cs="Arial" w:eastAsia="Arial"/>
          <w:sz w:val="32"/>
          <w:szCs w:val="32"/>
          <w:spacing w:val="79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f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93"/>
          <w:b/>
          <w:bCs/>
        </w:rPr>
        <w:t>u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93"/>
          <w:b/>
          <w:bCs/>
        </w:rPr>
        <w:t>u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93"/>
          <w:b/>
          <w:bCs/>
        </w:rPr>
        <w:t>r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93"/>
          <w:b/>
          <w:bCs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7"/>
          <w:w w:val="93"/>
          <w:b/>
          <w:bCs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color w:val="6F2F9F"/>
          <w:spacing w:val="-5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98" w:right="4164"/>
        <w:jc w:val="both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58.5pt;margin-top:.797821pt;width:76.1pt;height:16.1500pt;mso-position-horizontal-relative:page;mso-position-vertical-relative:paragraph;z-index:-5679" coordorigin="3170,16" coordsize="1522,323">
            <v:shape style="position:absolute;left:3170;top:16;width:1522;height:323" coordorigin="3170,16" coordsize="1522,323" path="m3170,177l3209,126,3284,92,3353,72,3436,55,3530,40,3635,29,3748,21,3869,16,3931,16,3993,16,4054,18,4172,24,4281,34,4380,47,4469,63,4545,82,4607,103,4670,139,4692,177,4689,191,4632,240,4545,273,4469,292,4380,308,4281,321,4172,331,4054,337,3993,338,3931,339,3869,338,3808,337,3690,331,3581,321,3482,308,3393,292,3317,273,3255,252,3192,216,3170,177xe" filled="f" stroked="t" strokeweight=".75pt" strokecolor="#FF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1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bal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558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shape style="position:absolute;margin-left:106.32pt;margin-top:.218672pt;width:142.080pt;height:32.64pt;mso-position-horizontal-relative:page;mso-position-vertical-relative:paragraph;z-index:-5678" type="#_x0000_t75">
            <v:imagedata r:id="rId238" o:title=""/>
          </v:shape>
        </w:pic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spacing w:val="-165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1"/>
          <w:w w:val="100"/>
          <w:b/>
          <w:bCs/>
          <w:position w:val="0"/>
        </w:rPr>
        <w:t>f</w:t>
      </w:r>
      <w:r>
        <w:rPr>
          <w:rFonts w:ascii="Calibri" w:hAnsi="Calibri" w:cs="Calibri" w:eastAsia="Calibri"/>
          <w:sz w:val="36"/>
          <w:szCs w:val="36"/>
          <w:color w:val="6F2F9F"/>
          <w:spacing w:val="-147"/>
          <w:w w:val="100"/>
          <w:b/>
          <w:bCs/>
          <w:position w:val="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8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-41"/>
          <w:w w:val="100"/>
          <w:b/>
          <w:bCs/>
          <w:position w:val="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88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-9"/>
          <w:w w:val="100"/>
          <w:b/>
          <w:bCs/>
          <w:position w:val="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22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1"/>
          <w:w w:val="100"/>
          <w:b/>
          <w:bCs/>
          <w:position w:val="0"/>
        </w:rPr>
        <w:t>r</w:t>
      </w:r>
      <w:r>
        <w:rPr>
          <w:rFonts w:ascii="Calibri" w:hAnsi="Calibri" w:cs="Calibri" w:eastAsia="Calibri"/>
          <w:sz w:val="36"/>
          <w:szCs w:val="36"/>
          <w:color w:val="6F2F9F"/>
          <w:spacing w:val="-92"/>
          <w:w w:val="100"/>
          <w:b/>
          <w:bCs/>
          <w:position w:val="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54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-70"/>
          <w:w w:val="100"/>
          <w:b/>
          <w:bCs/>
          <w:position w:val="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59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-26"/>
          <w:w w:val="100"/>
          <w:b/>
          <w:bCs/>
          <w:position w:val="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0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0"/>
          <w:w w:val="100"/>
          <w:b/>
          <w:bCs/>
          <w:position w:val="0"/>
        </w:rPr>
        <w:t>n</w:t>
      </w:r>
      <w:r>
        <w:rPr>
          <w:rFonts w:ascii="Calibri" w:hAnsi="Calibri" w:cs="Calibri" w:eastAsia="Calibri"/>
          <w:sz w:val="36"/>
          <w:szCs w:val="36"/>
          <w:color w:val="6F2F9F"/>
          <w:spacing w:val="-133"/>
          <w:w w:val="100"/>
          <w:b/>
          <w:bCs/>
          <w:position w:val="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96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6"/>
          <w:szCs w:val="36"/>
          <w:color w:val="6F2F9F"/>
          <w:spacing w:val="-89"/>
          <w:w w:val="100"/>
          <w:b/>
          <w:bCs/>
          <w:position w:val="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  <w:position w:val="2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14"/>
          <w:w w:val="100"/>
          <w:b/>
          <w:bCs/>
          <w:position w:val="2"/>
        </w:rPr>
        <w:t>…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position w:val="2"/>
        </w:rPr>
        <w:t>.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198" w:right="5588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8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unch.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558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4"/>
          <w:w w:val="100"/>
          <w:b/>
          <w:bCs/>
        </w:rPr>
        <w:t>…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98" w:right="3328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3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who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ght.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558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98" w:right="4307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4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j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w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go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g.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558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4"/>
          <w:w w:val="100"/>
          <w:b/>
          <w:bCs/>
        </w:rPr>
        <w:t>…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..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98" w:right="4840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5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-1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558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4"/>
          <w:w w:val="100"/>
          <w:b/>
          <w:bCs/>
        </w:rPr>
        <w:t>…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..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98" w:right="5497"/>
        <w:jc w:val="both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6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558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left"/>
        <w:spacing w:after="0"/>
        <w:sectPr>
          <w:pgSz w:w="11920" w:h="16840"/>
          <w:pgMar w:top="1320" w:bottom="280" w:left="1680" w:right="1680"/>
        </w:sectPr>
      </w:pPr>
      <w:rPr/>
    </w:p>
    <w:p>
      <w:pPr>
        <w:spacing w:before="0" w:after="0" w:line="911" w:lineRule="exact"/>
        <w:ind w:left="1507" w:right="-20"/>
        <w:jc w:val="left"/>
        <w:rPr>
          <w:rFonts w:ascii="Calibri" w:hAnsi="Calibri" w:cs="Calibri" w:eastAsia="Calibri"/>
          <w:sz w:val="60"/>
          <w:szCs w:val="60"/>
        </w:rPr>
      </w:pPr>
      <w:rPr/>
      <w:r>
        <w:rPr/>
        <w:pict>
          <v:shape style="position:absolute;margin-left:125.760002pt;margin-top:74.639999pt;width:101.236042pt;height:17.2725pt;mso-position-horizontal-relative:page;mso-position-vertical-relative:paragraph;z-index:-5675" type="#_x0000_t75">
            <v:imagedata r:id="rId239" o:title=""/>
          </v:shape>
        </w:pict>
      </w:r>
      <w:r>
        <w:rPr/>
        <w:pict>
          <v:shape style="position:absolute;margin-left:230.160004pt;margin-top:74.639999pt;width:43.095238pt;height:45pt;mso-position-horizontal-relative:page;mso-position-vertical-relative:paragraph;z-index:-5672" type="#_x0000_t75">
            <v:imagedata r:id="rId240" o:title=""/>
          </v:shape>
        </w:pic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</w:t>
      </w:r>
      <w:r>
        <w:rPr>
          <w:rFonts w:ascii="Calibri" w:hAnsi="Calibri" w:cs="Calibri" w:eastAsia="Calibri"/>
          <w:sz w:val="80"/>
          <w:szCs w:val="80"/>
          <w:spacing w:val="1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80"/>
          <w:szCs w:val="80"/>
          <w:spacing w:val="-3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l</w:t>
      </w:r>
      <w:r>
        <w:rPr>
          <w:rFonts w:ascii="Calibri" w:hAnsi="Calibri" w:cs="Calibri" w:eastAsia="Calibri"/>
          <w:sz w:val="60"/>
          <w:szCs w:val="60"/>
          <w:spacing w:val="2"/>
          <w:w w:val="100"/>
          <w:b/>
          <w:bCs/>
          <w:position w:val="2"/>
        </w:rPr>
        <w:t>i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ke</w:t>
      </w:r>
      <w:r>
        <w:rPr>
          <w:rFonts w:ascii="Calibri" w:hAnsi="Calibri" w:cs="Calibri" w:eastAsia="Calibri"/>
          <w:sz w:val="60"/>
          <w:szCs w:val="60"/>
          <w:spacing w:val="-3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+</w:t>
      </w:r>
      <w:r>
        <w:rPr>
          <w:rFonts w:ascii="Calibri" w:hAnsi="Calibri" w:cs="Calibri" w:eastAsia="Calibri"/>
          <w:sz w:val="60"/>
          <w:szCs w:val="60"/>
          <w:spacing w:val="-8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ver</w:t>
      </w:r>
      <w:r>
        <w:rPr>
          <w:rFonts w:ascii="Calibri" w:hAnsi="Calibri" w:cs="Calibri" w:eastAsia="Calibri"/>
          <w:sz w:val="60"/>
          <w:szCs w:val="60"/>
          <w:spacing w:val="-1"/>
          <w:w w:val="100"/>
          <w:b/>
          <w:bCs/>
          <w:position w:val="2"/>
        </w:rPr>
        <w:t>b</w:t>
      </w:r>
      <w:r>
        <w:rPr>
          <w:rFonts w:ascii="Calibri" w:hAnsi="Calibri" w:cs="Calibri" w:eastAsia="Calibri"/>
          <w:sz w:val="60"/>
          <w:szCs w:val="60"/>
          <w:spacing w:val="-1"/>
          <w:w w:val="100"/>
          <w:b/>
          <w:bCs/>
          <w:position w:val="2"/>
        </w:rPr>
        <w:t>-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ing</w:t>
      </w:r>
      <w:r>
        <w:rPr>
          <w:rFonts w:ascii="Calibri" w:hAnsi="Calibri" w:cs="Calibri" w:eastAsia="Calibri"/>
          <w:sz w:val="60"/>
          <w:szCs w:val="6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500.500031" w:type="dxa"/>
      </w:tblPr>
      <w:tblGrid/>
      <w:tr>
        <w:trPr>
          <w:trHeight w:val="503" w:hRule="exact"/>
        </w:trPr>
        <w:tc>
          <w:tcPr>
            <w:tcW w:w="2064" w:type="dxa"/>
            <w:tcBorders>
              <w:top w:val="single" w:sz="6" w:space="0" w:color="000000"/>
              <w:bottom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00"/>
          </w:tcPr>
          <w:p>
            <w:pPr>
              <w:spacing w:before="63" w:after="0" w:line="240" w:lineRule="auto"/>
              <w:ind w:left="949" w:right="924"/>
              <w:jc w:val="center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9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00"/>
          </w:tcPr>
          <w:p>
            <w:pPr>
              <w:spacing w:before="63" w:after="0" w:line="240" w:lineRule="auto"/>
              <w:ind w:left="27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ke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157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spacing w:before="63" w:after="0" w:line="380" w:lineRule="auto"/>
              <w:ind w:left="265" w:right="208"/>
              <w:jc w:val="center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99"/>
                <w:b/>
                <w:bCs/>
              </w:rPr>
              <w:t>v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99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99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99"/>
                <w:b/>
                <w:bCs/>
              </w:rPr>
              <w:t>+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3"/>
                <w:w w:val="99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p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2"/>
                <w:w w:val="99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99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2"/>
                <w:w w:val="99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3"/>
                <w:w w:val="99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ng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99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99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99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ki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99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99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</w:tc>
        <w:tc>
          <w:tcPr>
            <w:tcW w:w="62" w:type="dxa"/>
            <w:vMerge w:val="restart"/>
            <w:tcBorders>
              <w:top w:val="nil" w:sz="6" w:space="0" w:color="auto"/>
              <w:left w:val="single" w:sz="6" w:space="0" w:color="000000"/>
              <w:right w:val="single" w:sz="6.0" w:space="0" w:color="000000"/>
            </w:tcBorders>
          </w:tcPr>
          <w:p>
            <w:pPr/>
            <w:rPr/>
          </w:p>
        </w:tc>
        <w:tc>
          <w:tcPr>
            <w:tcW w:w="2025" w:type="dxa"/>
            <w:vMerge w:val="restart"/>
            <w:tcBorders>
              <w:top w:val="single" w:sz="6.0" w:space="0" w:color="000000"/>
              <w:left w:val="single" w:sz="6.0" w:space="0" w:color="000000"/>
              <w:right w:val="single" w:sz="6.0" w:space="0" w:color="000000"/>
            </w:tcBorders>
            <w:shd w:val="clear" w:color="auto" w:fill="DCE6F1"/>
          </w:tcPr>
          <w:p>
            <w:pPr>
              <w:spacing w:before="7" w:after="0" w:line="160" w:lineRule="exact"/>
              <w:jc w:val="left"/>
              <w:rPr>
                <w:sz w:val="16"/>
                <w:szCs w:val="16"/>
              </w:rPr>
            </w:pPr>
            <w:rPr/>
            <w:r>
              <w:rPr>
                <w:sz w:val="16"/>
                <w:szCs w:val="16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5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3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15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</w:tr>
      <w:tr>
        <w:trPr>
          <w:trHeight w:val="65" w:hRule="exact"/>
        </w:trPr>
        <w:tc>
          <w:tcPr>
            <w:tcW w:w="2064" w:type="dxa"/>
            <w:tcBorders>
              <w:top w:val="single" w:sz="6" w:space="0" w:color="000000"/>
              <w:bottom w:val="single" w:sz="6" w:space="0" w:color="000000"/>
              <w:left w:val="nil" w:sz="6" w:space="0" w:color="auto"/>
              <w:right w:val="single" w:sz="6" w:space="0" w:color="000000"/>
            </w:tcBorders>
          </w:tcPr>
          <w:p>
            <w:pPr/>
            <w:rPr/>
          </w:p>
        </w:tc>
        <w:tc>
          <w:tcPr>
            <w:tcW w:w="94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00"/>
          </w:tcPr>
          <w:p>
            <w:pPr/>
            <w:rPr/>
          </w:p>
        </w:tc>
        <w:tc>
          <w:tcPr>
            <w:tcW w:w="157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  <w:rPr/>
          </w:p>
        </w:tc>
        <w:tc>
          <w:tcPr>
            <w:tcW w:w="62" w:type="dxa"/>
            <w:vMerge/>
            <w:tcBorders>
              <w:left w:val="single" w:sz="6" w:space="0" w:color="000000"/>
              <w:right w:val="single" w:sz="6.0" w:space="0" w:color="000000"/>
            </w:tcBorders>
          </w:tcPr>
          <w:p>
            <w:pPr/>
            <w:rPr/>
          </w:p>
        </w:tc>
        <w:tc>
          <w:tcPr>
            <w:tcW w:w="2025" w:type="dxa"/>
            <w:vMerge/>
            <w:tcBorders>
              <w:left w:val="single" w:sz="6.0" w:space="0" w:color="000000"/>
              <w:right w:val="single" w:sz="6.0" w:space="0" w:color="000000"/>
            </w:tcBorders>
            <w:shd w:val="clear" w:color="auto" w:fill="DCE6F1"/>
          </w:tcPr>
          <w:p>
            <w:pPr/>
            <w:rPr/>
          </w:p>
        </w:tc>
      </w:tr>
      <w:tr>
        <w:trPr>
          <w:trHeight w:val="503" w:hRule="exact"/>
        </w:trPr>
        <w:tc>
          <w:tcPr>
            <w:tcW w:w="2064" w:type="dxa"/>
            <w:tcBorders>
              <w:top w:val="single" w:sz="6" w:space="0" w:color="000000"/>
              <w:bottom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00"/>
          </w:tcPr>
          <w:p>
            <w:pPr>
              <w:spacing w:before="66" w:after="0" w:line="240" w:lineRule="auto"/>
              <w:ind w:left="154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u/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945" w:type="dxa"/>
            <w:vMerge/>
            <w:tcBorders>
              <w:bottom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00"/>
          </w:tcPr>
          <w:p>
            <w:pPr/>
            <w:rPr/>
          </w:p>
        </w:tc>
        <w:tc>
          <w:tcPr>
            <w:tcW w:w="157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  <w:rPr/>
          </w:p>
        </w:tc>
        <w:tc>
          <w:tcPr>
            <w:tcW w:w="62" w:type="dxa"/>
            <w:vMerge/>
            <w:tcBorders>
              <w:left w:val="single" w:sz="6" w:space="0" w:color="000000"/>
              <w:right w:val="single" w:sz="6.0" w:space="0" w:color="000000"/>
            </w:tcBorders>
          </w:tcPr>
          <w:p>
            <w:pPr/>
            <w:rPr/>
          </w:p>
        </w:tc>
        <w:tc>
          <w:tcPr>
            <w:tcW w:w="2025" w:type="dxa"/>
            <w:vMerge/>
            <w:tcBorders>
              <w:left w:val="single" w:sz="6.0" w:space="0" w:color="000000"/>
              <w:right w:val="single" w:sz="6.0" w:space="0" w:color="000000"/>
            </w:tcBorders>
            <w:shd w:val="clear" w:color="auto" w:fill="DCE6F1"/>
          </w:tcPr>
          <w:p>
            <w:pPr/>
            <w:rPr/>
          </w:p>
        </w:tc>
      </w:tr>
      <w:tr>
        <w:trPr>
          <w:trHeight w:val="63" w:hRule="exact"/>
        </w:trPr>
        <w:tc>
          <w:tcPr>
            <w:tcW w:w="2064" w:type="dxa"/>
            <w:tcBorders>
              <w:top w:val="single" w:sz="6" w:space="0" w:color="000000"/>
              <w:bottom w:val="single" w:sz="6" w:space="0" w:color="000000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  <w:tc>
          <w:tcPr>
            <w:tcW w:w="945" w:type="dxa"/>
            <w:tcBorders>
              <w:top w:val="single" w:sz="6" w:space="0" w:color="000000"/>
              <w:bottom w:val="single" w:sz="6" w:space="0" w:color="000000"/>
              <w:left w:val="nil" w:sz="6" w:space="0" w:color="auto"/>
              <w:right w:val="single" w:sz="6" w:space="0" w:color="000000"/>
            </w:tcBorders>
          </w:tcPr>
          <w:p>
            <w:pPr/>
            <w:rPr/>
          </w:p>
        </w:tc>
        <w:tc>
          <w:tcPr>
            <w:tcW w:w="157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  <w:rPr/>
          </w:p>
        </w:tc>
        <w:tc>
          <w:tcPr>
            <w:tcW w:w="62" w:type="dxa"/>
            <w:vMerge/>
            <w:tcBorders>
              <w:left w:val="single" w:sz="6" w:space="0" w:color="000000"/>
              <w:right w:val="single" w:sz="6.0" w:space="0" w:color="000000"/>
            </w:tcBorders>
          </w:tcPr>
          <w:p>
            <w:pPr/>
            <w:rPr/>
          </w:p>
        </w:tc>
        <w:tc>
          <w:tcPr>
            <w:tcW w:w="2025" w:type="dxa"/>
            <w:vMerge/>
            <w:tcBorders>
              <w:left w:val="single" w:sz="6.0" w:space="0" w:color="000000"/>
              <w:right w:val="single" w:sz="6.0" w:space="0" w:color="000000"/>
            </w:tcBorders>
            <w:shd w:val="clear" w:color="auto" w:fill="DCE6F1"/>
          </w:tcPr>
          <w:p>
            <w:pPr/>
            <w:rPr/>
          </w:p>
        </w:tc>
      </w:tr>
      <w:tr>
        <w:trPr>
          <w:trHeight w:val="581" w:hRule="exact"/>
        </w:trPr>
        <w:tc>
          <w:tcPr>
            <w:tcW w:w="2064" w:type="dxa"/>
            <w:tcBorders>
              <w:top w:val="single" w:sz="6" w:space="0" w:color="000000"/>
              <w:bottom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9C090"/>
          </w:tcPr>
          <w:p>
            <w:pPr>
              <w:spacing w:before="67" w:after="0" w:line="240" w:lineRule="auto"/>
              <w:ind w:left="37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/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945" w:type="dxa"/>
            <w:tcBorders>
              <w:top w:val="single" w:sz="6" w:space="0" w:color="000000"/>
              <w:bottom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9C090"/>
          </w:tcPr>
          <w:p>
            <w:pPr>
              <w:spacing w:before="67" w:after="0" w:line="240" w:lineRule="auto"/>
              <w:ind w:left="242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ke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</w:tc>
        <w:tc>
          <w:tcPr>
            <w:tcW w:w="1571" w:type="dxa"/>
            <w:vMerge/>
            <w:tcBorders>
              <w:bottom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/>
            <w:rPr/>
          </w:p>
        </w:tc>
        <w:tc>
          <w:tcPr>
            <w:tcW w:w="62" w:type="dxa"/>
            <w:vMerge/>
            <w:tcBorders>
              <w:bottom w:val="nil" w:sz="6" w:space="0" w:color="auto"/>
              <w:left w:val="single" w:sz="6" w:space="0" w:color="000000"/>
              <w:right w:val="single" w:sz="6.0" w:space="0" w:color="000000"/>
            </w:tcBorders>
          </w:tcPr>
          <w:p>
            <w:pPr/>
            <w:rPr/>
          </w:p>
        </w:tc>
        <w:tc>
          <w:tcPr>
            <w:tcW w:w="2025" w:type="dxa"/>
            <w:vMerge/>
            <w:tcBorders>
              <w:bottom w:val="single" w:sz="6.0" w:space="0" w:color="000000"/>
              <w:left w:val="single" w:sz="6.0" w:space="0" w:color="000000"/>
              <w:right w:val="single" w:sz="6.0" w:space="0" w:color="000000"/>
            </w:tcBorders>
            <w:shd w:val="clear" w:color="auto" w:fill="DCE6F1"/>
          </w:tcPr>
          <w:p>
            <w:pPr/>
            <w:rPr/>
          </w:p>
        </w:tc>
      </w:tr>
    </w:tbl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414" w:lineRule="auto"/>
        <w:ind w:left="1685" w:right="4779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shape style="position:absolute;margin-left:124.800003pt;margin-top:-36.319942pt;width:101.28pt;height:20.88pt;mso-position-horizontal-relative:page;mso-position-vertical-relative:paragraph;z-index:-5674" type="#_x0000_t75">
            <v:imagedata r:id="rId241" o:title=""/>
          </v:shape>
        </w:pict>
      </w:r>
      <w:r>
        <w:rPr/>
        <w:pict>
          <v:shape style="position:absolute;margin-left:124.800003pt;margin-top:-64.639938pt;width:101.236042pt;height:17.2725pt;mso-position-horizontal-relative:page;mso-position-vertical-relative:paragraph;z-index:-5673" type="#_x0000_t75">
            <v:imagedata r:id="rId242" o:title=""/>
          </v:shape>
        </w:pict>
      </w:r>
      <w:r>
        <w:rPr/>
        <w:pict>
          <v:shape style="position:absolute;margin-left:276.959991pt;margin-top:-93.199944pt;width:76.324431pt;height:77.760pt;mso-position-horizontal-relative:page;mso-position-vertical-relative:paragraph;z-index:-5671" type="#_x0000_t75">
            <v:imagedata r:id="rId243" o:title=""/>
          </v:shape>
        </w:pict>
      </w:r>
      <w:r>
        <w:rPr/>
        <w:pict>
          <v:shape style="position:absolute;margin-left:230.160004pt;margin-top:-36.319942pt;width:43.44pt;height:20.88pt;mso-position-horizontal-relative:page;mso-position-vertical-relative:paragraph;z-index:-5670" type="#_x0000_t75">
            <v:imagedata r:id="rId244" o:title=""/>
          </v:shape>
        </w:pict>
      </w:r>
      <w:r>
        <w:rPr/>
        <w:pict>
          <v:shape style="position:absolute;margin-left:357.359985pt;margin-top:-93.439941pt;width:100.250585pt;height:77.760pt;mso-position-horizontal-relative:page;mso-position-vertical-relative:paragraph;z-index:-5669" type="#_x0000_t75">
            <v:imagedata r:id="rId245" o:title=""/>
          </v:shape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ske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" w:after="0" w:line="336" w:lineRule="exact"/>
        <w:ind w:left="168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ki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980" w:bottom="280" w:left="980" w:right="1600"/>
        </w:sectPr>
      </w:pPr>
      <w:rPr/>
    </w:p>
    <w:p>
      <w:pPr>
        <w:spacing w:before="2" w:after="0" w:line="240" w:lineRule="auto"/>
        <w:ind w:left="1822" w:right="919"/>
        <w:jc w:val="center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25.074997pt;margin-top:-116.844925pt;width:341.05pt;height:87.35pt;mso-position-horizontal-relative:page;mso-position-vertical-relative:paragraph;z-index:-5668" coordorigin="2501,-2337" coordsize="6821,1747">
            <v:group style="position:absolute;left:2509;top:-2329;width:6806;height:1732" coordorigin="2509,-2329" coordsize="6806,1732">
              <v:shape style="position:absolute;left:2509;top:-2329;width:6806;height:1732" coordorigin="2509,-2329" coordsize="6806,1732" path="m2509,-597l9315,-597,9315,-2329,2509,-2329,2509,-597xe" filled="f" stroked="t" strokeweight=".75pt" strokecolor="#000000">
                <v:path arrowok="t"/>
              </v:shape>
              <v:shape style="position:absolute;left:2515;top:-2249;width:6792;height:1570" type="#_x0000_t75">
                <v:imagedata r:id="rId246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606" w:lineRule="exact"/>
        <w:ind w:left="851" w:right="-46"/>
        <w:jc w:val="center"/>
        <w:tabs>
          <w:tab w:pos="28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92.474998pt;margin-top:-21.195013pt;width:102.75pt;height:25.9pt;mso-position-horizontal-relative:page;mso-position-vertical-relative:paragraph;z-index:-5667" coordorigin="1849,-424" coordsize="2055,518">
            <v:group style="position:absolute;left:1857;top:-416;width:2040;height:503" coordorigin="1857,-416" coordsize="2040,503">
              <v:shape style="position:absolute;left:1857;top:-416;width:2040;height:503" coordorigin="1857,-416" coordsize="2040,503" path="m1857,87l3897,87,3897,-416,1857,-416,1857,87e" filled="t" fillcolor="#FFFF00" stroked="f">
                <v:path arrowok="t"/>
                <v:fill/>
              </v:shape>
            </v:group>
            <v:group style="position:absolute;left:1857;top:-416;width:2040;height:503" coordorigin="1857,-416" coordsize="2040,503">
              <v:shape style="position:absolute;left:1857;top:-416;width:2040;height:503" coordorigin="1857,-416" coordsize="2040,503" path="m1857,87l3897,87,3897,-416,1857,-416,1857,87xe" filled="f" stroked="t" strokeweight=".75pt" strokecolor="#000000">
                <v:path arrowok="t"/>
              </v:shape>
              <v:shape style="position:absolute;left:1862;top:-337;width:2026;height:346" type="#_x0000_t75">
                <v:imagedata r:id="rId247" o:title=""/>
              </v:shape>
            </v:group>
            <w10:wrap type="none"/>
          </v:group>
        </w:pict>
      </w:r>
      <w:r>
        <w:rPr/>
        <w:pict>
          <v:group style="position:absolute;margin-left:92.474998pt;margin-top:7.194986pt;width:102.75pt;height:24.9pt;mso-position-horizontal-relative:page;mso-position-vertical-relative:paragraph;z-index:-5666" coordorigin="1849,144" coordsize="2055,498">
            <v:group style="position:absolute;left:1857;top:151;width:2040;height:483" coordorigin="1857,151" coordsize="2040,483">
              <v:shape style="position:absolute;left:1857;top:151;width:2040;height:483" coordorigin="1857,151" coordsize="2040,483" path="m1857,634l3897,634,3897,151,1857,151,1857,634xe" filled="f" stroked="t" strokeweight=".75pt" strokecolor="#000000">
                <v:path arrowok="t"/>
              </v:shape>
              <v:shape style="position:absolute;left:1862;top:230;width:2026;height:326" type="#_x0000_t75">
                <v:imagedata r:id="rId248" o:title=""/>
              </v:shape>
            </v:group>
            <w10:wrap type="none"/>
          </v:group>
        </w:pict>
      </w:r>
      <w:r>
        <w:rPr/>
        <w:pict>
          <v:group style="position:absolute;margin-left:92.474998pt;margin-top:37.384987pt;width:102.75pt;height:29.65pt;mso-position-horizontal-relative:page;mso-position-vertical-relative:paragraph;z-index:-5665" coordorigin="1849,748" coordsize="2055,593">
            <v:group style="position:absolute;left:1857;top:755;width:2040;height:578" coordorigin="1857,755" coordsize="2040,578">
              <v:shape style="position:absolute;left:1857;top:755;width:2040;height:578" coordorigin="1857,755" coordsize="2040,578" path="m1857,1333l3897,1333,3897,755,1857,755,1857,1333e" filled="t" fillcolor="#F9C090" stroked="f">
                <v:path arrowok="t"/>
                <v:fill/>
              </v:shape>
            </v:group>
            <v:group style="position:absolute;left:1857;top:755;width:2040;height:578" coordorigin="1857,755" coordsize="2040,578">
              <v:shape style="position:absolute;left:1857;top:755;width:2040;height:578" coordorigin="1857,755" coordsize="2040,578" path="m1857,1333l3897,1333,3897,755,1857,755,1857,1333xe" filled="f" stroked="t" strokeweight=".75pt" strokecolor="#000000">
                <v:path arrowok="t"/>
              </v:shape>
              <v:shape style="position:absolute;left:1862;top:834;width:2026;height:418" type="#_x0000_t75">
                <v:imagedata r:id="rId249" o:title=""/>
              </v:shape>
            </v:group>
            <w10:wrap type="none"/>
          </v:group>
        </w:pict>
      </w:r>
      <w:r>
        <w:rPr/>
        <w:pict>
          <v:group style="position:absolute;margin-left:128.274994pt;margin-top:74.234985pt;width:341.05pt;height:87.35pt;mso-position-horizontal-relative:page;mso-position-vertical-relative:paragraph;z-index:-5659" coordorigin="2565,1485" coordsize="6821,1747">
            <v:group style="position:absolute;left:2573;top:1492;width:6806;height:1732" coordorigin="2573,1492" coordsize="6806,1732">
              <v:shape style="position:absolute;left:2573;top:1492;width:6806;height:1732" coordorigin="2573,1492" coordsize="6806,1732" path="m2573,3224l9379,3224,9379,1492,2573,1492,2573,3224xe" filled="f" stroked="t" strokeweight=".75pt" strokecolor="#000000">
                <v:path arrowok="t"/>
              </v:shape>
              <v:shape style="position:absolute;left:2582;top:1569;width:6792;height:1574" type="#_x0000_t75">
                <v:imagedata r:id="rId250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highlight w:val="lightGray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highlight w:val="lightGray"/>
          <w:spacing w:val="-2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highlight w:val="lightGray"/>
          <w:spacing w:val="-2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highlight w:val="lightGray"/>
          <w:spacing w:val="2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highlight w:val="lightGray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99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highlight w:val="lightGray"/>
          <w:spacing w:val="-1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99"/>
          <w:b/>
          <w:bCs/>
        </w:rPr>
        <w:t>u/</w:t>
      </w:r>
      <w:r>
        <w:rPr>
          <w:rFonts w:ascii="Calibri" w:hAnsi="Calibri" w:cs="Calibri" w:eastAsia="Calibri"/>
          <w:sz w:val="28"/>
          <w:szCs w:val="28"/>
          <w:highlight w:val="lightGray"/>
          <w:spacing w:val="6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highlight w:val="lightGray"/>
          <w:spacing w:val="6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99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highlight w:val="lightGray"/>
          <w:spacing w:val="3"/>
          <w:w w:val="99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highlight w:val="lightGray"/>
          <w:spacing w:val="3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99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highlight w:val="lightGray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/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99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99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/>
        <w:br w:type="column"/>
      </w:r>
      <w:r>
        <w:rPr>
          <w:sz w:val="18"/>
          <w:szCs w:val="18"/>
        </w:rPr>
      </w:r>
    </w:p>
    <w:p>
      <w:pPr>
        <w:spacing w:before="0" w:after="0" w:line="650" w:lineRule="atLeast"/>
        <w:ind w:right="-71" w:firstLine="11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200.774994pt;margin-top:-13.154752pt;width:60.65pt;height:53.25pt;mso-position-horizontal-relative:page;mso-position-vertical-relative:paragraph;z-index:-5664" coordorigin="4015,-263" coordsize="1213,1065">
            <v:group style="position:absolute;left:4023;top:-256;width:1198;height:1050" coordorigin="4023,-256" coordsize="1198,1050">
              <v:shape style="position:absolute;left:4023;top:-256;width:1198;height:1050" coordorigin="4023,-256" coordsize="1198,1050" path="m4023,794l5221,794,5221,-256,4023,-256,4023,794e" filled="t" fillcolor="#F1F1F1" stroked="f">
                <v:path arrowok="t"/>
                <v:fill/>
              </v:shape>
            </v:group>
            <v:group style="position:absolute;left:4023;top:-256;width:1198;height:1050" coordorigin="4023,-256" coordsize="1198,1050">
              <v:shape style="position:absolute;left:4023;top:-256;width:1198;height:1050" coordorigin="4023,-256" coordsize="1198,1050" path="m4023,794l5221,794,5221,-256,4023,-256,4023,794xe" filled="f" stroked="t" strokeweight=".75pt" strokecolor="#000000">
                <v:path arrowok="t"/>
              </v:shape>
              <v:shape style="position:absolute;left:4032;top:-176;width:1181;height:893" type="#_x0000_t75">
                <v:imagedata r:id="rId251" o:title=""/>
              </v:shape>
            </v:group>
            <w10:wrap type="none"/>
          </v:group>
        </w:pict>
      </w:r>
      <w:r>
        <w:rPr/>
        <w:pict>
          <v:group style="position:absolute;margin-left:200.774994pt;margin-top:43.875248pt;width:60.65pt;height:29.65pt;mso-position-horizontal-relative:page;mso-position-vertical-relative:paragraph;z-index:-5663" coordorigin="4015,878" coordsize="1213,593">
            <v:group style="position:absolute;left:4023;top:885;width:1198;height:578" coordorigin="4023,885" coordsize="1198,578">
              <v:shape style="position:absolute;left:4023;top:885;width:1198;height:578" coordorigin="4023,885" coordsize="1198,578" path="m4023,1463l5221,1463,5221,885,4023,885,4023,1463e" filled="t" fillcolor="#F9C090" stroked="f">
                <v:path arrowok="t"/>
                <v:fill/>
              </v:shape>
            </v:group>
            <v:group style="position:absolute;left:4023;top:885;width:1198;height:578" coordorigin="4023,885" coordsize="1198,578">
              <v:shape style="position:absolute;left:4023;top:885;width:1198;height:578" coordorigin="4023,885" coordsize="1198,578" path="m4023,1463l5221,1463,5221,885,4023,885,4023,1463xe" filled="f" stroked="t" strokeweight=".75pt" strokecolor="#000000">
                <v:path arrowok="t"/>
              </v:shape>
              <v:shape style="position:absolute;left:4032;top:962;width:1181;height:422" type="#_x0000_t75">
                <v:imagedata r:id="rId252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/>
        <w:br w:type="column"/>
      </w:r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82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380" w:lineRule="auto"/>
        <w:ind w:left="101" w:right="-71" w:firstLine="-101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+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40" w:lineRule="auto"/>
        <w:ind w:left="72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ki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14.325012pt;margin-top:-29.524931pt;width:78pt;height:86.65pt;mso-position-horizontal-relative:page;mso-position-vertical-relative:paragraph;z-index:-5661" coordorigin="6287,-590" coordsize="1560,1733">
            <v:group style="position:absolute;left:6294;top:-583;width:1545;height:1718" coordorigin="6294,-583" coordsize="1545,1718">
              <v:shape style="position:absolute;left:6294;top:-583;width:1545;height:1718" coordorigin="6294,-583" coordsize="1545,1718" path="m6294,1135l7839,1135,7839,-583,6294,-583,6294,1135xe" filled="f" stroked="t" strokeweight=".75pt" strokecolor="#000000">
                <v:path arrowok="t"/>
              </v:shape>
              <v:shape style="position:absolute;left:6302;top:-503;width:1531;height:1560" type="#_x0000_t75">
                <v:imagedata r:id="rId253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980" w:right="1600"/>
          <w:cols w:num="5" w:equalWidth="0">
            <w:col w:w="2918" w:space="314"/>
            <w:col w:w="865" w:space="509"/>
            <w:col w:w="408" w:space="557"/>
            <w:col w:w="1045" w:space="492"/>
            <w:col w:w="2232"/>
          </w:cols>
        </w:sectPr>
      </w:pPr>
      <w:rPr/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/>
        <w:pict>
          <v:group style="position:absolute;margin-left:21pt;margin-top:20.999983pt;width:555.96pt;height:820.92pt;mso-position-horizontal-relative:page;mso-position-vertical-relative:page;z-index:-5658" coordorigin="420,420" coordsize="11119,16418">
            <v:shape style="position:absolute;left:941;top:10546;width:10598;height:2050" type="#_x0000_t75">
              <v:imagedata r:id="rId254" o:title=""/>
            </v:shape>
            <v:shape style="position:absolute;left:1013;top:12624;width:9317;height:4214" type="#_x0000_t75">
              <v:imagedata r:id="rId255" o:title=""/>
            </v:shape>
            <v:group style="position:absolute;left:600;top:10373;width:10708;height:2" coordorigin="600,10373" coordsize="10708,2">
              <v:shape style="position:absolute;left:600;top:10373;width:10708;height:2" coordorigin="600,10373" coordsize="10708,0" path="m600,10373l11308,10373e" filled="f" stroked="t" strokeweight="6pt" strokecolor="#000000">
                <v:path arrowok="t"/>
              </v:shape>
            </v:group>
            <v:group style="position:absolute;left:600;top:6249;width:10708;height:2" coordorigin="600,6249" coordsize="10708,2">
              <v:shape style="position:absolute;left:600;top:6249;width:10708;height:2" coordorigin="600,6249" coordsize="10708,0" path="m600,6249l11308,6249e" filled="f" stroked="t" strokeweight="6pt" strokecolor="#000000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4.849998pt;margin-top:39.659985pt;width:501pt;height:64.5pt;mso-position-horizontal-relative:page;mso-position-vertical-relative:page;z-index:-5657" coordorigin="897,793" coordsize="10020,1290">
            <v:group style="position:absolute;left:942;top:838;width:9930;height:1200" coordorigin="942,838" coordsize="9930,1200">
              <v:shape style="position:absolute;left:942;top:838;width:9930;height:1200" coordorigin="942,838" coordsize="9930,1200" path="m942,2038l10872,2038,10872,838,942,838,942,2038e" filled="t" fillcolor="#B8CDE4" stroked="f">
                <v:path arrowok="t"/>
                <v:fill/>
              </v:shape>
            </v:group>
            <v:group style="position:absolute;left:942;top:838;width:9930;height:1200" coordorigin="942,838" coordsize="9930,1200">
              <v:shape style="position:absolute;left:942;top:838;width:9930;height:1200" coordorigin="942,838" coordsize="9930,1200" path="m942,2038l10872,2038,10872,838,942,838,942,2038xe" filled="f" stroked="t" strokeweight="4.5pt" strokecolor="#000000">
                <v:path arrowok="t"/>
              </v:shape>
              <v:shape style="position:absolute;left:989;top:955;width:9840;height:965" type="#_x0000_t75">
                <v:imagedata r:id="rId256" o:title=""/>
              </v:shape>
            </v:group>
            <w10:wrap type="none"/>
          </v:group>
        </w:pict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417" w:lineRule="auto"/>
        <w:ind w:left="1747" w:right="404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266.674988pt;margin-top:-99.284912pt;width:45pt;height:88.2pt;mso-position-horizontal-relative:page;mso-position-vertical-relative:paragraph;z-index:-5662" coordorigin="5333,-1986" coordsize="900,1764">
            <v:group style="position:absolute;left:5341;top:-1978;width:885;height:1749" coordorigin="5341,-1978" coordsize="885,1749">
              <v:shape style="position:absolute;left:5341;top:-1978;width:885;height:1749" coordorigin="5341,-1978" coordsize="885,1749" path="m5341,-229l6226,-229,6226,-1978,5341,-1978,5341,-229e" filled="t" fillcolor="#EBF0DE" stroked="f">
                <v:path arrowok="t"/>
                <v:fill/>
              </v:shape>
            </v:group>
            <v:group style="position:absolute;left:5341;top:-1978;width:885;height:1749" coordorigin="5341,-1978" coordsize="885,1749">
              <v:shape style="position:absolute;left:5341;top:-1978;width:885;height:1749" coordorigin="5341,-1978" coordsize="885,1749" path="m5341,-229l6226,-229,6226,-1978,5341,-1978,5341,-229xe" filled="f" stroked="t" strokeweight=".75pt" strokecolor="#000000">
                <v:path arrowok="t"/>
              </v:shape>
              <v:shape style="position:absolute;left:5347;top:-1899;width:874;height:1589" type="#_x0000_t75">
                <v:imagedata r:id="rId257" o:title=""/>
              </v:shape>
            </v:group>
            <w10:wrap type="none"/>
          </v:group>
        </w:pict>
      </w:r>
      <w:r>
        <w:rPr/>
        <w:pict>
          <v:group style="position:absolute;margin-left:395.975006pt;margin-top:-99.284912pt;width:102pt;height:86.65pt;mso-position-horizontal-relative:page;mso-position-vertical-relative:paragraph;z-index:-5660" coordorigin="7920,-1986" coordsize="2040,1733">
            <v:group style="position:absolute;left:7927;top:-1978;width:2025;height:1718" coordorigin="7927,-1978" coordsize="2025,1718">
              <v:shape style="position:absolute;left:7927;top:-1978;width:2025;height:1718" coordorigin="7927,-1978" coordsize="2025,1718" path="m7927,-260l9952,-260,9952,-1978,7927,-1978,7927,-260e" filled="t" fillcolor="#DCE6F1" stroked="f">
                <v:path arrowok="t"/>
                <v:fill/>
              </v:shape>
            </v:group>
            <v:group style="position:absolute;left:7927;top:-1978;width:2025;height:1718" coordorigin="7927,-1978" coordsize="2025,1718">
              <v:shape style="position:absolute;left:7927;top:-1978;width:2025;height:1718" coordorigin="7927,-1978" coordsize="2025,1718" path="m7927,-260l9952,-260,9952,-1978,7927,-1978,7927,-260xe" filled="f" stroked="t" strokeweight=".75pt" strokecolor="#000000">
                <v:path arrowok="t"/>
              </v:shape>
              <v:shape style="position:absolute;left:7934;top:-1899;width:2011;height:1560" type="#_x0000_t75">
                <v:imagedata r:id="rId258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ske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36" w:lineRule="exact"/>
        <w:ind w:left="1747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1" w:after="0" w:line="289" w:lineRule="exact"/>
        <w:ind w:left="115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se</w:t>
      </w:r>
      <w:r>
        <w:rPr>
          <w:rFonts w:ascii="Calibri" w:hAnsi="Calibri" w:cs="Calibri" w:eastAsia="Calibri"/>
          <w:sz w:val="24"/>
          <w:szCs w:val="24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ct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om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or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12" w:after="0" w:line="240" w:lineRule="auto"/>
        <w:ind w:left="115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1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5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eac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</w:p>
    <w:p>
      <w:pPr>
        <w:spacing w:before="0" w:after="0" w:line="240" w:lineRule="auto"/>
        <w:ind w:left="115" w:right="-20"/>
        <w:jc w:val="left"/>
        <w:tabs>
          <w:tab w:pos="3720" w:val="left"/>
          <w:tab w:pos="698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0"/>
          <w:w w:val="100"/>
        </w:rPr>
        <w:t>a.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6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5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2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p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f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</w:p>
    <w:p>
      <w:pPr>
        <w:spacing w:before="4" w:after="0" w:line="240" w:lineRule="auto"/>
        <w:ind w:left="115" w:right="-20"/>
        <w:jc w:val="left"/>
        <w:tabs>
          <w:tab w:pos="3700" w:val="left"/>
          <w:tab w:pos="698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0"/>
          <w:w w:val="100"/>
        </w:rPr>
        <w:t>a.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89" w:lineRule="exact"/>
        <w:ind w:left="182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4"/>
          <w:szCs w:val="24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4"/>
          <w:szCs w:val="24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cke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s: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11" w:after="0" w:line="240" w:lineRule="auto"/>
        <w:ind w:left="182" w:right="-20"/>
        <w:jc w:val="left"/>
        <w:tabs>
          <w:tab w:pos="604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1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es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b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8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Q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u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2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7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2" w:right="-20"/>
        <w:jc w:val="left"/>
        <w:tabs>
          <w:tab w:pos="648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2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s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)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2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……….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82" w:right="-20"/>
        <w:jc w:val="left"/>
        <w:tabs>
          <w:tab w:pos="6200" w:val="left"/>
        </w:tabs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-2"/>
          <w:w w:val="100"/>
        </w:rPr>
        <w:t>3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4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l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k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w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r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-5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d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y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.</w:t>
        <w:tab/>
      </w:r>
      <w:r>
        <w:rPr>
          <w:rFonts w:ascii="Calibri" w:hAnsi="Calibri" w:cs="Calibri" w:eastAsia="Calibri"/>
          <w:sz w:val="24"/>
          <w:szCs w:val="24"/>
          <w:spacing w:val="8"/>
          <w:w w:val="100"/>
        </w:rPr>
        <w:t>(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C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h</w:t>
      </w:r>
      <w:r>
        <w:rPr>
          <w:rFonts w:ascii="Calibri" w:hAnsi="Calibri" w:cs="Calibri" w:eastAsia="Calibri"/>
          <w:sz w:val="24"/>
          <w:szCs w:val="24"/>
          <w:spacing w:val="5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-3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o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 </w:t>
      </w:r>
      <w:r>
        <w:rPr>
          <w:rFonts w:ascii="Calibri" w:hAnsi="Calibri" w:cs="Calibri" w:eastAsia="Calibri"/>
          <w:sz w:val="24"/>
          <w:szCs w:val="24"/>
          <w:spacing w:val="-1"/>
          <w:w w:val="100"/>
        </w:rPr>
        <w:t>N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</w:t>
      </w:r>
      <w:r>
        <w:rPr>
          <w:rFonts w:ascii="Calibri" w:hAnsi="Calibri" w:cs="Calibri" w:eastAsia="Calibri"/>
          <w:sz w:val="24"/>
          <w:szCs w:val="24"/>
          <w:spacing w:val="3"/>
          <w:w w:val="100"/>
        </w:rPr>
        <w:t>g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a</w:t>
      </w:r>
      <w:r>
        <w:rPr>
          <w:rFonts w:ascii="Calibri" w:hAnsi="Calibri" w:cs="Calibri" w:eastAsia="Calibri"/>
          <w:sz w:val="24"/>
          <w:szCs w:val="24"/>
          <w:spacing w:val="1"/>
          <w:w w:val="100"/>
        </w:rPr>
        <w:t>t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i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v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  <w:t>e)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2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8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-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</w:t>
      </w:r>
      <w:r>
        <w:rPr>
          <w:rFonts w:ascii="Calibri" w:hAnsi="Calibri" w:cs="Calibri" w:eastAsia="Calibri"/>
          <w:sz w:val="24"/>
          <w:szCs w:val="24"/>
          <w:spacing w:val="2"/>
          <w:w w:val="100"/>
        </w:rPr>
        <w:t>………</w:t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980" w:right="1600"/>
        </w:sectPr>
      </w:pPr>
      <w:rPr/>
    </w:p>
    <w:p>
      <w:pPr>
        <w:spacing w:before="0" w:after="0" w:line="668" w:lineRule="exact"/>
        <w:ind w:left="2528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/>
        <w:pict>
          <v:shape style="position:absolute;margin-left:422.450012pt;margin-top:66.580002pt;width:113.180812pt;height:108pt;mso-position-horizontal-relative:page;mso-position-vertical-relative:paragraph;z-index:-5656" type="#_x0000_t75">
            <v:imagedata r:id="rId259" o:title=""/>
          </v:shape>
        </w:pict>
      </w:r>
      <w:r>
        <w:rPr/>
        <w:pict>
          <v:group style="position:absolute;margin-left:65.099998pt;margin-top:117.140076pt;width:97.35pt;height:100.329925pt;mso-position-horizontal-relative:page;mso-position-vertical-relative:paragraph;z-index:-5653" coordorigin="1302,2343" coordsize="1947,2007">
            <v:shape style="position:absolute;left:1302;top:2407;width:1947;height:1942" type="#_x0000_t75">
              <v:imagedata r:id="rId260" o:title=""/>
            </v:shape>
            <v:group style="position:absolute;left:1741;top:2519;width:43;height:43" coordorigin="1741,2519" coordsize="43,43">
              <v:shape style="position:absolute;left:1741;top:2519;width:43;height:43" coordorigin="1741,2519" coordsize="43,43" path="m1774,2519l1751,2519,1741,2529,1741,2552,1751,2562,1774,2562,1784,2552,1784,2529,1774,2519e" filled="t" fillcolor="#FFFF00" stroked="f">
                <v:path arrowok="t"/>
                <v:fill/>
              </v:shape>
            </v:group>
            <v:group style="position:absolute;left:1830;top:2373;width:85;height:85" coordorigin="1830,2373" coordsize="85,85">
              <v:shape style="position:absolute;left:1830;top:2373;width:85;height:85" coordorigin="1830,2373" coordsize="85,85" path="m1873,2373l1851,2379,1836,2394,1830,2416,1836,2437,1852,2452,1873,2458,1895,2452,1910,2437,1915,2416,1915,2415,1910,2394,1894,2379,1873,2373e" filled="t" fillcolor="#FFFF00" stroked="f">
                <v:path arrowok="t"/>
                <v:fill/>
              </v:shape>
            </v:group>
            <v:group style="position:absolute;left:1741;top:2519;width:43;height:43" coordorigin="1741,2519" coordsize="43,43">
              <v:shape style="position:absolute;left:1741;top:2519;width:43;height:43" coordorigin="1741,2519" coordsize="43,43" path="m1784,2540l1784,2552,1774,2562,1763,2562,1751,2562,1741,2552,1741,2540,1741,2529,1751,2519,1763,2519,1774,2519,1784,2529,1784,2540xe" filled="f" stroked="t" strokeweight="3.0pt" strokecolor="#000000">
                <v:path arrowok="t"/>
              </v:shape>
            </v:group>
            <v:group style="position:absolute;left:1830;top:2373;width:85;height:85" coordorigin="1830,2373" coordsize="85,85">
              <v:shape style="position:absolute;left:1830;top:2373;width:85;height:85" coordorigin="1830,2373" coordsize="85,85" path="m1915,2415l1910,2437,1895,2452,1873,2458,1852,2452,1836,2437,1830,2416,1836,2394,1851,2379,1873,2373,1894,2379,1910,2394,1915,2415,1915,2415xe" filled="f" stroked="t" strokeweight="3.0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6.650002pt;margin-top:41.049984pt;width:502.35pt;height:63.05pt;mso-position-horizontal-relative:page;mso-position-vertical-relative:page;z-index:-5652" coordorigin="933,821" coordsize="10047,1261">
            <v:group style="position:absolute;left:993;top:881;width:9927;height:1141" coordorigin="993,881" coordsize="9927,1141">
              <v:shape style="position:absolute;left:993;top:881;width:9927;height:1141" coordorigin="993,881" coordsize="9927,1141" path="m993,2022l10920,2022,10920,881,993,881,993,2022xe" filled="f" stroked="t" strokeweight="6pt" strokecolor="#000000">
                <v:path arrowok="t"/>
              </v:shape>
              <v:shape style="position:absolute;left:1051;top:1013;width:9811;height:878" type="#_x0000_t75">
                <v:imagedata r:id="rId261" o:title=""/>
              </v:shape>
            </v:group>
            <w10:wrap type="none"/>
          </v:group>
        </w:pict>
      </w:r>
      <w:r>
        <w:rPr/>
        <w:pict>
          <v:group style="position:absolute;margin-left:203.350006pt;margin-top:234.249985pt;width:93.05pt;height:28.6pt;mso-position-horizontal-relative:page;mso-position-vertical-relative:page;z-index:-5651" coordorigin="4067,4685" coordsize="1861,572">
            <v:group style="position:absolute;left:4127;top:4745;width:1741;height:452" coordorigin="4127,4745" coordsize="1741,452">
              <v:shape style="position:absolute;left:4127;top:4745;width:1741;height:452" coordorigin="4127,4745" coordsize="1741,452" path="m4127,5197l5868,5197,5868,4745,4127,4745,4127,5197e" filled="t" fillcolor="#FFFF00" stroked="f">
                <v:path arrowok="t"/>
                <v:fill/>
              </v:shape>
            </v:group>
            <v:group style="position:absolute;left:4127;top:4745;width:1741;height:452" coordorigin="4127,4745" coordsize="1741,452">
              <v:shape style="position:absolute;left:4127;top:4745;width:1741;height:452" coordorigin="4127,4745" coordsize="1741,452" path="m4127,5197l5868,5197,5868,4745,4127,4745,4127,5197xe" filled="f" stroked="t" strokeweight="3pt" strokecolor="#000000">
                <v:path arrowok="t"/>
              </v:shape>
              <v:shape style="position:absolute;left:4157;top:4848;width:1680;height:245" type="#_x0000_t75">
                <v:imagedata r:id="rId262" o:title=""/>
              </v:shape>
            </v:group>
            <w10:wrap type="none"/>
          </v:group>
        </w:pict>
      </w:r>
      <w:r>
        <w:rPr/>
        <w:pict>
          <v:group style="position:absolute;margin-left:316.399994pt;margin-top:235.749985pt;width:90.05pt;height:25.6pt;mso-position-horizontal-relative:page;mso-position-vertical-relative:page;z-index:-5650" coordorigin="6328,4715" coordsize="1801,512">
            <v:group style="position:absolute;left:6358;top:4745;width:1741;height:452" coordorigin="6358,4745" coordsize="1741,452">
              <v:shape style="position:absolute;left:6358;top:4745;width:1741;height:452" coordorigin="6358,4745" coordsize="1741,452" path="m6358,5197l8099,5197,8099,4745,6358,4745,6358,5197e" filled="t" fillcolor="#FFFF00" stroked="f">
                <v:path arrowok="t"/>
                <v:fill/>
              </v:shape>
            </v:group>
            <v:group style="position:absolute;left:6358;top:4745;width:1741;height:452" coordorigin="6358,4745" coordsize="1741,452">
              <v:shape style="position:absolute;left:6358;top:4745;width:1741;height:452" coordorigin="6358,4745" coordsize="1741,452" path="m6358,5197l8099,5197,8099,4745,6358,4745,6358,5197xe" filled="f" stroked="t" strokeweight="3pt" strokecolor="#000000">
                <v:path arrowok="t"/>
              </v:shape>
              <v:shape style="position:absolute;left:6389;top:4848;width:1680;height:245" type="#_x0000_t75">
                <v:imagedata r:id="rId263" o:title=""/>
              </v:shape>
            </v:group>
            <w10:wrap type="none"/>
          </v:group>
        </w:pict>
      </w:r>
      <w:r>
        <w:rPr/>
        <w:pict>
          <v:group style="position:absolute;margin-left:433.049988pt;margin-top:235.749985pt;width:90.05pt;height:25.6pt;mso-position-horizontal-relative:page;mso-position-vertical-relative:page;z-index:-5649" coordorigin="8661,4715" coordsize="1801,512">
            <v:group style="position:absolute;left:8691;top:4745;width:1741;height:452" coordorigin="8691,4745" coordsize="1741,452">
              <v:shape style="position:absolute;left:8691;top:4745;width:1741;height:452" coordorigin="8691,4745" coordsize="1741,452" path="m8691,5197l10432,5197,10432,4745,8691,4745,8691,5197e" filled="t" fillcolor="#FFFF00" stroked="f">
                <v:path arrowok="t"/>
                <v:fill/>
              </v:shape>
            </v:group>
            <v:group style="position:absolute;left:8691;top:4745;width:1741;height:452" coordorigin="8691,4745" coordsize="1741,452">
              <v:shape style="position:absolute;left:8691;top:4745;width:1741;height:452" coordorigin="8691,4745" coordsize="1741,452" path="m8691,5197l10432,5197,10432,4745,8691,4745,8691,5197xe" filled="f" stroked="t" strokeweight="3pt" strokecolor="#000000">
                <v:path arrowok="t"/>
              </v:shape>
              <v:shape style="position:absolute;left:8722;top:4848;width:1680;height:245" type="#_x0000_t75">
                <v:imagedata r:id="rId264" o:title=""/>
              </v:shape>
            </v:group>
            <w10:wrap type="none"/>
          </v:group>
        </w:pict>
      </w:r>
      <w:r>
        <w:rPr/>
        <w:pict>
          <v:group style="position:absolute;margin-left:58.379616pt;margin-top:67.684273pt;width:127.973905pt;height:49.8735pt;mso-position-horizontal-relative:page;mso-position-vertical-relative:paragraph;z-index:-5646" coordorigin="1168,1354" coordsize="2559,997">
            <v:group style="position:absolute;left:2153;top:2079;width:653;height:70" coordorigin="2153,2079" coordsize="653,70">
              <v:shape style="position:absolute;left:2153;top:2079;width:653;height:70" coordorigin="2153,2079" coordsize="653,70" path="m2806,2079l2153,2079,2167,2087,2183,2095,2199,2101,2217,2109,2275,2127,2363,2143,2425,2149,2518,2149,2634,2137,2713,2117,2780,2093,2800,2083,2806,2079e" filled="t" fillcolor="#FFFF00" stroked="f">
                <v:path arrowok="t"/>
                <v:fill/>
              </v:shape>
            </v:group>
            <v:group style="position:absolute;left:1198;top:1453;width:2499;height:652" coordorigin="1198,1453" coordsize="2499,652">
              <v:shape style="position:absolute;left:1198;top:1453;width:2499;height:652" coordorigin="1198,1453" coordsize="2499,652" path="m1862,1453l1759,1453,1728,1455,1668,1463,1588,1481,1520,1507,1456,1549,1422,1611,1422,1623,1425,1637,1420,1639,1353,1647,1292,1661,1228,1693,1198,1741,1198,1755,1249,1813,1312,1839,1292,1851,1276,1863,1265,1879,1259,1893,1257,1911,1260,1929,1267,1939,1277,1951,1290,1959,1304,1969,1381,1997,1481,2011,1537,2011,1539,2013,1606,2049,1688,2077,1782,2095,1917,2105,1951,2103,1986,2103,2020,2099,2054,2097,2153,2079,2806,2079,2818,2071,2833,2061,2847,2049,2859,2037,3194,2037,3267,2013,3332,1975,3367,1917,3430,1911,3490,1899,3527,1891,3544,1885,3569,1877,3630,1847,3681,1801,3697,1751,3695,1739,3651,1679,3635,1667,3616,1655,3622,1651,3627,1645,3635,1631,3639,1619,3641,1607,3640,1595,3601,1541,3553,1513,3533,1503,3511,1495,3487,1489,3462,1481,3436,1475,3417,1471,1999,1471,1980,1467,1961,1465,1942,1461,1862,1453e" filled="t" fillcolor="#FFFF00" stroked="f">
                <v:path arrowok="t"/>
                <v:fill/>
              </v:shape>
            </v:group>
            <v:group style="position:absolute;left:2859;top:2037;width:335;height:18" coordorigin="2859,2037" coordsize="335,18">
              <v:shape style="position:absolute;left:2859;top:2037;width:335;height:18" coordorigin="2859,2037" coordsize="335,18" path="m3194,2037l2859,2037,2876,2041,2894,2043,2912,2047,2994,2055,3069,2055,3098,2053,3178,2041,3194,2037e" filled="t" fillcolor="#FFFF00" stroked="f">
                <v:path arrowok="t"/>
                <v:fill/>
              </v:shape>
            </v:group>
            <v:group style="position:absolute;left:1999;top:1407;width:1418;height:64" coordorigin="1999,1407" coordsize="1418,64">
              <v:shape style="position:absolute;left:1999;top:1407;width:1418;height:64" coordorigin="1999,1407" coordsize="1418,64" path="m2332,1407l2237,1407,2190,1411,2123,1423,2102,1429,2082,1433,2063,1441,2045,1447,2028,1455,2013,1463,1999,1471,3417,1471,3408,1469,3397,1457,3382,1445,3370,1437,2484,1437,2466,1431,2446,1425,2426,1421,2356,1409,2332,1407e" filled="t" fillcolor="#FFFF00" stroked="f">
                <v:path arrowok="t"/>
                <v:fill/>
              </v:shape>
            </v:group>
            <v:group style="position:absolute;left:1780;top:1451;width:62;height:2" coordorigin="1780,1451" coordsize="62,2">
              <v:shape style="position:absolute;left:1780;top:1451;width:62;height:2" coordorigin="1780,1451" coordsize="62,2" path="m1821,1451l1801,1451,1780,1453,1842,1453,1821,1451e" filled="t" fillcolor="#FFFF00" stroked="f">
                <v:path arrowok="t"/>
                <v:fill/>
              </v:shape>
            </v:group>
            <v:group style="position:absolute;left:2484;top:1385;width:886;height:52" coordorigin="2484,1385" coordsize="886,52">
              <v:shape style="position:absolute;left:2484;top:1385;width:886;height:52" coordorigin="2484,1385" coordsize="886,52" path="m2747,1385l2682,1385,2640,1389,2562,1405,2497,1431,2484,1437,3370,1437,3364,1433,3343,1423,3334,1419,2911,1419,2894,1413,2875,1407,2855,1401,2832,1395,2811,1391,2747,1385e" filled="t" fillcolor="#FFFF00" stroked="f">
                <v:path arrowok="t"/>
                <v:fill/>
              </v:shape>
            </v:group>
            <v:group style="position:absolute;left:2911;top:1385;width:423;height:34" coordorigin="2911,1385" coordsize="423,34">
              <v:shape style="position:absolute;left:2911;top:1385;width:423;height:34" coordorigin="2911,1385" coordsize="423,34" path="m3179,1385l3091,1385,3027,1391,3006,1395,2947,1407,2928,1413,2911,1419,3334,1419,3242,1393,3221,1391,3200,1387,3179,1385e" filled="t" fillcolor="#FFFF00" stroked="f">
                <v:path arrowok="t"/>
                <v:fill/>
              </v:shape>
            </v:group>
            <v:group style="position:absolute;left:2260;top:1405;width:48;height:2" coordorigin="2260,1405" coordsize="48,2">
              <v:shape style="position:absolute;left:2260;top:1405;width:48;height:2" coordorigin="2260,1405" coordsize="48,2" path="m2284,1405l2260,1407,2308,1407,2284,1405e" filled="t" fillcolor="#FFFF00" stroked="f">
                <v:path arrowok="t"/>
                <v:fill/>
              </v:shape>
            </v:group>
            <v:group style="position:absolute;left:1951;top:2195;width:124;height:126" coordorigin="1951,2195" coordsize="124,126">
              <v:shape style="position:absolute;left:1951;top:2195;width:124;height:126" coordorigin="1951,2195" coordsize="124,126" path="m2005,2195l1952,2250,1951,2278,1961,2296,1976,2310,1997,2318,2023,2321,2044,2313,2060,2299,2071,2281,2075,2258,2073,2242,2064,2223,2049,2208,2029,2198,2005,2195e" filled="t" fillcolor="#FFFF00" stroked="f">
                <v:path arrowok="t"/>
                <v:fill/>
              </v:shape>
            </v:group>
            <v:group style="position:absolute;left:1198;top:1384;width:2499;height:766" coordorigin="1198,1384" coordsize="2499,766">
              <v:shape style="position:absolute;left:1198;top:1384;width:2499;height:766" coordorigin="1198,1384" coordsize="2499,766" path="m1425,1636l1422,1623,1422,1610,1424,1597,1469,1537,1541,1497,1613,1474,1697,1458,1759,1453,1821,1451,1842,1452,1903,1456,1980,1467,1999,1471,2013,1463,2082,1433,2145,1418,2213,1408,2284,1405,2308,1406,2380,1412,2446,1425,2484,1437,2497,1430,2562,1405,2640,1389,2703,1384,2725,1384,2747,1384,2811,1391,2875,1406,2911,1419,2928,1413,3006,1394,3069,1386,3135,1384,3157,1384,3221,1389,3282,1401,3343,1422,3397,1456,3408,1469,3436,1474,3511,1495,3571,1521,3624,1561,3641,1606,3639,1618,3635,1630,3627,1644,3622,1650,3616,1655,3635,1666,3685,1714,3697,1751,3697,1764,3660,1824,3591,1867,3527,1890,3451,1906,3389,1914,3367,1916,3365,1928,3319,1985,3247,2020,3178,2040,3098,2051,3040,2054,3016,2054,2951,2051,2876,2040,2859,2036,2847,2048,2780,2092,2713,2117,2634,2136,2548,2147,2487,2149,2456,2149,2394,2146,2318,2135,2255,2120,2183,2094,2153,2077,2121,2085,2054,2096,1986,2102,1917,2104,1882,2103,1815,2098,1750,2089,1688,2076,1606,2049,1540,2013,1539,2012,1537,2011,1535,2010,1508,2010,1481,2010,1405,2002,1339,1984,1277,1950,1257,1910,1259,1893,1265,1878,1276,1863,1292,1850,1312,1839,1288,1831,1233,1801,1198,1741,1200,1729,1242,1684,1311,1655,1374,1643,1420,1639,1425,1636xe" filled="f" stroked="t" strokeweight="3.0pt" strokecolor="#000000">
                <v:path arrowok="t"/>
              </v:shape>
            </v:group>
            <v:group style="position:absolute;left:1951;top:2195;width:124;height:126" coordorigin="1951,2195" coordsize="124,126">
              <v:shape style="position:absolute;left:1951;top:2195;width:124;height:126" coordorigin="1951,2195" coordsize="124,126" path="m2075,2258l2071,2281,2060,2299,2044,2313,2023,2321,1997,2318,1976,2310,1961,2296,1951,2278,1952,2250,1959,2228,1971,2211,1987,2200,2005,2195,2029,2198,2049,2208,2064,2223,2073,2242,2075,2258xe" filled="f" stroked="t" strokeweight="3pt" strokecolor="#000000">
                <v:path arrowok="t"/>
              </v:shape>
            </v:group>
            <v:group style="position:absolute;left:1332;top:1833;width:140;height:13" coordorigin="1332,1833" coordsize="140,13">
              <v:shape style="position:absolute;left:1332;top:1833;width:140;height:13" coordorigin="1332,1833" coordsize="140,13" path="m1471,1845l1409,1844,1350,1836,1332,1833e" filled="f" stroked="t" strokeweight="3pt" strokecolor="#000000">
                <v:path arrowok="t"/>
              </v:shape>
            </v:group>
            <v:group style="position:absolute;left:1541;top:2000;width:60;height:7" coordorigin="1541,2000" coordsize="60,7">
              <v:shape style="position:absolute;left:1541;top:2000;width:60;height:7" coordorigin="1541,2000" coordsize="60,7" path="m1600,2000l1581,2002,1561,2005,1541,2006e" filled="f" stroked="t" strokeweight="3pt" strokecolor="#000000">
                <v:path arrowok="t"/>
              </v:shape>
            </v:group>
            <v:group style="position:absolute;left:2120;top:2049;width:32;height:25" coordorigin="2120,2049" coordsize="32,25">
              <v:shape style="position:absolute;left:2120;top:2049;width:32;height:25" coordorigin="2120,2049" coordsize="32,25" path="m2152,2074l2134,2062,2120,2049e" filled="f" stroked="t" strokeweight="3pt" strokecolor="#000000">
                <v:path arrowok="t"/>
              </v:shape>
            </v:group>
            <v:group style="position:absolute;left:2850;top:1997;width:15;height:34" coordorigin="2850,1997" coordsize="15,34">
              <v:shape style="position:absolute;left:2850;top:1997;width:15;height:34" coordorigin="2850,1997" coordsize="15,34" path="m2866,1997l2863,2008,2858,2020,2850,2031e" filled="f" stroked="t" strokeweight="3pt" strokecolor="#000000">
                <v:path arrowok="t"/>
              </v:shape>
            </v:group>
            <v:group style="position:absolute;left:3172;top:1788;width:188;height:121" coordorigin="3172,1788" coordsize="188,121">
              <v:shape style="position:absolute;left:3172;top:1788;width:188;height:121" coordorigin="3172,1788" coordsize="188,121" path="m3172,1788l3254,1812,3315,1843,3357,1895,3360,1909e" filled="f" stroked="t" strokeweight="3pt" strokecolor="#000000">
                <v:path arrowok="t"/>
              </v:shape>
            </v:group>
            <v:group style="position:absolute;left:3549;top:1653;width:66;height:41" coordorigin="3549,1653" coordsize="66,41">
              <v:shape style="position:absolute;left:3549;top:1653;width:66;height:41" coordorigin="3549,1653" coordsize="66,41" path="m3615,1653l3602,1665,3587,1675,3569,1685,3549,1694e" filled="f" stroked="t" strokeweight="3pt" strokecolor="#000000">
                <v:path arrowok="t"/>
              </v:shape>
            </v:group>
            <v:group style="position:absolute;left:3414;top:1478;width:5;height:22" coordorigin="3414,1478" coordsize="5,22">
              <v:shape style="position:absolute;left:3414;top:1478;width:5;height:22" coordorigin="3414,1478" coordsize="5,22" path="m3414,1478l3417,1485,3419,1493,3419,1500e" filled="f" stroked="t" strokeweight="3pt" strokecolor="#000000">
                <v:path arrowok="t"/>
              </v:shape>
            </v:group>
            <v:group style="position:absolute;left:2880;top:1429;width:32;height:23" coordorigin="2880,1429" coordsize="32,23">
              <v:shape style="position:absolute;left:2880;top:1429;width:32;height:23" coordorigin="2880,1429" coordsize="32,23" path="m2880,1452l2894,1440,2912,1429e" filled="f" stroked="t" strokeweight="3pt" strokecolor="#000000">
                <v:path arrowok="t"/>
              </v:shape>
            </v:group>
            <v:group style="position:absolute;left:2479;top:1441;width:21;height:25" coordorigin="2479,1441" coordsize="21,25">
              <v:shape style="position:absolute;left:2479;top:1441;width:21;height:25" coordorigin="2479,1441" coordsize="21,25" path="m2479,1465l2484,1457,2491,1448,2500,1441e" filled="f" stroked="t" strokeweight="3pt" strokecolor="#000000">
                <v:path arrowok="t"/>
              </v:shape>
            </v:group>
            <v:group style="position:absolute;left:2009;top:1474;width:59;height:17" coordorigin="2009,1474" coordsize="59,17">
              <v:shape style="position:absolute;left:2009;top:1474;width:59;height:17" coordorigin="2009,1474" coordsize="59,17" path="m2009,1474l2029,1479,2049,1485,2067,1491e" filled="f" stroked="t" strokeweight="3pt" strokecolor="#000000">
                <v:path arrowok="t"/>
              </v:shape>
            </v:group>
            <v:group style="position:absolute;left:1425;top:1636;width:13;height:25" coordorigin="1425,1636" coordsize="13,25">
              <v:shape style="position:absolute;left:1425;top:1636;width:13;height:25" coordorigin="1425,1636" coordsize="13,25" path="m1438,1661l1433,1653,1428,1645,1425,1636e" filled="f" stroked="t" strokeweight="3pt" strokecolor="#000000">
                <v:path arrowok="t"/>
              </v:shape>
              <v:shape style="position:absolute;left:1574;top:1598;width:1570;height:298" type="#_x0000_t75">
                <v:imagedata r:id="rId265" o:title=""/>
              </v:shape>
            </v:group>
            <w10:wrap type="none"/>
          </v:group>
        </w:pict>
      </w:r>
      <w:r>
        <w:rPr/>
        <w:pict>
          <v:group style="position:absolute;margin-left:22.5pt;margin-top:22.499983pt;width:550.444pt;height:797.136pt;mso-position-horizontal-relative:page;mso-position-vertical-relative:page;z-index:-5642" coordorigin="450,450" coordsize="11009,1594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dj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-5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00AF50"/>
          <w:spacing w:val="1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iv</w:t>
      </w:r>
      <w:r>
        <w:rPr>
          <w:rFonts w:ascii="Calibri" w:hAnsi="Calibri" w:cs="Calibri" w:eastAsia="Calibri"/>
          <w:sz w:val="56"/>
          <w:szCs w:val="56"/>
          <w:color w:val="00AF50"/>
          <w:spacing w:val="-5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40" w:type="dxa"/>
      </w:tblPr>
      <w:tblGrid/>
      <w:tr>
        <w:trPr>
          <w:trHeight w:val="3140" w:hRule="exact"/>
        </w:trPr>
        <w:tc>
          <w:tcPr>
            <w:tcW w:w="60" w:type="dxa"/>
            <w:vMerge w:val="restart"/>
            <w:tcBorders>
              <w:top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516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7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404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2"/>
                <w:w w:val="100"/>
                <w:b/>
                <w:bCs/>
              </w:rPr>
              <w:t>g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105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63" w:after="0" w:line="240" w:lineRule="auto"/>
              <w:ind w:left="16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89.045994pt;height:113.52pt;mso-position-horizontal-relative:char;mso-position-vertical-relative:line" type="#_x0000_t75">
                  <v:imagedata r:id="rId266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spacing w:before="6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395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p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266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7" w:after="0" w:line="160" w:lineRule="exact"/>
              <w:jc w:val="left"/>
              <w:rPr>
                <w:sz w:val="16"/>
                <w:szCs w:val="16"/>
              </w:rPr>
            </w:pPr>
            <w:rPr/>
            <w:r>
              <w:rPr>
                <w:sz w:val="16"/>
                <w:szCs w:val="16"/>
              </w:rPr>
            </w:r>
          </w:p>
          <w:p>
            <w:pPr>
              <w:spacing w:before="0" w:after="0" w:line="240" w:lineRule="auto"/>
              <w:ind w:left="11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79.032524pt;height:96.2925pt;mso-position-horizontal-relative:char;mso-position-vertical-relative:line" type="#_x0000_t75">
                  <v:imagedata r:id="rId267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7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59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2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</w:tc>
        <w:tc>
          <w:tcPr>
            <w:tcW w:w="215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  <w:rPr/>
            <w:r>
              <w:rPr>
                <w:sz w:val="15"/>
                <w:szCs w:val="15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62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f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</w:tc>
        <w:tc>
          <w:tcPr>
            <w:tcW w:w="60" w:type="dxa"/>
            <w:vMerge w:val="restart"/>
            <w:tcBorders>
              <w:top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>
              <w:spacing w:before="5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</w:tc>
      </w:tr>
      <w:tr>
        <w:trPr>
          <w:trHeight w:val="3165" w:hRule="exact"/>
        </w:trPr>
        <w:tc>
          <w:tcPr>
            <w:tcW w:w="60" w:type="dxa"/>
            <w:vMerge/>
            <w:tcBorders>
              <w:bottom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3838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7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1009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2"/>
                <w:w w:val="100"/>
                <w:b/>
                <w:bCs/>
              </w:rPr>
              <w:t>W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2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932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2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42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1.730148pt;height:106.395pt;mso-position-horizontal-relative:char;mso-position-vertical-relative:line" type="#_x0000_t75">
                  <v:imagedata r:id="rId268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spacing w:before="1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700" w:right="-20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y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2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2387" w:type="dxa"/>
            <w:gridSpan w:val="4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>
              <w:spacing w:before="5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71" w:lineRule="auto"/>
              <w:ind w:left="779" w:right="462" w:firstLine="101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Pr/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0"/>
                <w:w w:val="100"/>
                <w:b/>
                <w:bCs/>
              </w:rPr>
              <w:t>You</w:t>
            </w:r>
            <w:r>
              <w:rPr>
                <w:rFonts w:ascii="Calibri" w:hAnsi="Calibri" w:cs="Calibri" w:eastAsia="Calibri"/>
                <w:sz w:val="24"/>
                <w:szCs w:val="24"/>
                <w:color w:val="FF0000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6F2F9F"/>
                <w:spacing w:val="0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xc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1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4"/>
                <w:szCs w:val="24"/>
                <w:color w:val="000000"/>
                <w:spacing w:val="0"/>
                <w:w w:val="100"/>
              </w:rPr>
            </w:r>
          </w:p>
        </w:tc>
        <w:tc>
          <w:tcPr>
            <w:tcW w:w="60" w:type="dxa"/>
            <w:tcBorders>
              <w:top w:val="single" w:sz="48" w:space="0" w:color="000000"/>
              <w:bottom w:val="single" w:sz="48" w:space="0" w:color="000000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  <w:tc>
          <w:tcPr>
            <w:tcW w:w="60" w:type="dxa"/>
            <w:vMerge/>
            <w:tcBorders>
              <w:bottom w:val="nil" w:sz="6" w:space="0" w:color="auto"/>
              <w:left w:val="single" w:sz="48" w:space="0" w:color="000000"/>
              <w:right w:val="single" w:sz="48" w:space="0" w:color="000000"/>
            </w:tcBorders>
          </w:tcPr>
          <w:p>
            <w:pPr/>
            <w:rPr/>
          </w:p>
        </w:tc>
      </w:tr>
    </w:tbl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26" w:after="0" w:line="240" w:lineRule="auto"/>
        <w:ind w:left="766"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/>
        <w:pict>
          <v:group style="position:absolute;margin-left:68.25pt;margin-top:-159.786148pt;width:164.65pt;height:140.500568pt;mso-position-horizontal-relative:page;mso-position-vertical-relative:paragraph;z-index:-5655" coordorigin="1365,-3196" coordsize="3293,2810">
            <v:shape style="position:absolute;left:1365;top:-3196;width:3293;height:2081" type="#_x0000_t75">
              <v:imagedata r:id="rId269" o:title=""/>
            </v:shape>
            <v:group style="position:absolute;left:2696;top:-496;width:773;height:80" coordorigin="2696,-496" coordsize="773,80">
              <v:shape style="position:absolute;left:2696;top:-496;width:773;height:80" coordorigin="2696,-496" coordsize="773,80" path="m3469,-496l2696,-496,2711,-488,2726,-480,2742,-474,2759,-466,2835,-442,2946,-422,2983,-420,3020,-416,3129,-416,3165,-418,3268,-430,3331,-444,3415,-470,3462,-492,3469,-496e" filled="t" fillcolor="#FFFF00" stroked="f">
                <v:path arrowok="t"/>
                <v:fill/>
              </v:shape>
            </v:group>
            <v:group style="position:absolute;left:1563;top:-1198;width:2967;height:732" coordorigin="1563,-1198" coordsize="2967,732">
              <v:shape style="position:absolute;left:1563;top:-1198;width:2967;height:732" coordorigin="1563,-1198" coordsize="2967,732" path="m2332,-1198l2250,-1198,2229,-1196,2192,-1194,2121,-1186,2055,-1172,1997,-1156,1923,-1126,1868,-1090,1831,-1034,1828,-1020,1829,-1006,1832,-990,1823,-988,1756,-982,1695,-968,1623,-940,1572,-900,1563,-864,1565,-854,1619,-800,1681,-774,1706,-766,1683,-756,1633,-700,1631,-684,1634,-668,1685,-620,1760,-592,1855,-574,1881,-572,1963,-572,1965,-570,1967,-570,1969,-568,1993,-554,2047,-528,2111,-506,2217,-482,2295,-472,2416,-466,2457,-466,2539,-470,2579,-476,2619,-480,2696,-496,3469,-496,3483,-504,3502,-516,3518,-530,3531,-544,3940,-544,4012,-566,4069,-594,4118,-638,4131,-676,4215,-684,4235,-688,4255,-690,4312,-702,4330,-708,4348,-712,4377,-722,4404,-732,4428,-744,4450,-754,4499,-792,4529,-848,4529,-862,4527,-876,4491,-930,4433,-970,4440,-976,4463,-1022,4462,-1034,4427,-1088,4414,-1100,4399,-1108,4382,-1118,4363,-1128,4343,-1136,4320,-1144,4297,-1152,4272,-1158,4245,-1166,4217,-1170,4187,-1176,2509,-1176,2471,-1184,2452,-1186,2433,-1190,2393,-1194,2373,-1194,2332,-1198e" filled="t" fillcolor="#FFFF00" stroked="f">
                <v:path arrowok="t"/>
                <v:fill/>
              </v:shape>
            </v:group>
            <v:group style="position:absolute;left:3531;top:-544;width:409;height:22" coordorigin="3531,-544" coordsize="409,22">
              <v:shape style="position:absolute;left:3531;top:-544;width:409;height:22" coordorigin="3531,-544" coordsize="409,22" path="m3940,-544l3531,-544,3588,-532,3607,-530,3627,-526,3647,-524,3668,-524,3689,-522,3763,-522,3856,-528,3885,-534,3913,-538,3940,-544e" filled="t" fillcolor="#FFFF00" stroked="f">
                <v:path arrowok="t"/>
                <v:fill/>
              </v:shape>
            </v:group>
            <v:group style="position:absolute;left:1908;top:-572;width:55;height:2" coordorigin="1908,-572" coordsize="55,2">
              <v:shape style="position:absolute;left:1908;top:-572;width:55;height:2" coordorigin="1908,-572" coordsize="55,2" path="m1963,-572l1908,-572,1935,-570,1963,-572e" filled="t" fillcolor="#FFFF00" stroked="f">
                <v:path arrowok="t"/>
                <v:fill/>
              </v:shape>
            </v:group>
            <v:group style="position:absolute;left:2509;top:-1250;width:1679;height:74" coordorigin="2509,-1250" coordsize="1679,74">
              <v:shape style="position:absolute;left:2509;top:-1250;width:1679;height:74" coordorigin="2509,-1250" coordsize="1679,74" path="m2881,-1250l2824,-1250,2739,-1244,2686,-1236,2660,-1230,2635,-1226,2611,-1218,2588,-1212,2566,-1204,2545,-1196,2526,-1186,2509,-1176,4187,-1176,4177,-1188,4163,-1200,4150,-1210,3098,-1210,3080,-1216,3061,-1222,3041,-1228,3020,-1232,2993,-1238,2938,-1246,2881,-1250e" filled="t" fillcolor="#FFFF00" stroked="f">
                <v:path arrowok="t"/>
                <v:fill/>
              </v:shape>
            </v:group>
            <v:group style="position:absolute;left:3098;top:-1274;width:1052;height:64" coordorigin="3098,-1274" coordsize="1052,64">
              <v:shape style="position:absolute;left:3098;top:-1274;width:1052;height:64" coordorigin="3098,-1274" coordsize="1052,64" path="m3392,-1274l3369,-1274,3345,-1272,3322,-1272,3234,-1260,3175,-1246,3111,-1218,3098,-1210,4150,-1210,4147,-1212,4128,-1222,4110,-1230,3604,-1230,3587,-1238,3569,-1244,3549,-1250,3529,-1256,3462,-1268,3392,-1274e" filled="t" fillcolor="#FFFF00" stroked="f">
                <v:path arrowok="t"/>
                <v:fill/>
              </v:shape>
            </v:group>
            <v:group style="position:absolute;left:3604;top:-1274;width:506;height:44" coordorigin="3604,-1274" coordsize="506,44">
              <v:shape style="position:absolute;left:3604;top:-1274;width:506;height:44" coordorigin="3604,-1274" coordsize="506,44" path="m3889,-1274l3837,-1274,3761,-1268,3688,-1256,3623,-1238,3604,-1230,4110,-1230,4013,-1260,3889,-1274e" filled="t" fillcolor="#FFFF00" stroked="f">
                <v:path arrowok="t"/>
                <v:fill/>
              </v:shape>
            </v:group>
            <v:group style="position:absolute;left:3055;top:-2085;width:48;height:48" coordorigin="3055,-2085" coordsize="48,48">
              <v:shape style="position:absolute;left:3055;top:-2085;width:48;height:48" coordorigin="3055,-2085" coordsize="48,48" path="m3092,-2085l3066,-2085,3055,-2074,3055,-2048,3066,-2037,3092,-2037,3103,-2048,3103,-2074,3092,-2085e" filled="t" fillcolor="#FFFF00" stroked="f">
                <v:path arrowok="t"/>
                <v:fill/>
              </v:shape>
            </v:group>
            <v:group style="position:absolute;left:3027;top:-1859;width:93;height:91" coordorigin="3027,-1859" coordsize="93,91">
              <v:shape style="position:absolute;left:3027;top:-1859;width:93;height:91" coordorigin="3027,-1859" coordsize="93,91" path="m3054,-1859l3039,-1847,3030,-1828,3027,-1801,3038,-1784,3056,-1772,3081,-1768,3101,-1777,3115,-1794,3120,-1815,3120,-1819,3115,-1836,3102,-1850,3082,-1858,3054,-1859e" filled="t" fillcolor="#FFFF00" stroked="f">
                <v:path arrowok="t"/>
                <v:fill/>
              </v:shape>
            </v:group>
            <v:group style="position:absolute;left:2993;top:-1594;width:143;height:143" coordorigin="2993,-1594" coordsize="143,143">
              <v:shape style="position:absolute;left:2993;top:-1594;width:143;height:143" coordorigin="2993,-1594" coordsize="143,143" path="m3061,-1594l3006,-1563,2993,-1520,2997,-1498,3008,-1479,3023,-1464,3043,-1454,3066,-1451,3088,-1455,3107,-1465,3123,-1480,3132,-1500,3136,-1522,3136,-1526,3105,-1581,3061,-1594e" filled="t" fillcolor="#FFFF00" stroked="f">
                <v:path arrowok="t"/>
                <v:fill/>
              </v:shape>
            </v:group>
            <v:group style="position:absolute;left:1563;top:-1274;width:2967;height:858" coordorigin="1563,-1274" coordsize="2967,858">
              <v:shape style="position:absolute;left:1563;top:-1274;width:2967;height:858" coordorigin="1563,-1274" coordsize="2967,858" path="m1832,-991l1829,-1006,1828,-1021,1831,-1036,1868,-1090,1923,-1127,1997,-1157,2055,-1173,2121,-1186,2192,-1194,2270,-1198,2291,-1199,2312,-1198,2373,-1196,2433,-1190,2509,-1177,2526,-1187,2588,-1212,2660,-1232,2739,-1244,2824,-1250,2852,-1250,2881,-1250,2966,-1243,3041,-1229,3098,-1211,3111,-1220,3175,-1247,3234,-1261,3300,-1271,3369,-1274,3392,-1274,3462,-1269,3529,-1257,3587,-1239,3604,-1231,3623,-1239,3688,-1257,3761,-1269,3837,-1274,3863,-1274,3889,-1274,3965,-1268,4037,-1255,4105,-1234,4163,-1201,4187,-1177,4217,-1171,4297,-1152,4363,-1128,4427,-1090,4462,-1035,4463,-1023,4461,-1012,4433,-970,4455,-957,4504,-918,4529,-862,4529,-848,4499,-793,4450,-756,4377,-723,4312,-703,4235,-688,4173,-680,4131,-677,4129,-664,4085,-605,4012,-567,3940,-545,3856,-530,3795,-524,3731,-522,3710,-522,3647,-526,3588,-533,3531,-544,3518,-530,3462,-492,3389,-461,3331,-444,3268,-431,3200,-422,3129,-417,3093,-416,3057,-416,2983,-420,2923,-427,2856,-438,2796,-454,2726,-481,2696,-496,2658,-488,2579,-476,2498,-469,2416,-467,2375,-468,2295,-473,2217,-483,2145,-498,2078,-517,2019,-541,1965,-571,1963,-572,1935,-572,1908,-572,1881,-573,1805,-582,1739,-598,1671,-629,1631,-685,1633,-701,1683,-756,1706,-768,1681,-775,1619,-801,1571,-843,1563,-866,1563,-877,1607,-932,1676,-963,1735,-978,1800,-987,1823,-988,1832,-991xe" filled="f" stroked="t" strokeweight="3pt" strokecolor="#000000">
                <v:path arrowok="t"/>
              </v:shape>
            </v:group>
            <v:group style="position:absolute;left:3055;top:-2085;width:48;height:48" coordorigin="3055,-2085" coordsize="48,48">
              <v:shape style="position:absolute;left:3055;top:-2085;width:48;height:48" coordorigin="3055,-2085" coordsize="48,48" path="m3103,-2061l3103,-2048,3092,-2037,3079,-2037,3066,-2037,3055,-2048,3055,-2061,3055,-2074,3066,-2085,3079,-2085,3092,-2085,3103,-2074,3103,-2061xe" filled="f" stroked="t" strokeweight="3pt" strokecolor="#000000">
                <v:path arrowok="t"/>
              </v:shape>
            </v:group>
            <v:group style="position:absolute;left:3027;top:-1859;width:93;height:91" coordorigin="3027,-1859" coordsize="93,91">
              <v:shape style="position:absolute;left:3027;top:-1859;width:93;height:91" coordorigin="3027,-1859" coordsize="93,91" path="m3120,-1815l3115,-1794,3101,-1777,3081,-1768,3056,-1772,3038,-1784,3027,-1801,3030,-1828,3039,-1847,3054,-1859,3082,-1858,3102,-1850,3115,-1836,3120,-1819,3120,-1815xe" filled="f" stroked="t" strokeweight="3pt" strokecolor="#000000">
                <v:path arrowok="t"/>
              </v:shape>
            </v:group>
            <v:group style="position:absolute;left:2993;top:-1594;width:143;height:143" coordorigin="2993,-1594" coordsize="143,143">
              <v:shape style="position:absolute;left:2993;top:-1594;width:143;height:143" coordorigin="2993,-1594" coordsize="143,143" path="m3136,-1522l3107,-1465,3066,-1451,3043,-1454,3023,-1464,3008,-1479,2997,-1498,2993,-1520,2996,-1543,3006,-1563,3021,-1579,3040,-1589,3061,-1594,3085,-1590,3131,-1548,3136,-1522xe" filled="f" stroked="t" strokeweight="3pt" strokecolor="#000000">
                <v:path arrowok="t"/>
              </v:shape>
            </v:group>
            <v:group style="position:absolute;left:1727;top:-770;width:160;height:13" coordorigin="1727,-770" coordsize="160,13">
              <v:shape style="position:absolute;left:1727;top:-770;width:160;height:13" coordorigin="1727,-770" coordsize="160,13" path="m1887,-757l1866,-757,1845,-757,1825,-758,1804,-759,1784,-761,1765,-763,1745,-766,1727,-770e" filled="f" stroked="t" strokeweight="3pt" strokecolor="#000000">
                <v:path arrowok="t"/>
              </v:shape>
            </v:group>
            <v:group style="position:absolute;left:1981;top:-584;width:59;height:7" coordorigin="1981,-584" coordsize="59,7">
              <v:shape style="position:absolute;left:1981;top:-584;width:59;height:7" coordorigin="1981,-584" coordsize="59,7" path="m2040,-584l2021,-581,2001,-579,1981,-577e" filled="f" stroked="t" strokeweight="3.0pt" strokecolor="#000000">
                <v:path arrowok="t"/>
              </v:shape>
            </v:group>
            <v:group style="position:absolute;left:2661;top:-524;width:34;height:24" coordorigin="2661,-524" coordsize="34,24">
              <v:shape style="position:absolute;left:2661;top:-524;width:34;height:24" coordorigin="2661,-524" coordsize="34,24" path="m2695,-501l2677,-512,2661,-524e" filled="f" stroked="t" strokeweight="3pt" strokecolor="#000000">
                <v:path arrowok="t"/>
              </v:shape>
            </v:group>
            <v:group style="position:absolute;left:3525;top:-587;width:17;height:36" coordorigin="3525,-587" coordsize="17,36">
              <v:shape style="position:absolute;left:3525;top:-587;width:17;height:36" coordorigin="3525,-587" coordsize="17,36" path="m3542,-587l3536,-568,3525,-551e" filled="f" stroked="t" strokeweight="3pt" strokecolor="#000000">
                <v:path arrowok="t"/>
              </v:shape>
            </v:group>
            <v:group style="position:absolute;left:3906;top:-821;width:223;height:138" coordorigin="3906,-821" coordsize="223,138">
              <v:shape style="position:absolute;left:3906;top:-821;width:223;height:138" coordorigin="3906,-821" coordsize="223,138" path="m3906,-821l3964,-807,4037,-780,4091,-747,4127,-697,4129,-683e" filled="f" stroked="t" strokeweight="3pt" strokecolor="#000000">
                <v:path arrowok="t"/>
              </v:shape>
            </v:group>
            <v:group style="position:absolute;left:4347;top:-972;width:85;height:48" coordorigin="4347,-972" coordsize="85,48">
              <v:shape style="position:absolute;left:4347;top:-972;width:85;height:48" coordorigin="4347,-972" coordsize="85,48" path="m4432,-972l4419,-961,4404,-951,4387,-941,4368,-932,4347,-924e" filled="f" stroked="t" strokeweight="3pt" strokecolor="#000000">
                <v:path arrowok="t"/>
              </v:shape>
            </v:group>
            <v:group style="position:absolute;left:4194;top:-1169;width:6;height:25" coordorigin="4194,-1169" coordsize="6,25">
              <v:shape style="position:absolute;left:4194;top:-1169;width:6;height:25" coordorigin="4194,-1169" coordsize="6,25" path="m4194,-1169l4197,-1161,4199,-1152,4199,-1144e" filled="f" stroked="t" strokeweight="3pt" strokecolor="#000000">
                <v:path arrowok="t"/>
              </v:shape>
            </v:group>
            <v:group style="position:absolute;left:3559;top:-1230;width:51;height:32" coordorigin="3559,-1230" coordsize="51,32">
              <v:shape style="position:absolute;left:3559;top:-1230;width:51;height:32" coordorigin="3559,-1230" coordsize="51,32" path="m3559,-1198l3574,-1210,3591,-1220,3610,-1230e" filled="f" stroked="t" strokeweight="3pt" strokecolor="#000000">
                <v:path arrowok="t"/>
              </v:shape>
            </v:group>
            <v:group style="position:absolute;left:3084;top:-1211;width:25;height:28" coordorigin="3084,-1211" coordsize="25,28">
              <v:shape style="position:absolute;left:3084;top:-1211;width:25;height:28" coordorigin="3084,-1211" coordsize="25,28" path="m3084,-1183l3089,-1193,3097,-1202,3108,-1211e" filled="f" stroked="t" strokeweight="3pt" strokecolor="#000000">
                <v:path arrowok="t"/>
              </v:shape>
            </v:group>
            <v:group style="position:absolute;left:2525;top:-1174;width:78;height:22" coordorigin="2525,-1174" coordsize="78,22">
              <v:shape style="position:absolute;left:2525;top:-1174;width:78;height:22" coordorigin="2525,-1174" coordsize="78,22" path="m2525,-1174l2546,-1169,2566,-1163,2585,-1157,2603,-1151e" filled="f" stroked="t" strokeweight="3.0pt" strokecolor="#000000">
                <v:path arrowok="t"/>
              </v:shape>
            </v:group>
            <v:group style="position:absolute;left:1833;top:-991;width:16;height:28" coordorigin="1833,-991" coordsize="16,28">
              <v:shape style="position:absolute;left:1833;top:-991;width:16;height:28" coordorigin="1833,-991" coordsize="16,28" path="m1848,-963l1841,-973,1836,-982,1833,-991e" filled="f" stroked="t" strokeweight="3pt" strokecolor="#000000">
                <v:path arrowok="t"/>
              </v:shape>
              <v:shape style="position:absolute;left:2002;top:-1043;width:1877;height:355" type="#_x0000_t75">
                <v:imagedata r:id="rId270" o:title=""/>
              </v:shape>
            </v:group>
            <w10:wrap type="none"/>
          </v:group>
        </w:pict>
      </w:r>
      <w:r>
        <w:rPr/>
        <w:pict>
          <v:group style="position:absolute;margin-left:431.100006pt;margin-top:-155.436157pt;width:72.350pt;height:68.751102pt;mso-position-horizontal-relative:page;mso-position-vertical-relative:paragraph;z-index:-5654" coordorigin="8622,-3109" coordsize="1447,1375">
            <v:shape style="position:absolute;left:8622;top:-3109;width:1447;height:1162" type="#_x0000_t75">
              <v:imagedata r:id="rId271" o:title=""/>
            </v:shape>
            <v:group style="position:absolute;left:9065;top:-2416;width:65;height:67" coordorigin="9065,-2416" coordsize="65,67">
              <v:shape style="position:absolute;left:9065;top:-2416;width:65;height:67" coordorigin="9065,-2416" coordsize="65,67" path="m9093,-2416l9077,-2410,9066,-2394,9065,-2367,9079,-2353,9105,-2349,9122,-2361,9129,-2382,9128,-2393,9115,-2409,9093,-2416e" filled="t" fillcolor="#FFFF00" stroked="f">
                <v:path arrowok="t"/>
                <v:fill/>
              </v:shape>
            </v:group>
            <v:group style="position:absolute;left:9123;top:-2224;width:136;height:134" coordorigin="9123,-2224" coordsize="136,134">
              <v:shape style="position:absolute;left:9123;top:-2224;width:136;height:134" coordorigin="9123,-2224" coordsize="136,134" path="m9183,-2224l9125,-2169,9123,-2143,9129,-2125,9141,-2110,9158,-2098,9181,-2091,9209,-2090,9228,-2099,9244,-2114,9254,-2133,9258,-2156,9258,-2158,9228,-2211,9183,-2224e" filled="t" fillcolor="#FFFF00" stroked="f">
                <v:path arrowok="t"/>
                <v:fill/>
              </v:shape>
            </v:group>
            <v:group style="position:absolute;left:9209;top:-1968;width:205;height:204" coordorigin="9209,-1968" coordsize="205,204">
              <v:shape style="position:absolute;left:9209;top:-1968;width:205;height:204" coordorigin="9209,-1968" coordsize="205,204" path="m9296,-1968l9241,-1940,9211,-1881,9209,-1855,9213,-1834,9251,-1783,9317,-1764,9339,-1768,9393,-1804,9414,-1866,9412,-1884,9383,-1938,9322,-1966,9296,-1968e" filled="t" fillcolor="#FFFF00" stroked="f">
                <v:path arrowok="t"/>
                <v:fill/>
              </v:shape>
            </v:group>
            <v:group style="position:absolute;left:9065;top:-2416;width:65;height:67" coordorigin="9065,-2416" coordsize="65,67">
              <v:shape style="position:absolute;left:9065;top:-2416;width:65;height:67" coordorigin="9065,-2416" coordsize="65,67" path="m9129,-2382l9122,-2361,9105,-2349,9079,-2353,9065,-2367,9066,-2394,9077,-2410,9093,-2416,9115,-2409,9128,-2393,9129,-2382xe" filled="f" stroked="t" strokeweight="3pt" strokecolor="#000000">
                <v:path arrowok="t"/>
              </v:shape>
            </v:group>
            <v:group style="position:absolute;left:9123;top:-2224;width:136;height:134" coordorigin="9123,-2224" coordsize="136,134">
              <v:shape style="position:absolute;left:9123;top:-2224;width:136;height:134" coordorigin="9123,-2224" coordsize="136,134" path="m9258,-2156l9254,-2133,9244,-2114,9228,-2099,9209,-2090,9181,-2091,9158,-2098,9141,-2110,9129,-2125,9123,-2143,9125,-2169,9133,-2191,9146,-2207,9163,-2218,9183,-2224,9207,-2220,9254,-2179,9258,-2156xe" filled="f" stroked="t" strokeweight="3pt" strokecolor="#000000">
                <v:path arrowok="t"/>
              </v:shape>
            </v:group>
            <v:group style="position:absolute;left:9209;top:-1968;width:205;height:204" coordorigin="9209,-1968" coordsize="205,204">
              <v:shape style="position:absolute;left:9209;top:-1968;width:205;height:204" coordorigin="9209,-1968" coordsize="205,204" path="m9414,-1866l9393,-1804,9339,-1768,9317,-1764,9293,-1766,9235,-1798,9209,-1855,9211,-1881,9241,-1940,9296,-1968,9322,-1966,9383,-1938,9412,-1884,9414,-1866xe" filled="f" stroked="t" strokeweight="3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78.899994pt;margin-top:-45.036156pt;width:104.15pt;height:25.6pt;mso-position-horizontal-relative:page;mso-position-vertical-relative:paragraph;z-index:-5648" coordorigin="5578,-901" coordsize="2083,512">
            <v:group style="position:absolute;left:5608;top:-871;width:2023;height:452" coordorigin="5608,-871" coordsize="2023,452">
              <v:shape style="position:absolute;left:5608;top:-871;width:2023;height:452" coordorigin="5608,-871" coordsize="2023,452" path="m5608,-419l7631,-419,7631,-871,5608,-871,5608,-419e" filled="t" fillcolor="#FFFF00" stroked="f">
                <v:path arrowok="t"/>
                <v:fill/>
              </v:shape>
            </v:group>
            <v:group style="position:absolute;left:5608;top:-871;width:2023;height:452" coordorigin="5608,-871" coordsize="2023,452">
              <v:shape style="position:absolute;left:5608;top:-871;width:2023;height:452" coordorigin="5608,-871" coordsize="2023,452" path="m5608,-419l7631,-419,7631,-871,5608,-871,5608,-419xe" filled="f" stroked="t" strokeweight="3pt" strokecolor="#000000">
                <v:path arrowok="t"/>
              </v:shape>
              <v:shape style="position:absolute;left:5640;top:-769;width:1963;height:250" type="#_x0000_t75">
                <v:imagedata r:id="rId272" o:title=""/>
              </v:shape>
            </v:group>
            <w10:wrap type="none"/>
          </v:group>
        </w:pict>
      </w:r>
      <w:r>
        <w:rPr/>
        <w:pict>
          <v:group style="position:absolute;margin-left:428.159668pt;margin-top:-84.175354pt;width:109.234717pt;height:64.630937pt;mso-position-horizontal-relative:page;mso-position-vertical-relative:paragraph;z-index:-5647" coordorigin="8563,-1684" coordsize="2185,1293">
            <v:group style="position:absolute;left:9410;top:-531;width:542;height:110" coordorigin="9410,-531" coordsize="542,110">
              <v:shape style="position:absolute;left:9410;top:-531;width:542;height:110" coordorigin="9410,-531" coordsize="542,110" path="m9952,-531l9410,-531,9423,-517,9486,-469,9543,-443,9611,-425,9663,-421,9715,-421,9790,-435,9859,-461,9918,-499,9952,-531e" filled="t" fillcolor="#FFFF00" stroked="f">
                <v:path arrowok="t"/>
                <v:fill/>
              </v:shape>
            </v:group>
            <v:group style="position:absolute;left:8880;top:-645;width:1478;height:152" coordorigin="8880,-645" coordsize="1478,152">
              <v:shape style="position:absolute;left:8880;top:-645;width:1478;height:152" coordorigin="8880,-645" coordsize="1478,152" path="m10358,-645l8880,-645,8881,-643,8884,-639,8901,-619,8920,-599,8941,-583,8963,-565,9036,-527,9118,-501,9176,-493,9235,-493,9295,-497,9324,-503,9382,-519,9410,-531,9952,-531,9966,-549,9979,-567,9990,-585,9999,-607,10299,-607,10315,-615,10334,-627,10351,-639,10358,-645e" filled="t" fillcolor="#FFFF00" stroked="f">
                <v:path arrowok="t"/>
                <v:fill/>
              </v:shape>
            </v:group>
            <v:group style="position:absolute;left:9999;top:-607;width:300;height:34" coordorigin="9999,-607" coordsize="300,34">
              <v:shape style="position:absolute;left:9999;top:-607;width:300;height:34" coordorigin="9999,-607" coordsize="300,34" path="m10299,-607l9999,-607,10016,-599,10033,-591,10052,-587,10071,-581,10090,-577,10133,-573,10180,-573,10229,-581,10252,-587,10274,-595,10295,-605,10299,-607e" filled="t" fillcolor="#FFFF00" stroked="f">
                <v:path arrowok="t"/>
                <v:fill/>
              </v:shape>
            </v:group>
            <v:group style="position:absolute;left:8593;top:-1545;width:2125;height:902" coordorigin="8593,-1545" coordsize="2125,902">
              <v:shape style="position:absolute;left:8593;top:-1545;width:2125;height:902" coordorigin="8593,-1545" coordsize="2125,902" path="m9111,-1545l9018,-1533,8946,-1507,8885,-1471,8837,-1425,8803,-1369,8785,-1311,8784,-1289,8784,-1269,8787,-1247,8779,-1243,8717,-1227,8663,-1199,8610,-1141,8593,-1073,8594,-1055,8620,-989,8677,-935,8696,-925,8682,-911,8646,-843,8642,-803,8645,-781,8681,-715,8728,-677,8788,-653,8856,-643,8880,-645,10358,-645,10407,-701,10435,-775,10437,-795,10497,-807,10553,-829,10609,-861,10675,-925,10705,-981,10717,-1041,10718,-1061,10716,-1081,10700,-1141,10665,-1197,10649,-1215,10654,-1225,10670,-1287,10670,-1305,10669,-1323,10644,-1389,10593,-1447,10540,-1479,10476,-1503,10472,-1515,9267,-1515,9210,-1533,9171,-1541,9151,-1543,9131,-1543,9111,-1545e" filled="t" fillcolor="#FFFF00" stroked="f">
                <v:path arrowok="t"/>
                <v:fill/>
              </v:shape>
            </v:group>
            <v:group style="position:absolute;left:9267;top:-1619;width:1205;height:104" coordorigin="9267,-1619" coordsize="1205,104">
              <v:shape style="position:absolute;left:9267;top:-1619;width:1205;height:104" coordorigin="9267,-1619" coordsize="1205,104" path="m9517,-1619l9496,-1619,9476,-1617,9416,-1605,9360,-1583,9294,-1541,9267,-1515,10472,-1515,9690,-1565,9673,-1575,9618,-1601,9558,-1615,9517,-1619e" filled="t" fillcolor="#FFFF00" stroked="f">
                <v:path arrowok="t"/>
                <v:fill/>
              </v:shape>
            </v:group>
            <v:group style="position:absolute;left:9690;top:-1653;width:752;height:88" coordorigin="9690,-1653" coordsize="752,88">
              <v:shape style="position:absolute;left:9690;top:-1653;width:752;height:88" coordorigin="9690,-1653" coordsize="752,88" path="m9893,-1653l9873,-1653,9853,-1651,9815,-1643,9796,-1637,9778,-1631,9761,-1621,9744,-1613,9729,-1603,9715,-1591,9702,-1579,9690,-1565,10442,-1565,10439,-1569,10424,-1585,10422,-1587,10059,-1587,10046,-1599,9973,-1639,9933,-1649,9893,-1653e" filled="t" fillcolor="#FFFF00" stroked="f">
                <v:path arrowok="t"/>
                <v:fill/>
              </v:shape>
            </v:group>
            <v:group style="position:absolute;left:10059;top:-1653;width:363;height:66" coordorigin="10059,-1653" coordsize="363,66">
              <v:shape style="position:absolute;left:10059;top:-1653;width:363;height:66" coordorigin="10059,-1653" coordsize="363,66" path="m10237,-1653l10159,-1641,10089,-1609,10059,-1587,10422,-1587,10370,-1623,10276,-1651,10257,-1651,10237,-1653e" filled="t" fillcolor="#FFFF00" stroked="f">
                <v:path arrowok="t"/>
                <v:fill/>
              </v:shape>
            </v:group>
            <v:group style="position:absolute;left:8593;top:-1654;width:2125;height:1233" coordorigin="8593,-1654" coordsize="2125,1233">
              <v:shape style="position:absolute;left:8593;top:-1654;width:2125;height:1233" coordorigin="8593,-1654" coordsize="2125,1233" path="m8787,-1248l8784,-1269,8784,-1290,8785,-1311,8803,-1371,8837,-1425,8885,-1472,8946,-1508,9018,-1533,9091,-1544,9111,-1545,9131,-1545,9191,-1538,9267,-1516,9280,-1530,9342,-1576,9416,-1606,9476,-1617,9517,-1619,9537,-1618,9598,-1608,9656,-1586,9690,-1566,9702,-1579,9761,-1623,9834,-1648,9893,-1654,9913,-1652,9973,-1640,10032,-1610,10059,-1588,10073,-1600,10141,-1636,10217,-1652,10237,-1653,10257,-1653,10334,-1639,10407,-1600,10452,-1554,10476,-1504,10498,-1498,10559,-1471,10608,-1434,10652,-1374,10670,-1306,10670,-1288,10654,-1225,10649,-1217,10665,-1199,10700,-1142,10716,-1083,10718,-1062,10717,-1042,10705,-983,10675,-926,10628,-876,10571,-838,10497,-809,10437,-796,10435,-776,10407,-702,10367,-654,10315,-616,10252,-589,10180,-575,10155,-573,10133,-574,10071,-582,9999,-607,9990,-587,9952,-532,9900,-486,9837,-452,9766,-430,9689,-421,9663,-421,9584,-432,9523,-452,9469,-481,9410,-532,9382,-521,9324,-504,9235,-493,9205,-493,9176,-494,9090,-509,9010,-539,8941,-583,8884,-640,8883,-642,8881,-644,8880,-646,8856,-645,8833,-645,8767,-660,8710,-689,8658,-747,8642,-804,8643,-825,8669,-897,8696,-926,8677,-937,8620,-990,8594,-1056,8593,-1073,8594,-1090,8621,-1158,8680,-1211,8737,-1235,8779,-1243,8787,-1248xe" filled="f" stroked="t" strokeweight="3pt" strokecolor="#000000">
                <v:path arrowok="t"/>
              </v:shape>
            </v:group>
            <v:group style="position:absolute;left:8708;top:-930;width:118;height:20" coordorigin="8708,-930" coordsize="118,20">
              <v:shape style="position:absolute;left:8708;top:-930;width:118;height:20" coordorigin="8708,-930" coordsize="118,20" path="m8826,-911l8765,-914,8726,-924,8708,-930e" filled="f" stroked="t" strokeweight="3.0pt" strokecolor="#000000">
                <v:path arrowok="t"/>
              </v:shape>
            </v:group>
            <v:group style="position:absolute;left:8897;top:-662;width:39;height:9" coordorigin="8897,-662" coordsize="39,9">
              <v:shape style="position:absolute;left:8897;top:-662;width:39;height:9" coordorigin="8897,-662" coordsize="39,9" path="m8935,-662l8916,-657,8897,-653e" filled="f" stroked="t" strokeweight="3pt" strokecolor="#000000">
                <v:path arrowok="t"/>
              </v:shape>
            </v:group>
            <v:group style="position:absolute;left:9381;top:-575;width:24;height:33" coordorigin="9381,-575" coordsize="24,33">
              <v:shape style="position:absolute;left:9381;top:-575;width:24;height:33" coordorigin="9381,-575" coordsize="24,33" path="m9404,-543l9392,-559,9381,-575e" filled="f" stroked="t" strokeweight="3pt" strokecolor="#000000">
                <v:path arrowok="t"/>
              </v:shape>
            </v:group>
            <v:group style="position:absolute;left:10003;top:-666;width:8;height:39" coordorigin="10003,-666" coordsize="8,39">
              <v:shape style="position:absolute;left:10003;top:-666;width:8;height:39" coordorigin="10003,-666" coordsize="8,39" path="m10011,-666l10008,-647,10003,-627e" filled="f" stroked="t" strokeweight="3pt" strokecolor="#000000">
                <v:path arrowok="t"/>
              </v:shape>
            </v:group>
            <v:group style="position:absolute;left:10271;top:-1003;width:159;height:184" coordorigin="10271,-1003" coordsize="159,184">
              <v:shape style="position:absolute;left:10271;top:-1003;width:159;height:184" coordorigin="10271,-1003" coordsize="159,184" path="m10271,-1003l10333,-970,10382,-927,10415,-876,10427,-838,10430,-819e" filled="f" stroked="t" strokeweight="3pt" strokecolor="#000000">
                <v:path arrowok="t"/>
              </v:shape>
            </v:group>
            <v:group style="position:absolute;left:10581;top:-1220;width:67;height:74" coordorigin="10581,-1220" coordsize="67,74">
              <v:shape style="position:absolute;left:10581;top:-1220;width:67;height:74" coordorigin="10581,-1220" coordsize="67,74" path="m10648,-1220l10638,-1203,10626,-1187,10613,-1172,10598,-1159,10581,-1146e" filled="f" stroked="t" strokeweight="3pt" strokecolor="#000000">
                <v:path arrowok="t"/>
              </v:shape>
            </v:group>
            <v:group style="position:absolute;left:10477;top:-1503;width:4;height:36" coordorigin="10477,-1503" coordsize="4,36">
              <v:shape style="position:absolute;left:10477;top:-1503;width:4;height:36" coordorigin="10477,-1503" coordsize="4,36" path="m10477,-1503l10480,-1491,10481,-1479,10481,-1467e" filled="f" stroked="t" strokeweight="3pt" strokecolor="#000000">
                <v:path arrowok="t"/>
              </v:shape>
            </v:group>
            <v:group style="position:absolute;left:10023;top:-1577;width:23;height:32" coordorigin="10023,-1577" coordsize="23,32">
              <v:shape style="position:absolute;left:10023;top:-1577;width:23;height:32" coordorigin="10023,-1577" coordsize="23,32" path="m10023,-1545l10034,-1561,10046,-1577e" filled="f" stroked="t" strokeweight="3pt" strokecolor="#000000">
                <v:path arrowok="t"/>
              </v:shape>
            </v:group>
            <v:group style="position:absolute;left:9683;top:-1559;width:16;height:37" coordorigin="9683,-1559" coordsize="16,37">
              <v:shape style="position:absolute;left:9683;top:-1559;width:16;height:37" coordorigin="9683,-1559" coordsize="16,37" path="m9683,-1523l9689,-1541,9698,-1559e" filled="f" stroked="t" strokeweight="3.0pt" strokecolor="#000000">
                <v:path arrowok="t"/>
              </v:shape>
            </v:group>
            <v:group style="position:absolute;left:9283;top:-1509;width:52;height:30" coordorigin="9283,-1509" coordsize="52,30">
              <v:shape style="position:absolute;left:9283;top:-1509;width:52;height:30" coordorigin="9283,-1509" coordsize="52,30" path="m9283,-1509l9301,-1500,9318,-1490,9335,-1479e" filled="f" stroked="t" strokeweight="3pt" strokecolor="#000000">
                <v:path arrowok="t"/>
              </v:shape>
            </v:group>
            <v:group style="position:absolute;left:8787;top:-1246;width:11;height:39" coordorigin="8787,-1246" coordsize="11,39">
              <v:shape style="position:absolute;left:8787;top:-1246;width:11;height:39" coordorigin="8787,-1246" coordsize="11,39" path="m8798,-1207l8791,-1226,8787,-1246e" filled="f" stroked="t" strokeweight="3pt" strokecolor="#000000">
                <v:path arrowok="t"/>
              </v:shape>
              <v:shape style="position:absolute;left:8918;top:-1369;width:1325;height:600" type="#_x0000_t75">
                <v:imagedata r:id="rId273" o:title=""/>
              </v:shape>
            </v:group>
            <w10:wrap type="none"/>
          </v:group>
        </w:pict>
      </w:r>
      <w:r>
        <w:rPr/>
        <w:pict>
          <v:shape style="position:absolute;margin-left:404.003998pt;margin-top:2.293845pt;width:35.786pt;height:75.6pt;mso-position-horizontal-relative:page;mso-position-vertical-relative:paragraph;z-index:-5645" type="#_x0000_t75">
            <v:imagedata r:id="rId274" o:title=""/>
          </v:shape>
        </w:pict>
      </w:r>
      <w:r>
        <w:rPr>
          <w:rFonts w:ascii="Arial" w:hAnsi="Arial" w:cs="Arial" w:eastAsia="Arial"/>
          <w:sz w:val="26"/>
          <w:szCs w:val="26"/>
          <w:w w:val="99"/>
          <w:b/>
          <w:bCs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Choose</w:t>
      </w:r>
      <w:r>
        <w:rPr>
          <w:rFonts w:ascii="Arial" w:hAnsi="Arial" w:cs="Arial" w:eastAsia="Arial"/>
          <w:sz w:val="26"/>
          <w:szCs w:val="26"/>
          <w:spacing w:val="-1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the</w:t>
      </w:r>
      <w:r>
        <w:rPr>
          <w:rFonts w:ascii="Arial" w:hAnsi="Arial" w:cs="Arial" w:eastAsia="Arial"/>
          <w:sz w:val="26"/>
          <w:szCs w:val="26"/>
          <w:spacing w:val="-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suitab</w:t>
      </w:r>
      <w:r>
        <w:rPr>
          <w:rFonts w:ascii="Arial" w:hAnsi="Arial" w:cs="Arial" w:eastAsia="Arial"/>
          <w:sz w:val="26"/>
          <w:szCs w:val="26"/>
          <w:spacing w:val="4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26"/>
          <w:szCs w:val="26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26"/>
          <w:szCs w:val="26"/>
          <w:spacing w:val="-11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ad</w:t>
      </w:r>
      <w:r>
        <w:rPr>
          <w:rFonts w:ascii="Arial" w:hAnsi="Arial" w:cs="Arial" w:eastAsia="Arial"/>
          <w:sz w:val="26"/>
          <w:szCs w:val="26"/>
          <w:spacing w:val="4"/>
          <w:w w:val="100"/>
          <w:b/>
          <w:bCs/>
          <w:u w:val="thick" w:color="000000"/>
        </w:rPr>
        <w:t>j</w:t>
      </w:r>
      <w:r>
        <w:rPr>
          <w:rFonts w:ascii="Arial" w:hAnsi="Arial" w:cs="Arial" w:eastAsia="Arial"/>
          <w:sz w:val="26"/>
          <w:szCs w:val="26"/>
          <w:spacing w:val="4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ecti</w:t>
      </w:r>
      <w:r>
        <w:rPr>
          <w:rFonts w:ascii="Arial" w:hAnsi="Arial" w:cs="Arial" w:eastAsia="Arial"/>
          <w:sz w:val="26"/>
          <w:szCs w:val="26"/>
          <w:spacing w:val="-5"/>
          <w:w w:val="100"/>
          <w:b/>
          <w:bCs/>
          <w:u w:val="thick" w:color="000000"/>
        </w:rPr>
        <w:t>v</w:t>
      </w:r>
      <w:r>
        <w:rPr>
          <w:rFonts w:ascii="Arial" w:hAnsi="Arial" w:cs="Arial" w:eastAsia="Arial"/>
          <w:sz w:val="26"/>
          <w:szCs w:val="26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26"/>
          <w:szCs w:val="26"/>
          <w:spacing w:val="-6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for</w:t>
      </w:r>
      <w:r>
        <w:rPr>
          <w:rFonts w:ascii="Arial" w:hAnsi="Arial" w:cs="Arial" w:eastAsia="Arial"/>
          <w:sz w:val="26"/>
          <w:szCs w:val="26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each</w:t>
      </w:r>
      <w:r>
        <w:rPr>
          <w:rFonts w:ascii="Arial" w:hAnsi="Arial" w:cs="Arial" w:eastAsia="Arial"/>
          <w:sz w:val="26"/>
          <w:szCs w:val="26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  <w:t>sentence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4"/>
          <w:szCs w:val="24"/>
          <w:spacing w:val="0"/>
          <w:w w:val="100"/>
          <w:b/>
          <w:bCs/>
        </w:rPr>
      </w:r>
      <w:r>
        <w:rPr>
          <w:rFonts w:ascii="Calibri" w:hAnsi="Calibri" w:cs="Calibri" w:eastAsia="Calibri"/>
          <w:sz w:val="24"/>
          <w:szCs w:val="24"/>
          <w:spacing w:val="0"/>
          <w:w w:val="10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62" w:lineRule="auto"/>
        <w:ind w:left="4088" w:right="4043" w:firstLine="-3327"/>
        <w:jc w:val="left"/>
        <w:tabs>
          <w:tab w:pos="4900" w:val="left"/>
        </w:tabs>
        <w:rPr>
          <w:rFonts w:ascii="Verdana" w:hAnsi="Verdana" w:cs="Verdana" w:eastAsia="Verdana"/>
          <w:sz w:val="22"/>
          <w:szCs w:val="22"/>
        </w:rPr>
      </w:pPr>
      <w:rPr/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1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2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</w:rPr>
        <w:t>h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6"/>
          <w:w w:val="100"/>
          <w:b/>
          <w:bCs/>
        </w:rPr>
        <w:t>b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o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(</w:t>
      </w:r>
      <w:r>
        <w:rPr>
          <w:rFonts w:ascii="Verdana" w:hAnsi="Verdana" w:cs="Verdana" w:eastAsia="Verdana"/>
          <w:sz w:val="22"/>
          <w:szCs w:val="22"/>
          <w:color w:val="006FC0"/>
          <w:spacing w:val="-1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h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o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2"/>
          <w:szCs w:val="22"/>
          <w:color w:val="006FC0"/>
          <w:spacing w:val="-4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2"/>
          <w:szCs w:val="22"/>
          <w:color w:val="006FC0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u</w:t>
      </w:r>
      <w:r>
        <w:rPr>
          <w:rFonts w:ascii="Verdana" w:hAnsi="Verdana" w:cs="Verdana" w:eastAsia="Verdana"/>
          <w:sz w:val="22"/>
          <w:szCs w:val="22"/>
          <w:color w:val="006FC0"/>
          <w:spacing w:val="-6"/>
          <w:w w:val="100"/>
          <w:b/>
          <w:bCs/>
        </w:rPr>
        <w:t>g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l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color w:val="006FC0"/>
          <w:spacing w:val="4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8" w:lineRule="auto"/>
        <w:ind w:left="4146" w:right="4101" w:firstLine="-3385"/>
        <w:jc w:val="left"/>
        <w:tabs>
          <w:tab w:pos="5040" w:val="left"/>
        </w:tabs>
        <w:rPr>
          <w:rFonts w:ascii="Verdana" w:hAnsi="Verdana" w:cs="Verdana" w:eastAsia="Verdana"/>
          <w:sz w:val="22"/>
          <w:szCs w:val="22"/>
        </w:rPr>
      </w:pPr>
      <w:rPr/>
      <w:r>
        <w:rPr/>
        <w:pict>
          <v:group style="position:absolute;margin-left:383.600006pt;margin-top:-4.790928pt;width:91.938pt;height:138.31pt;mso-position-horizontal-relative:page;mso-position-vertical-relative:paragraph;z-index:-5643" coordorigin="7672,-96" coordsize="1839,2766">
            <v:shape style="position:absolute;left:7672;top:-96;width:1669;height:1212" type="#_x0000_t75">
              <v:imagedata r:id="rId275" o:title=""/>
            </v:shape>
            <v:shape style="position:absolute;left:7912;top:1117;width:1599;height:1553" type="#_x0000_t75">
              <v:imagedata r:id="rId276" o:title=""/>
            </v:shape>
            <w10:wrap type="none"/>
          </v:group>
        </w:pic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2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spacing w:val="-1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</w:rPr>
        <w:t>m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n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(</w:t>
      </w:r>
      <w:r>
        <w:rPr>
          <w:rFonts w:ascii="Verdana" w:hAnsi="Verdana" w:cs="Verdana" w:eastAsia="Verdana"/>
          <w:sz w:val="22"/>
          <w:szCs w:val="22"/>
          <w:color w:val="006FC0"/>
          <w:spacing w:val="-2"/>
          <w:w w:val="100"/>
          <w:b/>
          <w:bCs/>
        </w:rPr>
        <w:t>f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u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n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n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2"/>
          <w:szCs w:val="22"/>
          <w:color w:val="000000"/>
          <w:spacing w:val="-1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color w:val="006FC0"/>
          <w:spacing w:val="-1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d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7" w:lineRule="auto"/>
        <w:ind w:left="4098" w:right="4048" w:firstLine="-3337"/>
        <w:jc w:val="left"/>
        <w:tabs>
          <w:tab w:pos="4840" w:val="left"/>
        </w:tabs>
        <w:rPr>
          <w:rFonts w:ascii="Verdana" w:hAnsi="Verdana" w:cs="Verdana" w:eastAsia="Verdana"/>
          <w:sz w:val="22"/>
          <w:szCs w:val="22"/>
        </w:rPr>
      </w:pPr>
      <w:rPr/>
      <w:r>
        <w:rPr/>
        <w:pict>
          <v:shape style="position:absolute;margin-left:395.600006pt;margin-top:57.138084pt;width:72.350pt;height:77.636pt;mso-position-horizontal-relative:page;mso-position-vertical-relative:paragraph;z-index:-5644" type="#_x0000_t75">
            <v:imagedata r:id="rId277" o:title=""/>
          </v:shape>
        </w:pic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3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2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</w:rPr>
        <w:t>h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6"/>
          <w:w w:val="100"/>
          <w:b/>
          <w:bCs/>
        </w:rPr>
        <w:t>d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o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g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2"/>
          <w:szCs w:val="22"/>
          <w:spacing w:val="-6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(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c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l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color w:val="006FC0"/>
          <w:spacing w:val="-4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n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2"/>
          <w:szCs w:val="22"/>
          <w:color w:val="006FC0"/>
          <w:spacing w:val="-2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color w:val="006FC0"/>
          <w:spacing w:val="-1"/>
          <w:w w:val="100"/>
          <w:b/>
          <w:bCs/>
        </w:rPr>
        <w:t>d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r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7" w:lineRule="auto"/>
        <w:ind w:left="3935" w:right="3890" w:firstLine="-3174"/>
        <w:jc w:val="left"/>
        <w:tabs>
          <w:tab w:pos="4720" w:val="left"/>
        </w:tabs>
        <w:rPr>
          <w:rFonts w:ascii="Verdana" w:hAnsi="Verdana" w:cs="Verdana" w:eastAsia="Verdana"/>
          <w:sz w:val="22"/>
          <w:szCs w:val="22"/>
        </w:rPr>
      </w:pPr>
      <w:rPr/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4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-2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h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y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</w:rPr>
        <w:t>r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  <w:tab/>
        <w:tab/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</w:r>
      <w:r>
        <w:rPr>
          <w:rFonts w:ascii="Verdana" w:hAnsi="Verdana" w:cs="Verdana" w:eastAsia="Verdana"/>
          <w:sz w:val="22"/>
          <w:szCs w:val="22"/>
          <w:spacing w:val="-2"/>
          <w:w w:val="100"/>
          <w:b/>
          <w:bCs/>
        </w:rPr>
        <w:t>f</w:t>
      </w:r>
      <w:r>
        <w:rPr>
          <w:rFonts w:ascii="Verdana" w:hAnsi="Verdana" w:cs="Verdana" w:eastAsia="Verdana"/>
          <w:sz w:val="22"/>
          <w:szCs w:val="22"/>
          <w:spacing w:val="1"/>
          <w:w w:val="100"/>
          <w:b/>
          <w:bCs/>
        </w:rPr>
        <w:t>l</w:t>
      </w:r>
      <w:r>
        <w:rPr>
          <w:rFonts w:ascii="Verdana" w:hAnsi="Verdana" w:cs="Verdana" w:eastAsia="Verdana"/>
          <w:sz w:val="22"/>
          <w:szCs w:val="22"/>
          <w:spacing w:val="-3"/>
          <w:w w:val="100"/>
          <w:b/>
          <w:bCs/>
        </w:rPr>
        <w:t>o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w</w:t>
      </w:r>
      <w:r>
        <w:rPr>
          <w:rFonts w:ascii="Verdana" w:hAnsi="Verdana" w:cs="Verdana" w:eastAsia="Verdana"/>
          <w:sz w:val="22"/>
          <w:szCs w:val="22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spacing w:val="-4"/>
          <w:w w:val="100"/>
          <w:b/>
          <w:bCs/>
        </w:rPr>
        <w:t>r</w:t>
      </w:r>
      <w:r>
        <w:rPr>
          <w:rFonts w:ascii="Verdana" w:hAnsi="Verdana" w:cs="Verdana" w:eastAsia="Verdana"/>
          <w:sz w:val="22"/>
          <w:szCs w:val="22"/>
          <w:spacing w:val="-1"/>
          <w:w w:val="100"/>
          <w:b/>
          <w:bCs/>
        </w:rPr>
        <w:t>s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.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spacing w:val="0"/>
          <w:w w:val="100"/>
          <w:b/>
          <w:bCs/>
        </w:rPr>
        <w:t>(</w:t>
      </w:r>
      <w:r>
        <w:rPr>
          <w:rFonts w:ascii="Verdana" w:hAnsi="Verdana" w:cs="Verdana" w:eastAsia="Verdana"/>
          <w:sz w:val="22"/>
          <w:szCs w:val="22"/>
          <w:color w:val="006FC0"/>
          <w:spacing w:val="-1"/>
          <w:w w:val="100"/>
          <w:b/>
          <w:bCs/>
        </w:rPr>
        <w:t>b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e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u</w:t>
      </w:r>
      <w:r>
        <w:rPr>
          <w:rFonts w:ascii="Verdana" w:hAnsi="Verdana" w:cs="Verdana" w:eastAsia="Verdana"/>
          <w:sz w:val="22"/>
          <w:szCs w:val="22"/>
          <w:color w:val="006FC0"/>
          <w:spacing w:val="-5"/>
          <w:w w:val="100"/>
          <w:b/>
          <w:bCs/>
        </w:rPr>
        <w:t>t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i</w:t>
      </w:r>
      <w:r>
        <w:rPr>
          <w:rFonts w:ascii="Verdana" w:hAnsi="Verdana" w:cs="Verdana" w:eastAsia="Verdana"/>
          <w:sz w:val="22"/>
          <w:szCs w:val="22"/>
          <w:color w:val="006FC0"/>
          <w:spacing w:val="-2"/>
          <w:w w:val="100"/>
          <w:b/>
          <w:bCs/>
        </w:rPr>
        <w:t>f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u</w:t>
      </w:r>
      <w:r>
        <w:rPr>
          <w:rFonts w:ascii="Verdana" w:hAnsi="Verdana" w:cs="Verdana" w:eastAsia="Verdana"/>
          <w:sz w:val="22"/>
          <w:szCs w:val="22"/>
          <w:color w:val="006FC0"/>
          <w:spacing w:val="-3"/>
          <w:w w:val="100"/>
          <w:b/>
          <w:bCs/>
        </w:rPr>
        <w:t>l</w:t>
      </w:r>
      <w:r>
        <w:rPr>
          <w:rFonts w:ascii="Verdana" w:hAnsi="Verdana" w:cs="Verdana" w:eastAsia="Verdana"/>
          <w:sz w:val="22"/>
          <w:szCs w:val="22"/>
          <w:color w:val="006FC0"/>
          <w:spacing w:val="0"/>
          <w:w w:val="100"/>
          <w:b/>
          <w:bCs/>
        </w:rPr>
        <w:t>,</w:t>
      </w:r>
      <w:r>
        <w:rPr>
          <w:rFonts w:ascii="Verdana" w:hAnsi="Verdana" w:cs="Verdana" w:eastAsia="Verdana"/>
          <w:sz w:val="22"/>
          <w:szCs w:val="22"/>
          <w:color w:val="006FC0"/>
          <w:spacing w:val="3"/>
          <w:w w:val="100"/>
          <w:b/>
          <w:bCs/>
        </w:rPr>
        <w:t> </w:t>
      </w:r>
      <w:r>
        <w:rPr>
          <w:rFonts w:ascii="Verdana" w:hAnsi="Verdana" w:cs="Verdana" w:eastAsia="Verdana"/>
          <w:sz w:val="22"/>
          <w:szCs w:val="22"/>
          <w:color w:val="006FC0"/>
          <w:spacing w:val="-1"/>
          <w:w w:val="100"/>
          <w:b/>
          <w:bCs/>
        </w:rPr>
        <w:t>b</w:t>
      </w:r>
      <w:r>
        <w:rPr>
          <w:rFonts w:ascii="Verdana" w:hAnsi="Verdana" w:cs="Verdana" w:eastAsia="Verdana"/>
          <w:sz w:val="22"/>
          <w:szCs w:val="22"/>
          <w:color w:val="006FC0"/>
          <w:spacing w:val="1"/>
          <w:w w:val="100"/>
          <w:b/>
          <w:bCs/>
        </w:rPr>
        <w:t>a</w:t>
      </w:r>
      <w:r>
        <w:rPr>
          <w:rFonts w:ascii="Verdana" w:hAnsi="Verdana" w:cs="Verdana" w:eastAsia="Verdana"/>
          <w:sz w:val="22"/>
          <w:szCs w:val="22"/>
          <w:color w:val="006FC0"/>
          <w:spacing w:val="2"/>
          <w:w w:val="100"/>
          <w:b/>
          <w:bCs/>
        </w:rPr>
        <w:t>d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  <w:b/>
          <w:bCs/>
        </w:rPr>
        <w:t>)</w:t>
      </w:r>
      <w:r>
        <w:rPr>
          <w:rFonts w:ascii="Verdana" w:hAnsi="Verdana" w:cs="Verdana" w:eastAsia="Verdana"/>
          <w:sz w:val="22"/>
          <w:szCs w:val="22"/>
          <w:color w:val="000000"/>
          <w:spacing w:val="0"/>
          <w:w w:val="100"/>
        </w:rPr>
      </w:r>
    </w:p>
    <w:p>
      <w:pPr>
        <w:jc w:val="left"/>
        <w:spacing w:after="0"/>
        <w:sectPr>
          <w:pgSz w:w="11920" w:h="16840"/>
          <w:pgMar w:top="1000" w:bottom="280" w:left="1040" w:right="1020"/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6.400002pt;margin-top:628.820007pt;width:545.5pt;height:157.4pt;mso-position-horizontal-relative:page;mso-position-vertical-relative:page;z-index:-5641" type="#_x0000_t202" filled="f" stroked="f">
            <v:textbox inset="0,0,0,0">
              <w:txbxContent>
                <w:p>
                  <w:pPr>
                    <w:spacing w:before="5" w:after="0" w:line="120" w:lineRule="exact"/>
                    <w:jc w:val="left"/>
                    <w:rPr>
                      <w:sz w:val="12"/>
                      <w:szCs w:val="12"/>
                    </w:rPr>
                  </w:pPr>
                  <w:rPr/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spacing w:before="0" w:after="0" w:line="240" w:lineRule="auto"/>
                    <w:ind w:left="151" w:right="-20"/>
                    <w:jc w:val="left"/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</w:rPr>
                    <w:t>3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61"/>
                      <w:w w:val="100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2"/>
                      <w:w w:val="100"/>
                    </w:rPr>
                    <w:t>O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</w:rPr>
                    <w:t>m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an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4"/>
                      <w:w w:val="100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3"/>
                      <w:w w:val="100"/>
                    </w:rPr>
                    <w:t>…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…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</w:rPr>
                    <w:t>…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…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4"/>
                      <w:w w:val="100"/>
                    </w:rPr>
                    <w:t>…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….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1"/>
                      <w:w w:val="100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3"/>
                      <w:w w:val="100"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3"/>
                      <w:w w:val="100"/>
                    </w:rPr>
                    <w:t>h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an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4"/>
                      <w:w w:val="100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</w:rPr>
                    <w:t>K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2"/>
                      <w:w w:val="100"/>
                    </w:rPr>
                    <w:t>u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3"/>
                      <w:w w:val="100"/>
                    </w:rPr>
                    <w:t>w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4"/>
                      <w:w w:val="100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</w:rPr>
                  </w:r>
                </w:p>
                <w:p>
                  <w:pPr>
                    <w:spacing w:before="0" w:after="0" w:line="341" w:lineRule="exact"/>
                    <w:ind w:left="151" w:right="-20"/>
                    <w:jc w:val="left"/>
                    <w:tabs>
                      <w:tab w:pos="4220" w:val="left"/>
                      <w:tab w:pos="8380" w:val="left"/>
                    </w:tabs>
                    <w:rPr>
                      <w:rFonts w:ascii="Calibri" w:hAnsi="Calibri" w:cs="Calibri" w:eastAsia="Calibri"/>
                      <w:sz w:val="28"/>
                      <w:szCs w:val="28"/>
                    </w:rPr>
                  </w:pPr>
                  <w:rPr/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1"/>
                      <w:w w:val="100"/>
                      <w:position w:val="1"/>
                    </w:rPr>
                    <w:t>a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  <w:position w:val="1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3"/>
                      <w:w w:val="100"/>
                      <w:position w:val="1"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  <w:position w:val="1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ab/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3"/>
                      <w:w w:val="100"/>
                      <w:position w:val="1"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3"/>
                      <w:w w:val="100"/>
                      <w:position w:val="1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2"/>
                      <w:w w:val="100"/>
                      <w:position w:val="1"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3"/>
                      <w:w w:val="100"/>
                      <w:position w:val="1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  <w:position w:val="1"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3"/>
                      <w:w w:val="100"/>
                      <w:position w:val="1"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er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ab/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1"/>
                      <w:w w:val="100"/>
                      <w:position w:val="1"/>
                    </w:rPr>
                    <w:t>c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.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  <w:position w:val="1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3"/>
                      <w:w w:val="99"/>
                      <w:position w:val="1"/>
                    </w:rPr>
                    <w:t>b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99"/>
                      <w:position w:val="1"/>
                    </w:rPr>
                    <w:t>i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46"/>
                      <w:w w:val="100"/>
                      <w:position w:val="1"/>
                    </w:rPr>
                    <w:t> 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  <w:position w:val="1"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-1"/>
                      <w:w w:val="100"/>
                      <w:position w:val="1"/>
                    </w:rPr>
                    <w:t>g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e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7"/>
                      <w:w w:val="100"/>
                      <w:position w:val="1"/>
                    </w:rPr>
                    <w:t>s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1"/>
                    </w:rPr>
                    <w:t>t</w:t>
                  </w:r>
                  <w:r>
                    <w:rPr>
                      <w:rFonts w:ascii="Calibri" w:hAnsi="Calibri" w:cs="Calibri" w:eastAsia="Calibri"/>
                      <w:sz w:val="28"/>
                      <w:szCs w:val="28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120.400002pt;margin-top:153.48999pt;width:141.4pt;height:150.830pt;mso-position-horizontal-relative:page;mso-position-vertical-relative:page;z-index:-5640" coordorigin="2408,3070" coordsize="2828,3017">
            <v:shape style="position:absolute;left:2408;top:3070;width:2828;height:2772" type="#_x0000_t75">
              <v:imagedata r:id="rId278" o:title=""/>
            </v:shape>
            <v:shape style="position:absolute;left:2784;top:5808;width:528;height:278" type="#_x0000_t75">
              <v:imagedata r:id="rId279" o:title=""/>
            </v:shape>
            <v:shape style="position:absolute;left:4080;top:5808;width:528;height:278" type="#_x0000_t75">
              <v:imagedata r:id="rId280" o:title=""/>
            </v:shape>
            <w10:wrap type="none"/>
          </v:group>
        </w:pict>
      </w:r>
      <w:r>
        <w:rPr/>
        <w:pict>
          <v:group style="position:absolute;margin-left:335.700012pt;margin-top:340.309998pt;width:87.9pt;height:145.93pt;mso-position-horizontal-relative:page;mso-position-vertical-relative:page;z-index:-5639" coordorigin="6714,6806" coordsize="1758,2919">
            <v:shape style="position:absolute;left:6714;top:6806;width:1695;height:2428" type="#_x0000_t75">
              <v:imagedata r:id="rId281" o:title=""/>
            </v:shape>
            <v:shape style="position:absolute;left:6854;top:9206;width:782;height:442" type="#_x0000_t75">
              <v:imagedata r:id="rId282" o:title=""/>
            </v:shape>
            <v:shape style="position:absolute;left:7507;top:9206;width:965;height:518" type="#_x0000_t75">
              <v:imagedata r:id="rId283" o:title=""/>
            </v:shape>
            <w10:wrap type="none"/>
          </v:group>
        </w:pict>
      </w:r>
      <w:r>
        <w:rPr/>
        <w:pict>
          <v:group style="position:absolute;margin-left:266.950012pt;margin-top:155.139984pt;width:186.9pt;height:51.325pt;mso-position-horizontal-relative:page;mso-position-vertical-relative:page;z-index:-5638" coordorigin="5339,3103" coordsize="3738,1027">
            <v:group style="position:absolute;left:5349;top:3113;width:3718;height:489" coordorigin="5349,3113" coordsize="3718,489">
              <v:shape style="position:absolute;left:5349;top:3113;width:3718;height:489" coordorigin="5349,3113" coordsize="3718,489" path="m5349,3602l9067,3602,9067,3113,5349,3113,5349,3602e" filled="t" fillcolor="#D6E3BC" stroked="f">
                <v:path arrowok="t"/>
                <v:fill/>
              </v:shape>
            </v:group>
            <v:group style="position:absolute;left:5349;top:3113;width:3718;height:489" coordorigin="5349,3113" coordsize="3718,489">
              <v:shape style="position:absolute;left:5349;top:3113;width:3718;height:489" coordorigin="5349,3113" coordsize="3718,489" path="m5349,3602l9067,3602,9067,3113,5349,3113,5349,3602xe" filled="f" stroked="t" strokeweight=".75pt" strokecolor="#000000">
                <v:path arrowok="t"/>
              </v:shape>
              <v:shape style="position:absolute;left:5357;top:3192;width:3706;height:331" type="#_x0000_t75">
                <v:imagedata r:id="rId284" o:title=""/>
              </v:shape>
            </v:group>
            <v:group style="position:absolute;left:5349;top:3602;width:3718;height:520" coordorigin="5349,3602" coordsize="3718,520">
              <v:shape style="position:absolute;left:5349;top:3602;width:3718;height:520" coordorigin="5349,3602" coordsize="3718,520" path="m5349,4122l9067,4122,9067,3602,5349,3602,5349,4122e" filled="t" fillcolor="#D6E3BC" stroked="f">
                <v:path arrowok="t"/>
                <v:fill/>
              </v:shape>
            </v:group>
            <v:group style="position:absolute;left:5349;top:3602;width:3718;height:520" coordorigin="5349,3602" coordsize="3718,520">
              <v:shape style="position:absolute;left:5349;top:3602;width:3718;height:520" coordorigin="5349,3602" coordsize="3718,520" path="m5349,4122l9067,4122,9067,3602,5349,3602,5349,4122xe" filled="f" stroked="t" strokeweight=".75pt" strokecolor="#000000">
                <v:path arrowok="t"/>
              </v:shape>
              <v:shape style="position:absolute;left:5357;top:3682;width:3706;height:360" type="#_x0000_t75">
                <v:imagedata r:id="rId285" o:title=""/>
              </v:shape>
            </v:group>
            <v:group style="position:absolute;left:6557;top:3977;width:374;height:2" coordorigin="6557,3977" coordsize="374,2">
              <v:shape style="position:absolute;left:6557;top:3977;width:374;height:2" coordorigin="6557,3977" coordsize="374,0" path="m6557,3977l6931,3977e" filled="f" stroked="t" strokeweight="1.3pt" strokecolor="#000000">
                <v:path arrowok="t"/>
              </v:shape>
            </v:group>
            <v:group style="position:absolute;left:6931;top:3977;width:902;height:2" coordorigin="6931,3977" coordsize="902,2">
              <v:shape style="position:absolute;left:6931;top:3977;width:902;height:2" coordorigin="6931,3977" coordsize="902,0" path="m6931,3977l7834,3977e" filled="f" stroked="t" strokeweight="1.3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67.075012pt;margin-top:217.60498pt;width:186.65pt;height:49.65pt;mso-position-horizontal-relative:page;mso-position-vertical-relative:page;z-index:-5637" coordorigin="5342,4352" coordsize="3733,993">
            <v:group style="position:absolute;left:5349;top:4360;width:3718;height:489" coordorigin="5349,4360" coordsize="3718,489">
              <v:shape style="position:absolute;left:5349;top:4360;width:3718;height:489" coordorigin="5349,4360" coordsize="3718,489" path="m5349,4849l9067,4849,9067,4360,5349,4360,5349,4849e" filled="t" fillcolor="#CCC1DA" stroked="f">
                <v:path arrowok="t"/>
                <v:fill/>
              </v:shape>
            </v:group>
            <v:group style="position:absolute;left:5349;top:4360;width:3718;height:489" coordorigin="5349,4360" coordsize="3718,489">
              <v:shape style="position:absolute;left:5349;top:4360;width:3718;height:489" coordorigin="5349,4360" coordsize="3718,489" path="m5349,4849l9067,4849,9067,4360,5349,4360,5349,4849xe" filled="f" stroked="t" strokeweight=".75pt" strokecolor="#000000">
                <v:path arrowok="t"/>
              </v:shape>
              <v:shape style="position:absolute;left:5357;top:4440;width:3706;height:331" type="#_x0000_t75">
                <v:imagedata r:id="rId286" o:title=""/>
              </v:shape>
            </v:group>
            <v:group style="position:absolute;left:5349;top:4849;width:3718;height:489" coordorigin="5349,4849" coordsize="3718,489">
              <v:shape style="position:absolute;left:5349;top:4849;width:3718;height:489" coordorigin="5349,4849" coordsize="3718,489" path="m5349,5338l9067,5338,9067,4849,5349,4849,5349,5338e" filled="t" fillcolor="#CCC1DA" stroked="f">
                <v:path arrowok="t"/>
                <v:fill/>
              </v:shape>
            </v:group>
            <v:group style="position:absolute;left:5349;top:4849;width:3718;height:489" coordorigin="5349,4849" coordsize="3718,489">
              <v:shape style="position:absolute;left:5349;top:4849;width:3718;height:489" coordorigin="5349,4849" coordsize="3718,489" path="m5349,5338l9067,5338,9067,4849,5349,4849,5349,5338xe" filled="f" stroked="t" strokeweight=".75pt" strokecolor="#000000">
                <v:path arrowok="t"/>
              </v:shape>
              <v:shape style="position:absolute;left:5357;top:4930;width:3706;height:331" type="#_x0000_t75">
                <v:imagedata r:id="rId287" o:title=""/>
              </v:shape>
            </v:group>
            <v:group style="position:absolute;left:6542;top:5225;width:610;height:2" coordorigin="6542,5225" coordsize="610,2">
              <v:shape style="position:absolute;left:6542;top:5225;width:610;height:2" coordorigin="6542,5225" coordsize="610,0" path="m6542,5225l7152,5225e" filled="f" stroked="t" strokeweight="1.3pt" strokecolor="#000000">
                <v:path arrowok="t"/>
              </v:shape>
            </v:group>
            <v:group style="position:absolute;left:7152;top:5225;width:840;height:2" coordorigin="7152,5225" coordsize="840,2">
              <v:shape style="position:absolute;left:7152;top:5225;width:840;height:2" coordorigin="7152,5225" coordsize="840,0" path="m7152,5225l7992,5225e" filled="f" stroked="t" strokeweight="1.3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47.375pt;margin-top:342.084991pt;width:179.25pt;height:57.75pt;mso-position-horizontal-relative:page;mso-position-vertical-relative:page;z-index:-5636" coordorigin="2948,6842" coordsize="3585,1155">
            <v:group style="position:absolute;left:2955;top:6849;width:3570;height:1140" coordorigin="2955,6849" coordsize="3570,1140">
              <v:shape style="position:absolute;left:2955;top:6849;width:3570;height:1140" coordorigin="2955,6849" coordsize="3570,1140" path="m2955,7989l6525,7989,6525,6849,2955,6849,2955,7989e" filled="t" fillcolor="#F1DCDB" stroked="f">
                <v:path arrowok="t"/>
                <v:fill/>
              </v:shape>
            </v:group>
            <v:group style="position:absolute;left:2955;top:6849;width:3570;height:1140" coordorigin="2955,6849" coordsize="3570,1140">
              <v:shape style="position:absolute;left:2955;top:6849;width:3570;height:1140" coordorigin="2955,6849" coordsize="3570,1140" path="m2955,7989l6525,7989,6525,6849,2955,6849,2955,7989xe" filled="f" stroked="t" strokeweight=".75pt" strokecolor="#000000">
                <v:path arrowok="t"/>
              </v:shape>
              <v:shape style="position:absolute;left:2962;top:6926;width:3557;height:984" type="#_x0000_t75">
                <v:imagedata r:id="rId288" o:title=""/>
              </v:shape>
            </v:group>
            <v:group style="position:absolute;left:3979;top:7817;width:374;height:2" coordorigin="3979,7817" coordsize="374,2">
              <v:shape style="position:absolute;left:3979;top:7817;width:374;height:2" coordorigin="3979,7817" coordsize="374,0" path="m3979,7817l4354,7817e" filled="f" stroked="t" strokeweight="1.3pt" strokecolor="#000000">
                <v:path arrowok="t"/>
              </v:shape>
            </v:group>
            <v:group style="position:absolute;left:4354;top:7817;width:902;height:2" coordorigin="4354,7817" coordsize="902,2">
              <v:shape style="position:absolute;left:4354;top:7817;width:902;height:2" coordorigin="4354,7817" coordsize="902,0" path="m4354,7817l5256,7817e" filled="f" stroked="t" strokeweight="1.3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47.375pt;margin-top:408.724976pt;width:179.25pt;height:57.75pt;mso-position-horizontal-relative:page;mso-position-vertical-relative:page;z-index:-5635" coordorigin="2948,8174" coordsize="3585,1155">
            <v:group style="position:absolute;left:2955;top:8182;width:3570;height:1140" coordorigin="2955,8182" coordsize="3570,1140">
              <v:shape style="position:absolute;left:2955;top:8182;width:3570;height:1140" coordorigin="2955,8182" coordsize="3570,1140" path="m2955,9322l6525,9322,6525,8182,2955,8182,2955,9322e" filled="t" fillcolor="#B8CDE4" stroked="f">
                <v:path arrowok="t"/>
                <v:fill/>
              </v:shape>
            </v:group>
            <v:group style="position:absolute;left:2955;top:8182;width:3570;height:1140" coordorigin="2955,8182" coordsize="3570,1140">
              <v:shape style="position:absolute;left:2955;top:8182;width:3570;height:1140" coordorigin="2955,8182" coordsize="3570,1140" path="m2955,9322l6525,9322,6525,8182,2955,8182,2955,9322xe" filled="f" stroked="t" strokeweight=".75pt" strokecolor="#000000">
                <v:path arrowok="t"/>
              </v:shape>
              <v:shape style="position:absolute;left:2962;top:8261;width:3557;height:984" type="#_x0000_t75">
                <v:imagedata r:id="rId289" o:title=""/>
              </v:shape>
            </v:group>
            <v:group style="position:absolute;left:4099;top:9151;width:610;height:2" coordorigin="4099,9151" coordsize="610,2">
              <v:shape style="position:absolute;left:4099;top:9151;width:610;height:2" coordorigin="4099,9151" coordsize="610,0" path="m4099,9151l4709,9151e" filled="f" stroked="t" strokeweight="1.3pt" strokecolor="#000000">
                <v:path arrowok="t"/>
              </v:shape>
            </v:group>
            <v:group style="position:absolute;left:4709;top:9151;width:240;height:2" coordorigin="4709,9151" coordsize="240,2">
              <v:shape style="position:absolute;left:4709;top:9151;width:240;height:2" coordorigin="4709,9151" coordsize="240,0" path="m4709,9151l4949,9151e" filled="f" stroked="t" strokeweight="1.3pt" strokecolor="#FF0000">
                <v:path arrowok="t"/>
              </v:shape>
            </v:group>
            <v:group style="position:absolute;left:4949;top:9151;width:662;height:2" coordorigin="4949,9151" coordsize="662,2">
              <v:shape style="position:absolute;left:4949;top:9151;width:662;height:2" coordorigin="4949,9151" coordsize="662,0" path="m4949,9151l5611,9151e" filled="f" stroked="t" strokeweight="1.3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6.025002pt;margin-top:505.439972pt;width:546.25pt;height:281.155pt;mso-position-horizontal-relative:page;mso-position-vertical-relative:page;z-index:-5634" coordorigin="721,10109" coordsize="10925,5623">
            <v:shape style="position:absolute;left:730;top:10109;width:10330;height:3634" type="#_x0000_t75">
              <v:imagedata r:id="rId290" o:title=""/>
            </v:shape>
            <v:group style="position:absolute;left:728;top:12576;width:10580;height:3148" coordorigin="728,12576" coordsize="10580,3148">
              <v:shape style="position:absolute;left:728;top:12576;width:10580;height:3148" coordorigin="728,12576" coordsize="10580,3148" path="m728,15724l11308,15724,11308,12576,728,12576,728,15724xe" filled="t" fillcolor="#FFFFFF" stroked="f">
                <v:path arrowok="t"/>
                <v:fill/>
              </v:shape>
            </v:group>
            <v:group style="position:absolute;left:11429;top:12576;width:209;height:3148" coordorigin="11429,12576" coordsize="209,3148">
              <v:shape style="position:absolute;left:11429;top:12576;width:209;height:3148" coordorigin="11429,12576" coordsize="209,3148" path="m11429,15724l11638,15724,11638,12576,11429,12576,11429,15724xe" filled="t" fillcolor="#FFFFFF" stroked="f">
                <v:path arrowok="t"/>
                <v:fill/>
              </v:shape>
              <v:shape style="position:absolute;left:730;top:12648;width:10910;height:3005" type="#_x0000_t75">
                <v:imagedata r:id="rId291" o:title=""/>
              </v:shape>
            </v:group>
            <w10:wrap type="none"/>
          </v:group>
        </w:pict>
      </w:r>
      <w:r>
        <w:rPr/>
        <w:pict>
          <v:group style="position:absolute;margin-left:44.950001pt;margin-top:44.149982pt;width:501.0pt;height:64.5pt;mso-position-horizontal-relative:page;mso-position-vertical-relative:page;z-index:-5633" coordorigin="899,883" coordsize="10020,1290">
            <v:group style="position:absolute;left:944;top:928;width:9930;height:1200" coordorigin="944,928" coordsize="9930,1200">
              <v:shape style="position:absolute;left:944;top:928;width:9930;height:1200" coordorigin="944,928" coordsize="9930,1200" path="m944,2128l10874,2128,10874,928,944,928,944,2128e" filled="t" fillcolor="#B8CDE4" stroked="f">
                <v:path arrowok="t"/>
                <v:fill/>
              </v:shape>
            </v:group>
            <v:group style="position:absolute;left:944;top:928;width:9930;height:1200" coordorigin="944,928" coordsize="9930,1200">
              <v:shape style="position:absolute;left:944;top:928;width:9930;height:1200" coordorigin="944,928" coordsize="9930,1200" path="m944,2128l10874,2128,10874,928,944,928,944,2128xe" filled="f" stroked="t" strokeweight="4.5pt" strokecolor="#000000">
                <v:path arrowok="t"/>
              </v:shape>
              <v:shape style="position:absolute;left:989;top:1046;width:9840;height:965" type="#_x0000_t75">
                <v:imagedata r:id="rId292" o:title=""/>
              </v:shape>
            </v:group>
            <w10:wrap type="none"/>
          </v:group>
        </w:pict>
      </w:r>
      <w:r>
        <w:rPr>
          <w:sz w:val="10"/>
          <w:szCs w:val="1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3.000002" w:type="dxa"/>
      </w:tblPr>
      <w:tblGrid/>
      <w:tr>
        <w:trPr>
          <w:trHeight w:val="120" w:hRule="exact"/>
        </w:trPr>
        <w:tc>
          <w:tcPr>
            <w:tcW w:w="10956" w:type="dxa"/>
            <w:gridSpan w:val="3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5774" w:hRule="exact"/>
        </w:trPr>
        <w:tc>
          <w:tcPr>
            <w:tcW w:w="127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single" w:sz="48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19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922" w:right="-20"/>
              <w:jc w:val="left"/>
              <w:rPr>
                <w:rFonts w:ascii="Calibri" w:hAnsi="Calibri" w:cs="Calibri" w:eastAsia="Calibri"/>
                <w:sz w:val="60"/>
                <w:szCs w:val="60"/>
              </w:rPr>
            </w:pPr>
            <w:rPr/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Stru</w:t>
            </w:r>
            <w:r>
              <w:rPr>
                <w:rFonts w:ascii="Calibri" w:hAnsi="Calibri" w:cs="Calibri" w:eastAsia="Calibri"/>
                <w:sz w:val="80"/>
                <w:szCs w:val="80"/>
                <w:spacing w:val="2"/>
                <w:w w:val="100"/>
                <w:b/>
                <w:bCs/>
              </w:rPr>
              <w:t>c</w:t>
            </w:r>
            <w:r>
              <w:rPr>
                <w:rFonts w:ascii="Calibri" w:hAnsi="Calibri" w:cs="Calibri" w:eastAsia="Calibri"/>
                <w:sz w:val="80"/>
                <w:szCs w:val="80"/>
                <w:spacing w:val="-5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80"/>
                <w:szCs w:val="80"/>
                <w:spacing w:val="0"/>
                <w:w w:val="100"/>
                <w:b/>
                <w:bCs/>
              </w:rPr>
              <w:t>ur</w:t>
            </w:r>
            <w:r>
              <w:rPr>
                <w:rFonts w:ascii="Calibri" w:hAnsi="Calibri" w:cs="Calibri" w:eastAsia="Calibri"/>
                <w:sz w:val="80"/>
                <w:szCs w:val="80"/>
                <w:spacing w:val="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48"/>
                <w:szCs w:val="48"/>
                <w:spacing w:val="0"/>
                <w:w w:val="100"/>
                <w:b/>
                <w:bCs/>
              </w:rPr>
              <w:t>:</w:t>
            </w:r>
            <w:r>
              <w:rPr>
                <w:rFonts w:ascii="Calibri" w:hAnsi="Calibri" w:cs="Calibri" w:eastAsia="Calibri"/>
                <w:sz w:val="48"/>
                <w:szCs w:val="48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sho</w:t>
            </w:r>
            <w:r>
              <w:rPr>
                <w:rFonts w:ascii="Calibri" w:hAnsi="Calibri" w:cs="Calibri" w:eastAsia="Calibri"/>
                <w:sz w:val="60"/>
                <w:szCs w:val="60"/>
                <w:spacing w:val="-3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60"/>
                <w:szCs w:val="6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….</w:t>
            </w:r>
            <w:r>
              <w:rPr>
                <w:rFonts w:ascii="Calibri" w:hAnsi="Calibri" w:cs="Calibri" w:eastAsia="Calibri"/>
                <w:sz w:val="60"/>
                <w:szCs w:val="60"/>
                <w:spacing w:val="-3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60"/>
                <w:szCs w:val="6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sh</w:t>
            </w:r>
            <w:r>
              <w:rPr>
                <w:rFonts w:ascii="Calibri" w:hAnsi="Calibri" w:cs="Calibri" w:eastAsia="Calibri"/>
                <w:sz w:val="60"/>
                <w:szCs w:val="60"/>
                <w:spacing w:val="3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60"/>
                <w:szCs w:val="60"/>
                <w:spacing w:val="-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60"/>
                <w:szCs w:val="60"/>
                <w:spacing w:val="5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60"/>
                <w:szCs w:val="6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60"/>
                <w:szCs w:val="60"/>
                <w:spacing w:val="-2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  <w:b/>
                <w:bCs/>
              </w:rPr>
              <w:t>han</w:t>
            </w:r>
            <w:r>
              <w:rPr>
                <w:rFonts w:ascii="Calibri" w:hAnsi="Calibri" w:cs="Calibri" w:eastAsia="Calibri"/>
                <w:sz w:val="60"/>
                <w:szCs w:val="60"/>
                <w:spacing w:val="0"/>
                <w:w w:val="100"/>
              </w:rPr>
            </w:r>
          </w:p>
          <w:p>
            <w:pPr>
              <w:spacing w:before="0" w:after="0" w:line="170" w:lineRule="exact"/>
              <w:jc w:val="left"/>
              <w:rPr>
                <w:sz w:val="17"/>
                <w:szCs w:val="17"/>
              </w:rPr>
            </w:pPr>
            <w:rPr/>
            <w:r>
              <w:rPr>
                <w:sz w:val="17"/>
                <w:szCs w:val="17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4862" w:right="4239"/>
              <w:jc w:val="center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99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99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99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99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8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40" w:lineRule="auto"/>
              <w:ind w:left="4903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7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17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4862" w:right="4014"/>
              <w:jc w:val="center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8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40" w:lineRule="auto"/>
              <w:ind w:left="4903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6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387" w:right="-20"/>
              <w:jc w:val="left"/>
              <w:tabs>
                <w:tab w:pos="3680" w:val="left"/>
              </w:tabs>
              <w:rPr>
                <w:rFonts w:ascii="Calibri" w:hAnsi="Calibri" w:cs="Calibri" w:eastAsia="Calibri"/>
                <w:sz w:val="22"/>
                <w:szCs w:val="22"/>
              </w:rPr>
            </w:pPr>
            <w:rPr/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  <w:b/>
                <w:bCs/>
              </w:rPr>
              <w:t>A</w:t>
              <w:tab/>
            </w:r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20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1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-190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</w:tr>
      <w:tr>
        <w:trPr>
          <w:trHeight w:val="3344" w:hRule="exact"/>
        </w:trPr>
        <w:tc>
          <w:tcPr>
            <w:tcW w:w="127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single" w:sz="48" w:space="0" w:color="000000"/>
              <w:bottom w:val="single" w:sz="48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7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251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mi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3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1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ta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3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2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8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51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3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11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1"/>
                <w:w w:val="100"/>
                <w:b/>
                <w:bCs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0"/>
                <w:w w:val="100"/>
                <w:b/>
                <w:bCs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color w:val="FF0000"/>
                <w:spacing w:val="-7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4"/>
                <w:w w:val="100"/>
                <w:b/>
                <w:bCs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5"/>
                <w:w w:val="100"/>
                <w:b/>
                <w:bCs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-2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6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  <w:b/>
                <w:bCs/>
              </w:rPr>
              <w:t>mi</w:t>
            </w:r>
            <w:r>
              <w:rPr>
                <w:rFonts w:ascii="Calibri" w:hAnsi="Calibri" w:cs="Calibri" w:eastAsia="Calibri"/>
                <w:sz w:val="28"/>
                <w:szCs w:val="28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6425" w:right="-20"/>
              <w:jc w:val="left"/>
              <w:tabs>
                <w:tab w:pos="7120" w:val="left"/>
              </w:tabs>
              <w:rPr>
                <w:rFonts w:ascii="Calibri" w:hAnsi="Calibri" w:cs="Calibri" w:eastAsia="Calibri"/>
                <w:sz w:val="22"/>
                <w:szCs w:val="22"/>
              </w:rPr>
            </w:pPr>
            <w:rPr/>
            <w:r>
              <w:rPr>
                <w:rFonts w:ascii="Calibri" w:hAnsi="Calibri" w:cs="Calibri" w:eastAsia="Calibri"/>
                <w:sz w:val="22"/>
                <w:szCs w:val="22"/>
                <w:spacing w:val="1"/>
                <w:w w:val="100"/>
                <w:b/>
                <w:bCs/>
              </w:rPr>
              <w:t>S</w:t>
            </w:r>
            <w:r>
              <w:rPr>
                <w:rFonts w:ascii="Calibri" w:hAnsi="Calibri" w:cs="Calibri" w:eastAsia="Calibri"/>
                <w:sz w:val="22"/>
                <w:szCs w:val="22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2"/>
                <w:szCs w:val="22"/>
                <w:spacing w:val="-2"/>
                <w:w w:val="100"/>
                <w:b/>
                <w:bCs/>
              </w:rPr>
              <w:t>m</w:t>
            </w:r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  <w:b/>
                <w:bCs/>
              </w:rPr>
              <w:t>i</w:t>
              <w:tab/>
            </w:r>
            <w:r>
              <w:rPr>
                <w:rFonts w:ascii="Calibri" w:hAnsi="Calibri" w:cs="Calibri" w:eastAsia="Calibri"/>
                <w:sz w:val="22"/>
                <w:szCs w:val="22"/>
                <w:spacing w:val="1"/>
                <w:w w:val="100"/>
                <w:b/>
                <w:bCs/>
              </w:rPr>
              <w:t>B</w:t>
            </w:r>
            <w:r>
              <w:rPr>
                <w:rFonts w:ascii="Calibri" w:hAnsi="Calibri" w:cs="Calibri" w:eastAsia="Calibri"/>
                <w:sz w:val="22"/>
                <w:szCs w:val="22"/>
                <w:spacing w:val="1"/>
                <w:w w:val="100"/>
                <w:b/>
                <w:bCs/>
              </w:rPr>
              <w:t>a</w:t>
            </w:r>
            <w:r>
              <w:rPr>
                <w:rFonts w:ascii="Calibri" w:hAnsi="Calibri" w:cs="Calibri" w:eastAsia="Calibri"/>
                <w:sz w:val="22"/>
                <w:szCs w:val="22"/>
                <w:spacing w:val="1"/>
                <w:w w:val="100"/>
                <w:b/>
                <w:bCs/>
              </w:rPr>
              <w:t>d</w:t>
            </w:r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  <w:b/>
                <w:bCs/>
              </w:rPr>
              <w:t>er</w:t>
            </w:r>
            <w:r>
              <w:rPr>
                <w:rFonts w:ascii="Calibri" w:hAnsi="Calibri" w:cs="Calibri" w:eastAsia="Calibri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2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6525" w:hRule="exact"/>
        </w:trPr>
        <w:tc>
          <w:tcPr>
            <w:tcW w:w="127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single" w:sz="48" w:space="0" w:color="000000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6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8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w w:val="99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0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0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,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b,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: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5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8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6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6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0" w:after="0" w:line="341" w:lineRule="exact"/>
              <w:ind w:left="278" w:right="-20"/>
              <w:jc w:val="left"/>
              <w:tabs>
                <w:tab w:pos="4400" w:val="left"/>
                <w:tab w:pos="842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a.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er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5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8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1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er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8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0" w:after="0" w:line="341" w:lineRule="exact"/>
              <w:ind w:left="278" w:right="-20"/>
              <w:jc w:val="left"/>
              <w:tabs>
                <w:tab w:pos="4320" w:val="left"/>
                <w:tab w:pos="842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-3"/>
                <w:w w:val="100"/>
                <w:position w:val="1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er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position w:val="1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7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position w:val="0"/>
              </w:rPr>
            </w:r>
          </w:p>
          <w:p>
            <w:pPr>
              <w:spacing w:before="2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274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w w:val="99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4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5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12"/>
                <w:w w:val="100"/>
                <w:b/>
                <w:bCs/>
                <w:u w:val="thick" w:color="0000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  <w:u w:val="thick" w:color="00000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spacing w:val="5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  <w:b/>
                <w:bCs/>
                <w:u w:val="thick" w:color="000000"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  <w:u w:val="thick" w:color="000000"/>
              </w:rPr>
              <w:t>: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  <w:b/>
                <w:bCs/>
              </w:rPr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4" w:right="-20"/>
              <w:jc w:val="left"/>
              <w:tabs>
                <w:tab w:pos="740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1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-7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(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g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y</w:t>
            </w:r>
            <w:r>
              <w:rPr>
                <w:rFonts w:ascii="Calibri" w:hAnsi="Calibri" w:cs="Calibri" w:eastAsia="Calibri"/>
                <w:sz w:val="28"/>
                <w:szCs w:val="28"/>
                <w:spacing w:val="7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f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9"/>
                <w:w w:val="100"/>
              </w:rPr>
              <w:t>(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4" w:right="-8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1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274" w:right="-20"/>
              <w:jc w:val="left"/>
              <w:tabs>
                <w:tab w:pos="7240" w:val="left"/>
              </w:tabs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K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w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6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(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m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l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h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8"/>
                <w:szCs w:val="28"/>
                <w:spacing w:val="6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d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-8"/>
                <w:w w:val="100"/>
              </w:rPr>
              <w:t> 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b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i</w:t>
            </w:r>
            <w:r>
              <w:rPr>
                <w:rFonts w:ascii="Calibri" w:hAnsi="Calibri" w:cs="Calibri" w:eastAsia="Calibri"/>
                <w:sz w:val="28"/>
                <w:szCs w:val="28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.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ab/>
            </w:r>
            <w:r>
              <w:rPr>
                <w:rFonts w:ascii="Calibri" w:hAnsi="Calibri" w:cs="Calibri" w:eastAsia="Calibri"/>
                <w:sz w:val="28"/>
                <w:szCs w:val="28"/>
                <w:spacing w:val="10"/>
                <w:w w:val="100"/>
              </w:rPr>
              <w:t>(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2"/>
                <w:w w:val="100"/>
              </w:rPr>
              <w:t>o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8"/>
                <w:szCs w:val="28"/>
                <w:spacing w:val="7"/>
                <w:w w:val="100"/>
              </w:rPr>
              <w:t>c</w:t>
            </w:r>
            <w:r>
              <w:rPr>
                <w:rFonts w:ascii="Calibri" w:hAnsi="Calibri" w:cs="Calibri" w:eastAsia="Calibri"/>
                <w:sz w:val="28"/>
                <w:szCs w:val="28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)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  <w:p>
            <w:pPr>
              <w:spacing w:before="6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274" w:right="-20"/>
              <w:jc w:val="left"/>
              <w:rPr>
                <w:rFonts w:ascii="Calibri" w:hAnsi="Calibri" w:cs="Calibri" w:eastAsia="Calibri"/>
                <w:sz w:val="28"/>
                <w:szCs w:val="28"/>
              </w:rPr>
            </w:pPr>
            <w:rPr/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4"/>
                <w:w w:val="100"/>
              </w:rPr>
              <w:t>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  <w:t>………</w:t>
            </w:r>
            <w:r>
              <w:rPr>
                <w:rFonts w:ascii="Calibri" w:hAnsi="Calibri" w:cs="Calibri" w:eastAsia="Calibri"/>
                <w:sz w:val="28"/>
                <w:szCs w:val="28"/>
                <w:spacing w:val="0"/>
                <w:w w:val="100"/>
              </w:rPr>
            </w:r>
          </w:p>
        </w:tc>
        <w:tc>
          <w:tcPr>
            <w:tcW w:w="120" w:type="dxa"/>
            <w:vMerge/>
            <w:tcBorders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  <w:tr>
        <w:trPr>
          <w:trHeight w:val="120" w:hRule="exact"/>
        </w:trPr>
        <w:tc>
          <w:tcPr>
            <w:tcW w:w="127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070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  <w:tc>
          <w:tcPr>
            <w:tcW w:w="120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  <w:shd w:val="clear" w:color="auto" w:fill="000000"/>
          </w:tcPr>
          <w:p>
            <w:pPr/>
            <w:rPr/>
          </w:p>
        </w:tc>
      </w:tr>
    </w:tbl>
    <w:p>
      <w:pPr>
        <w:spacing w:after="0"/>
        <w:sectPr>
          <w:pgSz w:w="11920" w:h="16840"/>
          <w:pgMar w:top="360" w:bottom="280" w:left="360" w:right="360"/>
        </w:sectPr>
      </w:pPr>
      <w:rPr/>
    </w:p>
    <w:p>
      <w:pPr>
        <w:spacing w:before="0" w:after="0" w:line="906" w:lineRule="exact"/>
        <w:ind w:left="2186" w:right="-20"/>
        <w:jc w:val="left"/>
        <w:rPr>
          <w:rFonts w:ascii="Calibri" w:hAnsi="Calibri" w:cs="Calibri" w:eastAsia="Calibri"/>
          <w:sz w:val="60"/>
          <w:szCs w:val="60"/>
        </w:rPr>
      </w:pPr>
      <w:rPr/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</w:t>
      </w:r>
      <w:r>
        <w:rPr>
          <w:rFonts w:ascii="Calibri" w:hAnsi="Calibri" w:cs="Calibri" w:eastAsia="Calibri"/>
          <w:sz w:val="80"/>
          <w:szCs w:val="80"/>
          <w:spacing w:val="3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80"/>
          <w:szCs w:val="8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</w:t>
      </w:r>
      <w:r>
        <w:rPr>
          <w:rFonts w:ascii="Calibri" w:hAnsi="Calibri" w:cs="Calibri" w:eastAsia="Calibri"/>
          <w:sz w:val="80"/>
          <w:szCs w:val="80"/>
          <w:spacing w:val="-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-2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he</w:t>
      </w:r>
      <w:r>
        <w:rPr>
          <w:rFonts w:ascii="Calibri" w:hAnsi="Calibri" w:cs="Calibri" w:eastAsia="Calibri"/>
          <w:sz w:val="60"/>
          <w:szCs w:val="60"/>
          <w:spacing w:val="-2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sh</w:t>
      </w:r>
      <w:r>
        <w:rPr>
          <w:rFonts w:ascii="Calibri" w:hAnsi="Calibri" w:cs="Calibri" w:eastAsia="Calibri"/>
          <w:sz w:val="60"/>
          <w:szCs w:val="60"/>
          <w:spacing w:val="-2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r</w:t>
      </w:r>
      <w:r>
        <w:rPr>
          <w:rFonts w:ascii="Calibri" w:hAnsi="Calibri" w:cs="Calibri" w:eastAsia="Calibri"/>
          <w:sz w:val="60"/>
          <w:szCs w:val="6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est</w:t>
      </w:r>
      <w:r>
        <w:rPr>
          <w:rFonts w:ascii="Calibri" w:hAnsi="Calibri" w:cs="Calibri" w:eastAsia="Calibri"/>
          <w:sz w:val="60"/>
          <w:szCs w:val="60"/>
          <w:spacing w:val="2"/>
          <w:w w:val="100"/>
          <w:b/>
          <w:bCs/>
          <w:position w:val="2"/>
        </w:rPr>
        <w:t>.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.</w:t>
      </w:r>
      <w:r>
        <w:rPr>
          <w:rFonts w:ascii="Calibri" w:hAnsi="Calibri" w:cs="Calibri" w:eastAsia="Calibri"/>
          <w:sz w:val="60"/>
          <w:szCs w:val="60"/>
          <w:spacing w:val="0"/>
          <w:w w:val="100"/>
          <w:position w:val="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20" w:h="16840"/>
          <w:pgMar w:top="980" w:bottom="280" w:left="580" w:right="660"/>
        </w:sectPr>
      </w:pPr>
      <w:rPr/>
    </w:p>
    <w:p>
      <w:pPr>
        <w:spacing w:before="16" w:after="0" w:line="265" w:lineRule="exact"/>
        <w:ind w:right="-20"/>
        <w:jc w:val="right"/>
        <w:rPr>
          <w:rFonts w:ascii="Calibri" w:hAnsi="Calibri" w:cs="Calibri" w:eastAsia="Calibri"/>
          <w:sz w:val="22"/>
          <w:szCs w:val="22"/>
        </w:rPr>
      </w:pPr>
      <w:rPr/>
      <w:r>
        <w:rPr>
          <w:rFonts w:ascii="Calibri" w:hAnsi="Calibri" w:cs="Calibri" w:eastAsia="Calibri"/>
          <w:sz w:val="22"/>
          <w:szCs w:val="22"/>
          <w:spacing w:val="0"/>
          <w:w w:val="100"/>
          <w:b/>
          <w:bCs/>
        </w:rPr>
        <w:t>F</w:t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h</w:t>
      </w:r>
      <w:r>
        <w:rPr>
          <w:rFonts w:ascii="Calibri" w:hAnsi="Calibri" w:cs="Calibri" w:eastAsia="Calibri"/>
          <w:sz w:val="22"/>
          <w:szCs w:val="22"/>
          <w:spacing w:val="-3"/>
          <w:w w:val="100"/>
          <w:b/>
          <w:bCs/>
        </w:rPr>
        <w:t>a</w:t>
      </w:r>
      <w:r>
        <w:rPr>
          <w:rFonts w:ascii="Calibri" w:hAnsi="Calibri" w:cs="Calibri" w:eastAsia="Calibri"/>
          <w:sz w:val="22"/>
          <w:szCs w:val="22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2"/>
          <w:szCs w:val="22"/>
          <w:spacing w:val="0"/>
          <w:w w:val="100"/>
        </w:rPr>
      </w:r>
    </w:p>
    <w:p>
      <w:pPr>
        <w:spacing w:before="16" w:after="0" w:line="265" w:lineRule="exact"/>
        <w:ind w:right="-73"/>
        <w:jc w:val="left"/>
        <w:rPr>
          <w:rFonts w:ascii="Calibri" w:hAnsi="Calibri" w:cs="Calibri" w:eastAsia="Calibri"/>
          <w:sz w:val="22"/>
          <w:szCs w:val="22"/>
        </w:rPr>
      </w:pPr>
      <w:rPr/>
      <w:r>
        <w:rPr/>
        <w:br w:type="column"/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2"/>
          <w:szCs w:val="22"/>
          <w:spacing w:val="-2"/>
          <w:w w:val="100"/>
          <w:b/>
          <w:bCs/>
        </w:rPr>
        <w:t>m</w:t>
      </w:r>
      <w:r>
        <w:rPr>
          <w:rFonts w:ascii="Calibri" w:hAnsi="Calibri" w:cs="Calibri" w:eastAsia="Calibri"/>
          <w:sz w:val="22"/>
          <w:szCs w:val="22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2"/>
          <w:szCs w:val="22"/>
          <w:spacing w:val="0"/>
          <w:w w:val="100"/>
        </w:rPr>
      </w:r>
    </w:p>
    <w:p>
      <w:pPr>
        <w:spacing w:before="16" w:after="0" w:line="265" w:lineRule="exact"/>
        <w:ind w:right="-20"/>
        <w:jc w:val="left"/>
        <w:rPr>
          <w:rFonts w:ascii="Calibri" w:hAnsi="Calibri" w:cs="Calibri" w:eastAsia="Calibri"/>
          <w:sz w:val="22"/>
          <w:szCs w:val="22"/>
        </w:rPr>
      </w:pPr>
      <w:rPr/>
      <w:r>
        <w:rPr/>
        <w:br w:type="column"/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B</w:t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2"/>
          <w:szCs w:val="22"/>
          <w:spacing w:val="1"/>
          <w:w w:val="100"/>
          <w:b/>
          <w:bCs/>
        </w:rPr>
        <w:t>d</w:t>
      </w:r>
      <w:r>
        <w:rPr>
          <w:rFonts w:ascii="Calibri" w:hAnsi="Calibri" w:cs="Calibri" w:eastAsia="Calibri"/>
          <w:sz w:val="22"/>
          <w:szCs w:val="22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2"/>
          <w:szCs w:val="22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580" w:right="660"/>
          <w:cols w:num="3" w:equalWidth="0">
            <w:col w:w="4018" w:space="919"/>
            <w:col w:w="448" w:space="402"/>
            <w:col w:w="4893"/>
          </w:cols>
        </w:sectPr>
      </w:pPr>
      <w:rPr/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/>
        <w:pict>
          <v:group style="position:absolute;margin-left:21.75pt;margin-top:21.749983pt;width:551.944pt;height:798.636pt;mso-position-horizontal-relative:page;mso-position-vertical-relative:page;z-index:-5630" coordorigin="435,435" coordsize="11039,15973">
            <v:shape style="position:absolute;left:552;top:7286;width:10330;height:4416" type="#_x0000_t75">
              <v:imagedata r:id="rId293" o:title=""/>
            </v:shape>
            <v:shape style="position:absolute;left:552;top:12110;width:10910;height:3274" type="#_x0000_t75">
              <v:imagedata r:id="rId294" o:title=""/>
            </v:shape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54.5pt;margin-top:39.349983pt;width:501pt;height:64.5pt;mso-position-horizontal-relative:page;mso-position-vertical-relative:page;z-index:-5629" coordorigin="1090,787" coordsize="10020,1290">
            <v:group style="position:absolute;left:1135;top:832;width:9930;height:1200" coordorigin="1135,832" coordsize="9930,1200">
              <v:shape style="position:absolute;left:1135;top:832;width:9930;height:1200" coordorigin="1135,832" coordsize="9930,1200" path="m1135,2032l11065,2032,11065,832,1135,832,1135,2032e" filled="t" fillcolor="#B8CDE4" stroked="f">
                <v:path arrowok="t"/>
                <v:fill/>
              </v:shape>
            </v:group>
            <v:group style="position:absolute;left:1135;top:832;width:9930;height:1200" coordorigin="1135,832" coordsize="9930,1200">
              <v:shape style="position:absolute;left:1135;top:832;width:9930;height:1200" coordorigin="1135,832" coordsize="9930,1200" path="m1135,2032l11065,2032,11065,832,1135,832,1135,2032xe" filled="f" stroked="t" strokeweight="4.5pt" strokecolor="#000000">
                <v:path arrowok="t"/>
              </v:shape>
              <v:shape style="position:absolute;left:1181;top:950;width:9840;height:965" type="#_x0000_t75">
                <v:imagedata r:id="rId295" o:title=""/>
              </v:shape>
            </v:group>
            <w10:wrap type="none"/>
          </v:group>
        </w:pict>
      </w:r>
      <w:r>
        <w:rPr>
          <w:sz w:val="18"/>
          <w:szCs w:val="18"/>
        </w:rPr>
      </w:r>
    </w:p>
    <w:p>
      <w:pPr>
        <w:spacing w:before="2" w:after="0" w:line="336" w:lineRule="exact"/>
        <w:ind w:left="2719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52.024994pt;margin-top:26.095078pt;width:309.95pt;height:26.7pt;mso-position-horizontal-relative:page;mso-position-vertical-relative:paragraph;z-index:-5631" coordorigin="3040,522" coordsize="6199,534">
            <v:group style="position:absolute;left:3048;top:529;width:6184;height:519" coordorigin="3048,529" coordsize="6184,519">
              <v:shape style="position:absolute;left:3048;top:529;width:6184;height:519" coordorigin="3048,529" coordsize="6184,519" path="m3048,1048l9232,1048,9232,529,3048,529,3048,1048e" filled="t" fillcolor="#FFFF00" stroked="f">
                <v:path arrowok="t"/>
                <v:fill/>
              </v:shape>
            </v:group>
            <v:group style="position:absolute;left:3048;top:529;width:6184;height:519" coordorigin="3048,529" coordsize="6184,519">
              <v:shape style="position:absolute;left:3048;top:529;width:6184;height:519" coordorigin="3048,529" coordsize="6184,519" path="m3048,1048l9232,1048,9232,529,3048,529,3048,1048xe" filled="f" stroked="t" strokeweight=".75pt" strokecolor="#000000">
                <v:path arrowok="t"/>
              </v:shape>
              <v:shape style="position:absolute;left:3053;top:607;width:6173;height:360" type="#_x0000_t75">
                <v:imagedata r:id="rId296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mi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,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he</w:t>
      </w:r>
      <w:r>
        <w:rPr>
          <w:rFonts w:ascii="Calibri" w:hAnsi="Calibri" w:cs="Calibri" w:eastAsia="Calibri"/>
          <w:sz w:val="28"/>
          <w:szCs w:val="28"/>
          <w:color w:val="FF0000"/>
          <w:spacing w:val="-3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" w:after="0" w:line="336" w:lineRule="exact"/>
        <w:ind w:left="267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51.899994pt;margin-top:-206.149918pt;width:310.2pt;height:198.93pt;mso-position-horizontal-relative:page;mso-position-vertical-relative:paragraph;z-index:-5632" coordorigin="3038,-4123" coordsize="6204,3979">
            <v:shape style="position:absolute;left:5069;top:-3923;width:2046;height:2946" type="#_x0000_t75">
              <v:imagedata r:id="rId297" o:title=""/>
            </v:shape>
            <v:shape style="position:absolute;left:3263;top:-4123;width:2077;height:3160" type="#_x0000_t75">
              <v:imagedata r:id="rId298" o:title=""/>
            </v:shape>
            <v:shape style="position:absolute;left:6144;top:-1053;width:965;height:514" type="#_x0000_t75">
              <v:imagedata r:id="rId299" o:title=""/>
            </v:shape>
            <v:shape style="position:absolute;left:5347;top:-1053;width:782;height:437" type="#_x0000_t75">
              <v:imagedata r:id="rId300" o:title=""/>
            </v:shape>
            <v:shape style="position:absolute;left:3864;top:-1053;width:898;height:514" type="#_x0000_t75">
              <v:imagedata r:id="rId301" o:title=""/>
            </v:shape>
            <v:group style="position:absolute;left:3048;top:-673;width:6184;height:519" coordorigin="3048,-673" coordsize="6184,519">
              <v:shape style="position:absolute;left:3048;top:-673;width:6184;height:519" coordorigin="3048,-673" coordsize="6184,519" path="m3048,-154l9232,-154,9232,-673,3048,-673,3048,-154e" filled="t" fillcolor="#FFFF00" stroked="f">
                <v:path arrowok="t"/>
                <v:fill/>
              </v:shape>
            </v:group>
            <v:group style="position:absolute;left:3048;top:-673;width:6184;height:519" coordorigin="3048,-673" coordsize="6184,519">
              <v:shape style="position:absolute;left:3048;top:-673;width:6184;height:519" coordorigin="3048,-673" coordsize="6184,519" path="m3048,-154l9232,-154,9232,-673,3048,-673,3048,-154xe" filled="f" stroked="t" strokeweight=".75pt" strokecolor="#000000">
                <v:path arrowok="t"/>
              </v:shape>
              <v:shape style="position:absolute;left:3053;top:-593;width:6173;height:360" type="#_x0000_t75">
                <v:imagedata r:id="rId302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,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ut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he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  <w:u w:val="thick" w:color="FF0000"/>
        </w:rPr>
        <w:t>f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4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auto"/>
        <w:ind w:left="11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b,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6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e……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,</w:t>
      </w:r>
      <w:r>
        <w:rPr>
          <w:rFonts w:ascii="Calibri" w:hAnsi="Calibri" w:cs="Calibri" w:eastAsia="Calibri"/>
          <w:sz w:val="28"/>
          <w:szCs w:val="28"/>
          <w:spacing w:val="-1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41" w:lineRule="exact"/>
        <w:ind w:left="836" w:right="-20"/>
        <w:jc w:val="left"/>
        <w:tabs>
          <w:tab w:pos="4660" w:val="left"/>
          <w:tab w:pos="87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5"/>
          <w:w w:val="100"/>
          <w:position w:val="1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0"/>
        </w:rPr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" w:after="0" w:line="240" w:lineRule="auto"/>
        <w:ind w:left="836" w:right="-20"/>
        <w:jc w:val="left"/>
        <w:tabs>
          <w:tab w:pos="4740" w:val="left"/>
          <w:tab w:pos="87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a.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………….</w:t>
      </w:r>
      <w:r>
        <w:rPr>
          <w:rFonts w:ascii="Calibri" w:hAnsi="Calibri" w:cs="Calibri" w:eastAsia="Calibri"/>
          <w:sz w:val="28"/>
          <w:szCs w:val="28"/>
          <w:spacing w:val="-1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41" w:lineRule="exact"/>
        <w:ind w:left="836" w:right="-20"/>
        <w:jc w:val="left"/>
        <w:tabs>
          <w:tab w:pos="4820" w:val="left"/>
          <w:tab w:pos="88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y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  <w:position w:val="1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y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er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  <w:position w:val="1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y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  <w:position w:val="1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  <w:position w:val="1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position w:val="1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28"/>
          <w:szCs w:val="28"/>
          <w:spacing w:val="7"/>
          <w:w w:val="100"/>
          <w:position w:val="1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4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We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2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x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336" w:lineRule="exact"/>
        <w:ind w:left="836" w:right="-20"/>
        <w:jc w:val="left"/>
        <w:tabs>
          <w:tab w:pos="4820" w:val="left"/>
          <w:tab w:pos="90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auto"/>
        <w:ind w:left="11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tabs>
          <w:tab w:pos="91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1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tabs>
          <w:tab w:pos="91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g)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1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580" w:right="660"/>
        </w:sectPr>
      </w:pPr>
      <w:rPr/>
    </w:p>
    <w:p>
      <w:pPr>
        <w:spacing w:before="0" w:after="0" w:line="659" w:lineRule="exact"/>
        <w:ind w:left="2843" w:right="-20"/>
        <w:jc w:val="left"/>
        <w:rPr>
          <w:rFonts w:ascii="Calibri" w:hAnsi="Calibri" w:cs="Calibri" w:eastAsia="Calibri"/>
          <w:sz w:val="56"/>
          <w:szCs w:val="56"/>
        </w:rPr>
      </w:pPr>
      <w:rPr/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-4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56"/>
          <w:szCs w:val="56"/>
          <w:color w:val="FF0000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56"/>
          <w:szCs w:val="56"/>
          <w:color w:val="FF0000"/>
          <w:spacing w:val="2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e:</w:t>
      </w:r>
      <w:r>
        <w:rPr>
          <w:rFonts w:ascii="Calibri" w:hAnsi="Calibri" w:cs="Calibri" w:eastAsia="Calibri"/>
          <w:sz w:val="56"/>
          <w:szCs w:val="56"/>
          <w:color w:val="FF000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56"/>
          <w:szCs w:val="56"/>
          <w:color w:val="00AF50"/>
          <w:spacing w:val="-4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dve</w:t>
      </w:r>
      <w:r>
        <w:rPr>
          <w:rFonts w:ascii="Calibri" w:hAnsi="Calibri" w:cs="Calibri" w:eastAsia="Calibri"/>
          <w:sz w:val="56"/>
          <w:szCs w:val="56"/>
          <w:color w:val="00AF50"/>
          <w:spacing w:val="-3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56"/>
          <w:szCs w:val="56"/>
          <w:color w:val="00AF50"/>
          <w:spacing w:val="0"/>
          <w:w w:val="100"/>
          <w:b/>
          <w:bCs/>
          <w:position w:val="1"/>
        </w:rPr>
        <w:t>bs</w:t>
      </w:r>
      <w:r>
        <w:rPr>
          <w:rFonts w:ascii="Calibri" w:hAnsi="Calibri" w:cs="Calibri" w:eastAsia="Calibri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20.499168pt;height:90pt;mso-position-horizontal-relative:char;mso-position-vertical-relative:line" type="#_x0000_t75">
            <v:imagedata r:id="rId30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336" w:lineRule="exact"/>
        <w:ind w:left="197" w:right="-20"/>
        <w:jc w:val="left"/>
        <w:tabs>
          <w:tab w:pos="3440" w:val="left"/>
          <w:tab w:pos="69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/>
        <w:pict>
          <v:shape style="position:absolute;margin-left:226.550003pt;margin-top:-112.0299pt;width:126.157165pt;height:103.52250pt;mso-position-horizontal-relative:page;mso-position-vertical-relative:paragraph;z-index:-5626" type="#_x0000_t75">
            <v:imagedata r:id="rId304" o:title=""/>
          </v:shape>
        </w:pict>
      </w:r>
      <w:r>
        <w:rPr/>
        <w:pict>
          <v:shape style="position:absolute;margin-left:394.75pt;margin-top:-94.979897pt;width:140.367188pt;height:73.935pt;mso-position-horizontal-relative:page;mso-position-vertical-relative:paragraph;z-index:-5625" type="#_x0000_t75">
            <v:imagedata r:id="rId305" o:title=""/>
          </v:shape>
        </w:pict>
      </w:r>
      <w:r>
        <w:rPr/>
        <w:pict>
          <v:group style="position:absolute;margin-left:44.200001pt;margin-top:-7.2299pt;width:156.65pt;height:31.45pt;mso-position-horizontal-relative:page;mso-position-vertical-relative:paragraph;z-index:-5624" coordorigin="884,-145" coordsize="3133,629">
            <v:group style="position:absolute;left:944;top:-85;width:3013;height:509" coordorigin="944,-85" coordsize="3013,509">
              <v:shape style="position:absolute;left:944;top:-85;width:3013;height:509" coordorigin="944,-85" coordsize="3013,509" path="m944,424l3957,424,3957,-85,944,-85,944,424e" filled="t" fillcolor="#FFC000" stroked="f">
                <v:path arrowok="t"/>
                <v:fill/>
              </v:shape>
            </v:group>
            <v:group style="position:absolute;left:944;top:-85;width:3013;height:509" coordorigin="944,-85" coordsize="3013,509">
              <v:shape style="position:absolute;left:944;top:-85;width:3013;height:509" coordorigin="944,-85" coordsize="3013,509" path="m944,424l3957,424,3957,-85,944,-85,944,424xe" filled="f" stroked="t" strokeweight="2.25pt" strokecolor="#000000">
                <v:path arrowok="t"/>
              </v:shape>
              <v:shape style="position:absolute;left:965;top:8;width:2971;height:322" type="#_x0000_t75">
                <v:imagedata r:id="rId306" o:title=""/>
              </v:shape>
            </v:group>
            <v:group style="position:absolute;left:2078;top:303;width:787;height:2" coordorigin="2078,303" coordsize="787,2">
              <v:shape style="position:absolute;left:2078;top:303;width:787;height:2" coordorigin="2078,303" coordsize="787,0" path="m2078,303l2866,303e" filled="f" stroked="t" strokeweight="1.3pt" strokecolor="#000000">
                <v:path arrowok="t"/>
              </v:shape>
            </v:group>
            <v:group style="position:absolute;left:2834;top:8;width:1031;height:311" coordorigin="2834,8" coordsize="1031,311">
              <v:shape style="position:absolute;left:2834;top:8;width:1031;height:311" coordorigin="2834,8" coordsize="1031,311" path="m2834,164l2875,103,2933,72,3014,46,3078,32,3149,21,3226,13,3307,9,3349,8,3392,9,3473,13,3550,21,3621,32,3685,46,3766,72,3824,103,3863,151,3865,164,3863,177,3824,224,3766,256,3685,282,3621,296,3550,307,3473,315,3392,319,3349,319,3307,319,3226,315,3149,307,3078,296,3014,282,2933,256,2875,224,2836,177,2834,164xe" filled="f" stroked="t" strokeweight=".7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7.625pt;margin-top:-5.3549pt;width:168pt;height:27.7pt;mso-position-horizontal-relative:page;mso-position-vertical-relative:paragraph;z-index:-5623" coordorigin="4153,-107" coordsize="3360,554">
            <v:group style="position:absolute;left:4175;top:-85;width:3315;height:509" coordorigin="4175,-85" coordsize="3315,509">
              <v:shape style="position:absolute;left:4175;top:-85;width:3315;height:509" coordorigin="4175,-85" coordsize="3315,509" path="m4175,424l7490,424,7490,-85,4175,-85,4175,424e" filled="t" fillcolor="#FFFF00" stroked="f">
                <v:path arrowok="t"/>
                <v:fill/>
              </v:shape>
            </v:group>
            <v:group style="position:absolute;left:4175;top:-85;width:3315;height:509" coordorigin="4175,-85" coordsize="3315,509">
              <v:shape style="position:absolute;left:4175;top:-85;width:3315;height:509" coordorigin="4175,-85" coordsize="3315,509" path="m4175,424l7490,424,7490,-85,4175,-85,4175,424xe" filled="f" stroked="t" strokeweight="2.25pt" strokecolor="#000000">
                <v:path arrowok="t"/>
              </v:shape>
              <v:shape style="position:absolute;left:4195;top:8;width:3274;height:322" type="#_x0000_t75">
                <v:imagedata r:id="rId307" o:title=""/>
              </v:shape>
            </v:group>
            <v:group style="position:absolute;left:5472;top:303;width:806;height:2" coordorigin="5472,303" coordsize="806,2">
              <v:shape style="position:absolute;left:5472;top:303;width:806;height:2" coordorigin="5472,303" coordsize="806,0" path="m5472,303l6278,303e" filled="f" stroked="t" strokeweight="1.3pt" strokecolor="#000000">
                <v:path arrowok="t"/>
              </v:shape>
            </v:group>
            <v:group style="position:absolute;left:6258;top:8;width:1031;height:311" coordorigin="6258,8" coordsize="1031,311">
              <v:shape style="position:absolute;left:6258;top:8;width:1031;height:311" coordorigin="6258,8" coordsize="1031,311" path="m6258,164l6299,103,6357,72,6438,46,6502,32,6573,21,6650,13,6731,9,6773,8,6816,9,6897,13,6974,21,7045,32,7109,46,7190,72,7248,103,7287,151,7289,164,7287,177,7248,224,7190,256,7109,282,7045,296,6974,307,6897,315,6816,319,6773,319,6731,319,6650,315,6573,307,6502,296,6438,282,6357,256,6299,224,6260,177,6258,164xe" filled="f" stroked="t" strokeweight=".7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81.174988pt;margin-top:-5.3549pt;width:168.0pt;height:27.7pt;mso-position-horizontal-relative:page;mso-position-vertical-relative:paragraph;z-index:-5622" coordorigin="7623,-107" coordsize="3360,554">
            <v:group style="position:absolute;left:7646;top:-85;width:3315;height:509" coordorigin="7646,-85" coordsize="3315,509">
              <v:shape style="position:absolute;left:7646;top:-85;width:3315;height:509" coordorigin="7646,-85" coordsize="3315,509" path="m7646,424l10961,424,10961,-85,7646,-85,7646,424e" filled="t" fillcolor="#92D050" stroked="f">
                <v:path arrowok="t"/>
                <v:fill/>
              </v:shape>
            </v:group>
            <v:group style="position:absolute;left:7646;top:-85;width:3315;height:509" coordorigin="7646,-85" coordsize="3315,509">
              <v:shape style="position:absolute;left:7646;top:-85;width:3315;height:509" coordorigin="7646,-85" coordsize="3315,509" path="m7646,424l10961,424,10961,-85,7646,-85,7646,424xe" filled="f" stroked="t" strokeweight="2.25pt" strokecolor="#000000">
                <v:path arrowok="t"/>
              </v:shape>
              <v:shape style="position:absolute;left:7670;top:8;width:3269;height:322" type="#_x0000_t75">
                <v:imagedata r:id="rId308" o:title=""/>
              </v:shape>
            </v:group>
            <v:group style="position:absolute;left:9144;top:303;width:658;height:2" coordorigin="9144,303" coordsize="658,2">
              <v:shape style="position:absolute;left:9144;top:303;width:658;height:2" coordorigin="9144,303" coordsize="658,0" path="m9144,303l9802,303e" filled="f" stroked="t" strokeweight="1.3pt" strokecolor="#000000">
                <v:path arrowok="t"/>
              </v:shape>
            </v:group>
            <v:group style="position:absolute;left:9779;top:8;width:1031;height:311" coordorigin="9779,8" coordsize="1031,311">
              <v:shape style="position:absolute;left:9779;top:8;width:1031;height:311" coordorigin="9779,8" coordsize="1031,311" path="m9779,164l9820,103,9878,72,9959,46,10023,32,10094,21,10171,13,10252,9,10294,8,10337,9,10418,13,10495,21,10566,32,10630,46,10711,72,10769,103,10808,151,10810,164,10808,177,10769,224,10711,256,10630,282,10566,296,10495,307,10418,315,10337,319,10294,319,10252,319,10171,315,10094,307,10023,296,9959,282,9878,256,9820,224,9781,177,9779,164xe" filled="f" stroked="t" strokeweight=".75pt" strokecolor="#FF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ks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ks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20" w:h="16840"/>
          <w:pgMar w:top="1100" w:bottom="280" w:left="960" w:right="1080"/>
        </w:sectPr>
      </w:pPr>
      <w:rPr/>
    </w:p>
    <w:p>
      <w:pPr>
        <w:spacing w:before="17" w:after="0" w:line="240" w:lineRule="auto"/>
        <w:ind w:left="841" w:right="-76"/>
        <w:jc w:val="left"/>
        <w:rPr>
          <w:rFonts w:ascii="Verdana" w:hAnsi="Verdana" w:cs="Verdana" w:eastAsia="Verdana"/>
          <w:sz w:val="24"/>
          <w:szCs w:val="24"/>
        </w:rPr>
      </w:pPr>
      <w:rPr/>
      <w:r>
        <w:rPr>
          <w:rFonts w:ascii="Verdana" w:hAnsi="Verdana" w:cs="Verdana" w:eastAsia="Verdana"/>
          <w:sz w:val="24"/>
          <w:szCs w:val="24"/>
          <w:spacing w:val="2"/>
          <w:w w:val="100"/>
        </w:rPr>
        <w:t>E</w:t>
      </w:r>
      <w:r>
        <w:rPr>
          <w:rFonts w:ascii="Verdana" w:hAnsi="Verdana" w:cs="Verdana" w:eastAsia="Verdana"/>
          <w:sz w:val="24"/>
          <w:szCs w:val="24"/>
          <w:spacing w:val="2"/>
          <w:w w:val="100"/>
        </w:rPr>
        <w:t>x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a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m</w:t>
      </w:r>
      <w:r>
        <w:rPr>
          <w:rFonts w:ascii="Verdana" w:hAnsi="Verdana" w:cs="Verdana" w:eastAsia="Verdana"/>
          <w:sz w:val="24"/>
          <w:szCs w:val="24"/>
          <w:spacing w:val="-6"/>
          <w:w w:val="100"/>
        </w:rPr>
        <w:t>p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l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e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:</w:t>
      </w:r>
    </w:p>
    <w:p>
      <w:pPr>
        <w:spacing w:before="0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83" w:lineRule="exact"/>
        <w:ind w:right="-20"/>
        <w:jc w:val="left"/>
        <w:rPr>
          <w:rFonts w:ascii="Verdana" w:hAnsi="Verdana" w:cs="Verdana" w:eastAsia="Verdana"/>
          <w:sz w:val="24"/>
          <w:szCs w:val="24"/>
        </w:rPr>
      </w:pPr>
      <w:rPr/>
      <w:r>
        <w:rPr/>
        <w:pict>
          <v:group style="position:absolute;margin-left:429.100006pt;margin-top:-.255569pt;width:51.55pt;height:15.55pt;mso-position-horizontal-relative:page;mso-position-vertical-relative:paragraph;z-index:-5621" coordorigin="8582,-5" coordsize="1031,311">
            <v:shape style="position:absolute;left:8582;top:-5;width:1031;height:311" coordorigin="8582,-5" coordsize="1031,311" path="m8582,150l8623,90,8681,59,8762,32,8826,18,8897,7,8974,-1,9055,-5,9098,-5,9140,-5,9221,-1,9298,7,9369,18,9433,32,9514,59,9572,90,9611,138,9613,150,9611,163,9572,211,9514,242,9433,268,9369,283,9298,294,9221,301,9140,305,9098,306,9055,305,8974,301,8897,294,8826,283,8762,268,8681,242,8623,211,8584,163,8582,150xe" filled="f" stroked="t" strokeweight=".75pt" strokecolor="#FF0000">
              <v:path arrowok="t"/>
            </v:shape>
          </v:group>
          <w10:wrap type="none"/>
        </w:pict>
      </w:r>
      <w:r>
        <w:rPr>
          <w:rFonts w:ascii="Verdana" w:hAnsi="Verdana" w:cs="Verdana" w:eastAsia="Verdana"/>
          <w:sz w:val="24"/>
          <w:szCs w:val="24"/>
          <w:spacing w:val="-1"/>
          <w:w w:val="100"/>
          <w:position w:val="-2"/>
        </w:rPr>
        <w:t>M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a</w:t>
      </w:r>
      <w:r>
        <w:rPr>
          <w:rFonts w:ascii="Verdana" w:hAnsi="Verdana" w:cs="Verdana" w:eastAsia="Verdana"/>
          <w:sz w:val="24"/>
          <w:szCs w:val="24"/>
          <w:spacing w:val="1"/>
          <w:w w:val="100"/>
          <w:position w:val="-2"/>
        </w:rPr>
        <w:t>h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a</w:t>
      </w:r>
      <w:r>
        <w:rPr>
          <w:rFonts w:ascii="Verdana" w:hAnsi="Verdana" w:cs="Verdana" w:eastAsia="Verdana"/>
          <w:sz w:val="24"/>
          <w:szCs w:val="24"/>
          <w:spacing w:val="-4"/>
          <w:w w:val="100"/>
          <w:position w:val="-2"/>
        </w:rPr>
        <w:t> </w:t>
      </w:r>
      <w:r>
        <w:rPr>
          <w:rFonts w:ascii="Verdana" w:hAnsi="Verdana" w:cs="Verdana" w:eastAsia="Verdana"/>
          <w:sz w:val="24"/>
          <w:szCs w:val="24"/>
          <w:spacing w:val="-2"/>
          <w:w w:val="100"/>
          <w:u w:val="single" w:color="000000"/>
          <w:position w:val="-2"/>
        </w:rPr>
        <w:t>r</w:t>
      </w:r>
      <w:r>
        <w:rPr>
          <w:rFonts w:ascii="Verdana" w:hAnsi="Verdana" w:cs="Verdana" w:eastAsia="Verdana"/>
          <w:sz w:val="24"/>
          <w:szCs w:val="24"/>
          <w:spacing w:val="-2"/>
          <w:w w:val="100"/>
          <w:u w:val="single" w:color="000000"/>
          <w:position w:val="-2"/>
        </w:rPr>
      </w:r>
      <w:r>
        <w:rPr>
          <w:rFonts w:ascii="Verdana" w:hAnsi="Verdana" w:cs="Verdana" w:eastAsia="Verdana"/>
          <w:sz w:val="24"/>
          <w:szCs w:val="24"/>
          <w:spacing w:val="1"/>
          <w:w w:val="100"/>
          <w:u w:val="single" w:color="000000"/>
          <w:position w:val="-2"/>
        </w:rPr>
        <w:t>e</w:t>
      </w:r>
      <w:r>
        <w:rPr>
          <w:rFonts w:ascii="Verdana" w:hAnsi="Verdana" w:cs="Verdana" w:eastAsia="Verdana"/>
          <w:sz w:val="24"/>
          <w:szCs w:val="24"/>
          <w:spacing w:val="1"/>
          <w:w w:val="100"/>
          <w:u w:val="single" w:color="000000"/>
          <w:position w:val="-2"/>
        </w:rPr>
      </w:r>
      <w:r>
        <w:rPr>
          <w:rFonts w:ascii="Verdana" w:hAnsi="Verdana" w:cs="Verdana" w:eastAsia="Verdana"/>
          <w:sz w:val="24"/>
          <w:szCs w:val="24"/>
          <w:spacing w:val="0"/>
          <w:w w:val="100"/>
          <w:u w:val="single" w:color="000000"/>
          <w:position w:val="-2"/>
        </w:rPr>
        <w:t>a</w:t>
      </w:r>
      <w:r>
        <w:rPr>
          <w:rFonts w:ascii="Verdana" w:hAnsi="Verdana" w:cs="Verdana" w:eastAsia="Verdana"/>
          <w:sz w:val="24"/>
          <w:szCs w:val="24"/>
          <w:spacing w:val="-1"/>
          <w:w w:val="100"/>
          <w:u w:val="single" w:color="000000"/>
          <w:position w:val="-2"/>
        </w:rPr>
        <w:t>d</w:t>
      </w:r>
      <w:r>
        <w:rPr>
          <w:rFonts w:ascii="Verdana" w:hAnsi="Verdana" w:cs="Verdana" w:eastAsia="Verdana"/>
          <w:sz w:val="24"/>
          <w:szCs w:val="24"/>
          <w:spacing w:val="-1"/>
          <w:w w:val="100"/>
          <w:u w:val="single" w:color="000000"/>
          <w:position w:val="-2"/>
        </w:rPr>
      </w:r>
      <w:r>
        <w:rPr>
          <w:rFonts w:ascii="Verdana" w:hAnsi="Verdana" w:cs="Verdana" w:eastAsia="Verdana"/>
          <w:sz w:val="24"/>
          <w:szCs w:val="24"/>
          <w:spacing w:val="0"/>
          <w:w w:val="100"/>
          <w:u w:val="single" w:color="000000"/>
          <w:position w:val="-2"/>
        </w:rPr>
        <w:t>s</w:t>
      </w:r>
      <w:r>
        <w:rPr>
          <w:rFonts w:ascii="Verdana" w:hAnsi="Verdana" w:cs="Verdana" w:eastAsia="Verdana"/>
          <w:sz w:val="24"/>
          <w:szCs w:val="24"/>
          <w:spacing w:val="-5"/>
          <w:w w:val="100"/>
          <w:position w:val="-2"/>
        </w:rPr>
        <w:t> </w:t>
      </w:r>
      <w:r>
        <w:rPr>
          <w:rFonts w:ascii="Verdana" w:hAnsi="Verdana" w:cs="Verdana" w:eastAsia="Verdana"/>
          <w:sz w:val="24"/>
          <w:szCs w:val="24"/>
          <w:spacing w:val="1"/>
          <w:w w:val="100"/>
          <w:position w:val="-2"/>
        </w:rPr>
        <w:t>t</w:t>
      </w:r>
      <w:r>
        <w:rPr>
          <w:rFonts w:ascii="Verdana" w:hAnsi="Verdana" w:cs="Verdana" w:eastAsia="Verdana"/>
          <w:sz w:val="24"/>
          <w:szCs w:val="24"/>
          <w:spacing w:val="-3"/>
          <w:w w:val="100"/>
          <w:position w:val="-2"/>
        </w:rPr>
        <w:t>h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e</w:t>
      </w:r>
      <w:r>
        <w:rPr>
          <w:rFonts w:ascii="Verdana" w:hAnsi="Verdana" w:cs="Verdana" w:eastAsia="Verdana"/>
          <w:sz w:val="24"/>
          <w:szCs w:val="24"/>
          <w:spacing w:val="-1"/>
          <w:w w:val="100"/>
          <w:position w:val="-2"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  <w:position w:val="-2"/>
        </w:rPr>
        <w:t>b</w:t>
      </w:r>
      <w:r>
        <w:rPr>
          <w:rFonts w:ascii="Verdana" w:hAnsi="Verdana" w:cs="Verdana" w:eastAsia="Verdana"/>
          <w:sz w:val="24"/>
          <w:szCs w:val="24"/>
          <w:spacing w:val="-2"/>
          <w:w w:val="100"/>
          <w:position w:val="-2"/>
        </w:rPr>
        <w:t>o</w:t>
      </w:r>
      <w:r>
        <w:rPr>
          <w:rFonts w:ascii="Verdana" w:hAnsi="Verdana" w:cs="Verdana" w:eastAsia="Verdana"/>
          <w:sz w:val="24"/>
          <w:szCs w:val="24"/>
          <w:spacing w:val="-2"/>
          <w:w w:val="100"/>
          <w:position w:val="-2"/>
        </w:rPr>
        <w:t>o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k</w:t>
      </w:r>
      <w:r>
        <w:rPr>
          <w:rFonts w:ascii="Verdana" w:hAnsi="Verdana" w:cs="Verdana" w:eastAsia="Verdana"/>
          <w:sz w:val="24"/>
          <w:szCs w:val="24"/>
          <w:spacing w:val="-1"/>
          <w:w w:val="100"/>
          <w:position w:val="-2"/>
        </w:rPr>
        <w:t> </w:t>
      </w:r>
      <w:r>
        <w:rPr>
          <w:rFonts w:ascii="Verdana" w:hAnsi="Verdana" w:cs="Verdana" w:eastAsia="Verdana"/>
          <w:sz w:val="24"/>
          <w:szCs w:val="24"/>
          <w:spacing w:val="-3"/>
          <w:w w:val="100"/>
          <w:position w:val="-2"/>
        </w:rPr>
        <w:t>v</w:t>
      </w:r>
      <w:r>
        <w:rPr>
          <w:rFonts w:ascii="Verdana" w:hAnsi="Verdana" w:cs="Verdana" w:eastAsia="Verdana"/>
          <w:sz w:val="24"/>
          <w:szCs w:val="24"/>
          <w:spacing w:val="1"/>
          <w:w w:val="100"/>
          <w:position w:val="-2"/>
        </w:rPr>
        <w:t>e</w:t>
      </w:r>
      <w:r>
        <w:rPr>
          <w:rFonts w:ascii="Verdana" w:hAnsi="Verdana" w:cs="Verdana" w:eastAsia="Verdana"/>
          <w:sz w:val="24"/>
          <w:szCs w:val="24"/>
          <w:spacing w:val="-2"/>
          <w:w w:val="100"/>
          <w:position w:val="-2"/>
        </w:rPr>
        <w:t>r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y</w:t>
      </w:r>
      <w:r>
        <w:rPr>
          <w:rFonts w:ascii="Verdana" w:hAnsi="Verdana" w:cs="Verdana" w:eastAsia="Verdana"/>
          <w:sz w:val="24"/>
          <w:szCs w:val="24"/>
          <w:spacing w:val="-2"/>
          <w:w w:val="100"/>
          <w:position w:val="-2"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  <w:position w:val="-2"/>
        </w:rPr>
        <w:t>q</w:t>
      </w:r>
      <w:r>
        <w:rPr>
          <w:rFonts w:ascii="Verdana" w:hAnsi="Verdana" w:cs="Verdana" w:eastAsia="Verdana"/>
          <w:sz w:val="24"/>
          <w:szCs w:val="24"/>
          <w:spacing w:val="-3"/>
          <w:w w:val="100"/>
          <w:position w:val="-2"/>
        </w:rPr>
        <w:t>u</w:t>
      </w:r>
      <w:r>
        <w:rPr>
          <w:rFonts w:ascii="Verdana" w:hAnsi="Verdana" w:cs="Verdana" w:eastAsia="Verdana"/>
          <w:sz w:val="24"/>
          <w:szCs w:val="24"/>
          <w:spacing w:val="1"/>
          <w:w w:val="100"/>
          <w:position w:val="-2"/>
        </w:rPr>
        <w:t>i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c</w:t>
      </w:r>
      <w:r>
        <w:rPr>
          <w:rFonts w:ascii="Verdana" w:hAnsi="Verdana" w:cs="Verdana" w:eastAsia="Verdana"/>
          <w:sz w:val="24"/>
          <w:szCs w:val="24"/>
          <w:spacing w:val="-3"/>
          <w:w w:val="100"/>
          <w:position w:val="-2"/>
        </w:rPr>
        <w:t>k</w:t>
      </w:r>
      <w:r>
        <w:rPr>
          <w:rFonts w:ascii="Verdana" w:hAnsi="Verdana" w:cs="Verdana" w:eastAsia="Verdana"/>
          <w:sz w:val="24"/>
          <w:szCs w:val="24"/>
          <w:spacing w:val="1"/>
          <w:w w:val="100"/>
          <w:position w:val="-2"/>
        </w:rPr>
        <w:t>l</w:t>
      </w:r>
      <w:r>
        <w:rPr>
          <w:rFonts w:ascii="Verdana" w:hAnsi="Verdana" w:cs="Verdana" w:eastAsia="Verdana"/>
          <w:sz w:val="24"/>
          <w:szCs w:val="24"/>
          <w:spacing w:val="2"/>
          <w:w w:val="100"/>
          <w:position w:val="-2"/>
        </w:rPr>
        <w:t>y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-2"/>
        </w:rPr>
        <w:t>.</w:t>
      </w:r>
      <w:r>
        <w:rPr>
          <w:rFonts w:ascii="Verdana" w:hAnsi="Verdana" w:cs="Verdana" w:eastAsia="Verdana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960" w:right="1080"/>
          <w:cols w:num="2" w:equalWidth="0">
            <w:col w:w="1981" w:space="2461"/>
            <w:col w:w="543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1.299999pt;margin-top:45.699982pt;width:492.2pt;height:63.05pt;mso-position-horizontal-relative:page;mso-position-vertical-relative:page;z-index:-5627" coordorigin="1026,914" coordsize="9844,1261">
            <v:group style="position:absolute;left:1086;top:974;width:9724;height:1141" coordorigin="1086,974" coordsize="9724,1141">
              <v:shape style="position:absolute;left:1086;top:974;width:9724;height:1141" coordorigin="1086,974" coordsize="9724,1141" path="m1086,2115l10810,2115,10810,974,1086,974,1086,2115xe" filled="f" stroked="t" strokeweight="6pt" strokecolor="#000000">
                <v:path arrowok="t"/>
              </v:shape>
              <v:shape style="position:absolute;left:1147;top:1104;width:9605;height:878" type="#_x0000_t75">
                <v:imagedata r:id="rId309" o:title=""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620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7" w:after="0" w:line="240" w:lineRule="auto"/>
        <w:ind w:left="4505" w:right="-20"/>
        <w:jc w:val="left"/>
        <w:tabs>
          <w:tab w:pos="5060" w:val="left"/>
        </w:tabs>
        <w:rPr>
          <w:rFonts w:ascii="Verdana" w:hAnsi="Verdana" w:cs="Verdana" w:eastAsia="Verdana"/>
          <w:sz w:val="24"/>
          <w:szCs w:val="24"/>
        </w:rPr>
      </w:pPr>
      <w:rPr/>
      <w:r>
        <w:rPr/>
        <w:pict>
          <v:shape style="position:absolute;margin-left:54pt;margin-top:-31.125551pt;width:80.25pt;height:69.4pt;mso-position-horizontal-relative:page;mso-position-vertical-relative:paragraph;z-index:-5628" type="#_x0000_t75">
            <v:imagedata r:id="rId310" o:title=""/>
          </v:shape>
        </w:pic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--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ab/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H</w:t>
      </w:r>
      <w:r>
        <w:rPr>
          <w:rFonts w:ascii="Verdana" w:hAnsi="Verdana" w:cs="Verdana" w:eastAsia="Verdana"/>
          <w:sz w:val="24"/>
          <w:szCs w:val="24"/>
          <w:spacing w:val="-1"/>
          <w:w w:val="100"/>
          <w:b/>
          <w:bCs/>
        </w:rPr>
        <w:t>o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w</w:t>
      </w:r>
      <w:r>
        <w:rPr>
          <w:rFonts w:ascii="Verdana" w:hAnsi="Verdana" w:cs="Verdana" w:eastAsia="Verdana"/>
          <w:sz w:val="24"/>
          <w:szCs w:val="24"/>
          <w:spacing w:val="-4"/>
          <w:w w:val="100"/>
          <w:b/>
          <w:bCs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</w:rPr>
        <w:t>d</w:t>
      </w:r>
      <w:r>
        <w:rPr>
          <w:rFonts w:ascii="Verdana" w:hAnsi="Verdana" w:cs="Verdana" w:eastAsia="Verdana"/>
          <w:sz w:val="24"/>
          <w:szCs w:val="24"/>
          <w:spacing w:val="-2"/>
          <w:w w:val="100"/>
        </w:rPr>
        <w:t>o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e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s</w:t>
      </w:r>
      <w:r>
        <w:rPr>
          <w:rFonts w:ascii="Verdana" w:hAnsi="Verdana" w:cs="Verdana" w:eastAsia="Verdana"/>
          <w:sz w:val="24"/>
          <w:szCs w:val="24"/>
          <w:spacing w:val="-3"/>
          <w:w w:val="100"/>
        </w:rPr>
        <w:t> </w:t>
      </w:r>
      <w:r>
        <w:rPr>
          <w:rFonts w:ascii="Verdana" w:hAnsi="Verdana" w:cs="Verdana" w:eastAsia="Verdana"/>
          <w:sz w:val="24"/>
          <w:szCs w:val="24"/>
          <w:spacing w:val="-1"/>
          <w:w w:val="100"/>
        </w:rPr>
        <w:t>M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a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h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a</w:t>
      </w:r>
      <w:r>
        <w:rPr>
          <w:rFonts w:ascii="Verdana" w:hAnsi="Verdana" w:cs="Verdana" w:eastAsia="Verdana"/>
          <w:sz w:val="24"/>
          <w:szCs w:val="24"/>
          <w:spacing w:val="-4"/>
          <w:w w:val="100"/>
        </w:rPr>
        <w:t> </w:t>
      </w:r>
      <w:r>
        <w:rPr>
          <w:rFonts w:ascii="Verdana" w:hAnsi="Verdana" w:cs="Verdana" w:eastAsia="Verdana"/>
          <w:sz w:val="24"/>
          <w:szCs w:val="24"/>
          <w:spacing w:val="-2"/>
          <w:w w:val="100"/>
        </w:rPr>
        <w:t>r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e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a</w:t>
      </w:r>
      <w:r>
        <w:rPr>
          <w:rFonts w:ascii="Verdana" w:hAnsi="Verdana" w:cs="Verdana" w:eastAsia="Verdana"/>
          <w:sz w:val="24"/>
          <w:szCs w:val="24"/>
          <w:spacing w:val="-1"/>
          <w:w w:val="100"/>
        </w:rPr>
        <w:t>d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  <w:t>?</w:t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0" w:lineRule="auto"/>
        <w:ind w:left="4491" w:right="3712"/>
        <w:jc w:val="center"/>
        <w:tabs>
          <w:tab w:pos="5060" w:val="left"/>
        </w:tabs>
        <w:rPr>
          <w:rFonts w:ascii="Verdana" w:hAnsi="Verdana" w:cs="Verdana" w:eastAsia="Verdana"/>
          <w:sz w:val="24"/>
          <w:szCs w:val="24"/>
        </w:rPr>
      </w:pPr>
      <w:rPr/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>--</w:t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  <w:tab/>
      </w:r>
      <w:r>
        <w:rPr>
          <w:rFonts w:ascii="Verdana" w:hAnsi="Verdana" w:cs="Verdana" w:eastAsia="Verdana"/>
          <w:sz w:val="24"/>
          <w:szCs w:val="24"/>
          <w:spacing w:val="0"/>
          <w:w w:val="100"/>
          <w:b/>
          <w:bCs/>
        </w:rPr>
      </w:r>
      <w:r>
        <w:rPr>
          <w:rFonts w:ascii="Verdana" w:hAnsi="Verdana" w:cs="Verdana" w:eastAsia="Verdana"/>
          <w:sz w:val="24"/>
          <w:szCs w:val="24"/>
          <w:spacing w:val="-2"/>
          <w:w w:val="100"/>
        </w:rPr>
        <w:t>Q</w:t>
      </w:r>
      <w:r>
        <w:rPr>
          <w:rFonts w:ascii="Verdana" w:hAnsi="Verdana" w:cs="Verdana" w:eastAsia="Verdana"/>
          <w:sz w:val="24"/>
          <w:szCs w:val="24"/>
          <w:spacing w:val="-3"/>
          <w:w w:val="99"/>
        </w:rPr>
        <w:t>u</w:t>
      </w:r>
      <w:r>
        <w:rPr>
          <w:rFonts w:ascii="Verdana" w:hAnsi="Verdana" w:cs="Verdana" w:eastAsia="Verdana"/>
          <w:sz w:val="24"/>
          <w:szCs w:val="24"/>
          <w:spacing w:val="6"/>
          <w:w w:val="100"/>
        </w:rPr>
        <w:t>i</w:t>
      </w:r>
      <w:r>
        <w:rPr>
          <w:rFonts w:ascii="Verdana" w:hAnsi="Verdana" w:cs="Verdana" w:eastAsia="Verdana"/>
          <w:sz w:val="24"/>
          <w:szCs w:val="24"/>
          <w:spacing w:val="0"/>
          <w:w w:val="99"/>
        </w:rPr>
        <w:t>c</w:t>
      </w:r>
      <w:r>
        <w:rPr>
          <w:rFonts w:ascii="Verdana" w:hAnsi="Verdana" w:cs="Verdana" w:eastAsia="Verdana"/>
          <w:sz w:val="24"/>
          <w:szCs w:val="24"/>
          <w:spacing w:val="-3"/>
          <w:w w:val="99"/>
        </w:rPr>
        <w:t>k</w:t>
      </w:r>
      <w:r>
        <w:rPr>
          <w:rFonts w:ascii="Verdana" w:hAnsi="Verdana" w:cs="Verdana" w:eastAsia="Verdana"/>
          <w:sz w:val="24"/>
          <w:szCs w:val="24"/>
          <w:spacing w:val="1"/>
          <w:w w:val="100"/>
        </w:rPr>
        <w:t>l</w:t>
      </w:r>
      <w:r>
        <w:rPr>
          <w:rFonts w:ascii="Verdana" w:hAnsi="Verdana" w:cs="Verdana" w:eastAsia="Verdana"/>
          <w:sz w:val="24"/>
          <w:szCs w:val="24"/>
          <w:spacing w:val="2"/>
          <w:w w:val="99"/>
        </w:rPr>
        <w:t>y</w:t>
      </w:r>
      <w:r>
        <w:rPr>
          <w:rFonts w:ascii="Verdana" w:hAnsi="Verdana" w:cs="Verdana" w:eastAsia="Verdana"/>
          <w:sz w:val="24"/>
          <w:szCs w:val="24"/>
          <w:spacing w:val="0"/>
          <w:w w:val="99"/>
        </w:rPr>
        <w:t>.</w:t>
      </w:r>
      <w:r>
        <w:rPr>
          <w:rFonts w:ascii="Verdana" w:hAnsi="Verdana" w:cs="Verdana" w:eastAsia="Verdana"/>
          <w:sz w:val="24"/>
          <w:szCs w:val="24"/>
          <w:spacing w:val="0"/>
          <w:w w:val="10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dv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rb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u w:val="thick" w:color="000000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6" w:lineRule="exact"/>
        <w:ind w:left="130" w:right="-20"/>
        <w:jc w:val="left"/>
        <w:rPr>
          <w:rFonts w:ascii="Verdana" w:hAnsi="Verdana" w:cs="Verdana" w:eastAsia="Verdana"/>
          <w:sz w:val="32"/>
          <w:szCs w:val="32"/>
        </w:rPr>
      </w:pPr>
      <w:rPr/>
      <w:r>
        <w:rPr>
          <w:rFonts w:ascii="Arial" w:hAnsi="Arial" w:cs="Arial" w:eastAsia="Arial"/>
          <w:sz w:val="34"/>
          <w:szCs w:val="34"/>
          <w:spacing w:val="-2"/>
          <w:w w:val="100"/>
          <w:b/>
          <w:bCs/>
          <w:position w:val="-1"/>
        </w:rPr>
        <w:t>1</w:t>
      </w:r>
      <w:r>
        <w:rPr>
          <w:rFonts w:ascii="Arial" w:hAnsi="Arial" w:cs="Arial" w:eastAsia="Arial"/>
          <w:sz w:val="34"/>
          <w:szCs w:val="34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4"/>
          <w:szCs w:val="34"/>
          <w:spacing w:val="-16"/>
          <w:w w:val="100"/>
          <w:b/>
          <w:bCs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-1"/>
          <w:w w:val="100"/>
          <w:position w:val="-1"/>
        </w:rPr>
        <w:t>T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h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ey</w:t>
      </w:r>
      <w:r>
        <w:rPr>
          <w:rFonts w:ascii="Verdana" w:hAnsi="Verdana" w:cs="Verdana" w:eastAsia="Verdana"/>
          <w:sz w:val="32"/>
          <w:szCs w:val="32"/>
          <w:spacing w:val="5"/>
          <w:w w:val="100"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-5"/>
          <w:w w:val="100"/>
          <w:u w:val="thick" w:color="000000"/>
          <w:position w:val="-1"/>
        </w:rPr>
        <w:t>s</w:t>
      </w:r>
      <w:r>
        <w:rPr>
          <w:rFonts w:ascii="Verdana" w:hAnsi="Verdana" w:cs="Verdana" w:eastAsia="Verdana"/>
          <w:sz w:val="32"/>
          <w:szCs w:val="32"/>
          <w:spacing w:val="-5"/>
          <w:w w:val="100"/>
          <w:u w:val="thick" w:color="000000"/>
          <w:position w:val="-1"/>
        </w:rPr>
      </w:r>
      <w:r>
        <w:rPr>
          <w:rFonts w:ascii="Verdana" w:hAnsi="Verdana" w:cs="Verdana" w:eastAsia="Verdana"/>
          <w:sz w:val="32"/>
          <w:szCs w:val="32"/>
          <w:spacing w:val="0"/>
          <w:w w:val="100"/>
          <w:u w:val="thick" w:color="000000"/>
          <w:position w:val="-1"/>
        </w:rPr>
        <w:t>wam</w:t>
      </w:r>
      <w:r>
        <w:rPr>
          <w:rFonts w:ascii="Verdana" w:hAnsi="Verdana" w:cs="Verdana" w:eastAsia="Verdana"/>
          <w:sz w:val="32"/>
          <w:szCs w:val="32"/>
          <w:spacing w:val="-3"/>
          <w:w w:val="100"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l</w:t>
      </w:r>
      <w:r>
        <w:rPr>
          <w:rFonts w:ascii="Verdana" w:hAnsi="Verdana" w:cs="Verdana" w:eastAsia="Verdana"/>
          <w:sz w:val="32"/>
          <w:szCs w:val="32"/>
          <w:spacing w:val="-1"/>
          <w:w w:val="100"/>
          <w:position w:val="-1"/>
        </w:rPr>
        <w:t>a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z</w:t>
      </w:r>
      <w:r>
        <w:rPr>
          <w:rFonts w:ascii="Verdana" w:hAnsi="Verdana" w:cs="Verdana" w:eastAsia="Verdana"/>
          <w:sz w:val="32"/>
          <w:szCs w:val="32"/>
          <w:spacing w:val="-3"/>
          <w:w w:val="100"/>
          <w:position w:val="-1"/>
        </w:rPr>
        <w:t>i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l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y</w:t>
      </w:r>
      <w:r>
        <w:rPr>
          <w:rFonts w:ascii="Verdana" w:hAnsi="Verdana" w:cs="Verdana" w:eastAsia="Verdana"/>
          <w:sz w:val="32"/>
          <w:szCs w:val="32"/>
          <w:spacing w:val="4"/>
          <w:w w:val="100"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i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n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t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h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e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 </w:t>
      </w:r>
      <w:r>
        <w:rPr>
          <w:rFonts w:ascii="Verdana" w:hAnsi="Verdana" w:cs="Verdana" w:eastAsia="Verdana"/>
          <w:sz w:val="32"/>
          <w:szCs w:val="32"/>
          <w:spacing w:val="1"/>
          <w:w w:val="100"/>
          <w:position w:val="-1"/>
        </w:rPr>
        <w:t>p</w:t>
      </w:r>
      <w:r>
        <w:rPr>
          <w:rFonts w:ascii="Verdana" w:hAnsi="Verdana" w:cs="Verdana" w:eastAsia="Verdana"/>
          <w:sz w:val="32"/>
          <w:szCs w:val="32"/>
          <w:spacing w:val="-3"/>
          <w:w w:val="100"/>
          <w:position w:val="-1"/>
        </w:rPr>
        <w:t>o</w:t>
      </w:r>
      <w:r>
        <w:rPr>
          <w:rFonts w:ascii="Verdana" w:hAnsi="Verdana" w:cs="Verdana" w:eastAsia="Verdana"/>
          <w:sz w:val="32"/>
          <w:szCs w:val="32"/>
          <w:spacing w:val="1"/>
          <w:w w:val="100"/>
          <w:position w:val="-1"/>
        </w:rPr>
        <w:t>o</w:t>
      </w:r>
      <w:r>
        <w:rPr>
          <w:rFonts w:ascii="Verdana" w:hAnsi="Verdana" w:cs="Verdana" w:eastAsia="Verdana"/>
          <w:sz w:val="32"/>
          <w:szCs w:val="32"/>
          <w:spacing w:val="-2"/>
          <w:w w:val="100"/>
          <w:position w:val="-1"/>
        </w:rPr>
        <w:t>l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-1"/>
        </w:rPr>
        <w:t>.</w:t>
      </w:r>
      <w:r>
        <w:rPr>
          <w:rFonts w:ascii="Verdana" w:hAnsi="Verdana" w:cs="Verdana" w:eastAsia="Verdana"/>
          <w:sz w:val="32"/>
          <w:szCs w:val="32"/>
          <w:spacing w:val="0"/>
          <w:w w:val="100"/>
          <w:position w:val="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in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g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3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The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6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ms</w:t>
      </w:r>
      <w:r>
        <w:rPr>
          <w:rFonts w:ascii="Arial" w:hAnsi="Arial" w:cs="Arial" w:eastAsia="Arial"/>
          <w:sz w:val="32"/>
          <w:szCs w:val="32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lo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6"/>
          <w:w w:val="1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4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7"/>
          <w:w w:val="100"/>
          <w:u w:val="thick" w:color="0000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-7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ie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ly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5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8"/>
          <w:w w:val="1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8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p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6"/>
          <w:w w:val="100"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6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k</w:t>
      </w:r>
      <w:r>
        <w:rPr>
          <w:rFonts w:ascii="Arial" w:hAnsi="Arial" w:cs="Arial" w:eastAsia="Arial"/>
          <w:sz w:val="32"/>
          <w:szCs w:val="32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ly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mo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6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The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b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q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7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6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The</w:t>
      </w:r>
      <w:r>
        <w:rPr>
          <w:rFonts w:ascii="Arial" w:hAnsi="Arial" w:cs="Arial" w:eastAsia="Arial"/>
          <w:sz w:val="32"/>
          <w:szCs w:val="32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7"/>
          <w:w w:val="100"/>
          <w:u w:val="thick" w:color="0000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-7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8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The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ld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le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p</w:t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88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q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ie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130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9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2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4"/>
          <w:w w:val="100"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4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5"/>
          <w:w w:val="100"/>
          <w:u w:val="thick" w:color="000000"/>
          <w:position w:val="-1"/>
        </w:rPr>
        <w:t>m</w:t>
      </w:r>
      <w:r>
        <w:rPr>
          <w:rFonts w:ascii="Arial" w:hAnsi="Arial" w:cs="Arial" w:eastAsia="Arial"/>
          <w:sz w:val="32"/>
          <w:szCs w:val="32"/>
          <w:spacing w:val="5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130" w:right="-20"/>
        <w:jc w:val="left"/>
        <w:tabs>
          <w:tab w:pos="84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10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.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  <w:t>d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8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o</w:t>
      </w:r>
      <w:r>
        <w:rPr>
          <w:rFonts w:ascii="Arial" w:hAnsi="Arial" w:cs="Arial" w:eastAsia="Arial"/>
          <w:sz w:val="32"/>
          <w:szCs w:val="32"/>
          <w:spacing w:val="5"/>
          <w:w w:val="100"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k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l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.</w:t>
      </w:r>
    </w:p>
    <w:p>
      <w:pPr>
        <w:jc w:val="left"/>
        <w:spacing w:after="0"/>
        <w:sectPr>
          <w:type w:val="continuous"/>
          <w:pgSz w:w="11920" w:h="16840"/>
          <w:pgMar w:top="1360" w:bottom="280" w:left="960" w:right="1080"/>
        </w:sectPr>
      </w:pPr>
      <w:rPr/>
    </w:p>
    <w:p>
      <w:pPr>
        <w:spacing w:before="0" w:after="0" w:line="896" w:lineRule="exact"/>
        <w:ind w:left="1856" w:right="-20"/>
        <w:jc w:val="left"/>
        <w:rPr>
          <w:rFonts w:ascii="Calibri" w:hAnsi="Calibri" w:cs="Calibri" w:eastAsia="Calibri"/>
          <w:sz w:val="60"/>
          <w:szCs w:val="60"/>
        </w:rPr>
      </w:pPr>
      <w:rPr/>
      <w:r>
        <w:rPr/>
        <w:pict>
          <v:group style="position:absolute;margin-left:49.700001pt;margin-top:45.849983pt;width:501.0pt;height:64.5pt;mso-position-horizontal-relative:page;mso-position-vertical-relative:page;z-index:-5618" coordorigin="994,917" coordsize="10020,1290">
            <v:group style="position:absolute;left:1039;top:962;width:9930;height:1200" coordorigin="1039,962" coordsize="9930,1200">
              <v:shape style="position:absolute;left:1039;top:962;width:9930;height:1200" coordorigin="1039,962" coordsize="9930,1200" path="m1039,2162l10969,2162,10969,962,1039,962,1039,2162e" filled="t" fillcolor="#E6B8B8" stroked="f">
                <v:path arrowok="t"/>
                <v:fill/>
              </v:shape>
            </v:group>
            <v:group style="position:absolute;left:1039;top:962;width:9930;height:1200" coordorigin="1039,962" coordsize="9930,1200">
              <v:shape style="position:absolute;left:1039;top:962;width:9930;height:1200" coordorigin="1039,962" coordsize="9930,1200" path="m1039,2162l10969,2162,10969,962,1039,962,1039,2162xe" filled="f" stroked="t" strokeweight="4.5pt" strokecolor="#000000">
                <v:path arrowok="t"/>
              </v:shape>
              <v:shape style="position:absolute;left:1085;top:1080;width:9840;height:965" type="#_x0000_t75">
                <v:imagedata r:id="rId311" o:title=""/>
              </v:shape>
            </v:group>
            <w10:wrap type="none"/>
          </v:group>
        </w:pict>
      </w:r>
      <w:r>
        <w:rPr/>
        <w:pict>
          <v:group style="position:absolute;margin-left:21.75pt;margin-top:21.749983pt;width:551.944pt;height:798.636pt;mso-position-horizontal-relative:page;mso-position-vertical-relative:page;z-index:-5617" coordorigin="435,435" coordsize="11039,15973">
            <v:shape style="position:absolute;left:739;top:8544;width:10733;height:4243" type="#_x0000_t75">
              <v:imagedata r:id="rId312" o:title=""/>
            </v:shape>
            <v:shape style="position:absolute;left:739;top:12408;width:10594;height:3130" type="#_x0000_t75">
              <v:imagedata r:id="rId313" o:title=""/>
            </v:shape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Struc</w:t>
      </w:r>
      <w:r>
        <w:rPr>
          <w:rFonts w:ascii="Calibri" w:hAnsi="Calibri" w:cs="Calibri" w:eastAsia="Calibri"/>
          <w:sz w:val="80"/>
          <w:szCs w:val="80"/>
          <w:spacing w:val="-3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</w:t>
      </w:r>
      <w:r>
        <w:rPr>
          <w:rFonts w:ascii="Calibri" w:hAnsi="Calibri" w:cs="Calibri" w:eastAsia="Calibri"/>
          <w:sz w:val="80"/>
          <w:szCs w:val="80"/>
          <w:spacing w:val="-1"/>
          <w:w w:val="100"/>
          <w:b/>
          <w:bCs/>
          <w:position w:val="2"/>
        </w:rPr>
        <w:t>e</w:t>
      </w:r>
      <w:r>
        <w:rPr>
          <w:rFonts w:ascii="Calibri" w:hAnsi="Calibri" w:cs="Calibri" w:eastAsia="Calibri"/>
          <w:sz w:val="48"/>
          <w:szCs w:val="48"/>
          <w:spacing w:val="0"/>
          <w:w w:val="100"/>
          <w:b/>
          <w:bCs/>
          <w:position w:val="2"/>
        </w:rPr>
        <w:t>:</w:t>
      </w:r>
      <w:r>
        <w:rPr>
          <w:rFonts w:ascii="Calibri" w:hAnsi="Calibri" w:cs="Calibri" w:eastAsia="Calibri"/>
          <w:sz w:val="48"/>
          <w:szCs w:val="48"/>
          <w:spacing w:val="-1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quick</w:t>
      </w:r>
      <w:r>
        <w:rPr>
          <w:rFonts w:ascii="Calibri" w:hAnsi="Calibri" w:cs="Calibri" w:eastAsia="Calibri"/>
          <w:sz w:val="60"/>
          <w:szCs w:val="60"/>
          <w:spacing w:val="-3"/>
          <w:w w:val="100"/>
          <w:b/>
          <w:bCs/>
          <w:position w:val="2"/>
        </w:rPr>
        <w:t>.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.</w:t>
      </w:r>
      <w:r>
        <w:rPr>
          <w:rFonts w:ascii="Calibri" w:hAnsi="Calibri" w:cs="Calibri" w:eastAsia="Calibri"/>
          <w:sz w:val="60"/>
          <w:szCs w:val="60"/>
          <w:spacing w:val="-2"/>
          <w:w w:val="100"/>
          <w:b/>
          <w:bCs/>
          <w:position w:val="2"/>
        </w:rPr>
        <w:t>q</w:t>
      </w:r>
      <w:r>
        <w:rPr>
          <w:rFonts w:ascii="Calibri" w:hAnsi="Calibri" w:cs="Calibri" w:eastAsia="Calibri"/>
          <w:sz w:val="60"/>
          <w:szCs w:val="60"/>
          <w:spacing w:val="0"/>
          <w:w w:val="100"/>
          <w:b/>
          <w:bCs/>
          <w:position w:val="2"/>
        </w:rPr>
        <w:t>uickly</w:t>
      </w:r>
      <w:r>
        <w:rPr>
          <w:rFonts w:ascii="Calibri" w:hAnsi="Calibri" w:cs="Calibri" w:eastAsia="Calibri"/>
          <w:sz w:val="60"/>
          <w:szCs w:val="6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82" w:lineRule="exact"/>
        <w:ind w:left="311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abb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u w:val="thick" w:color="FF0000"/>
        </w:rPr>
        <w:t>q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c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k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2" w:lineRule="exact"/>
        <w:ind w:left="311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Turt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wa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u w:val="thick" w:color="FF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u w:val="thick" w:color="FF00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2" w:lineRule="exact"/>
        <w:ind w:left="311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The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ch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u w:val="thick" w:color="FF00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2" w:lineRule="exact"/>
        <w:ind w:left="311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Nouf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6F2F9F"/>
          <w:spacing w:val="-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6F2F9F"/>
          <w:spacing w:val="-3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u w:val="thick" w:color="FF0000"/>
        </w:rPr>
        <w:t>hap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  <w:t>p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u w:val="thick" w:color="FF00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" w:after="0" w:line="336" w:lineRule="exact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182.75pt;margin-top:-271.359894pt;width:259pt;height:254.15pt;mso-position-horizontal-relative:page;mso-position-vertical-relative:paragraph;z-index:-5619" coordorigin="3655,-5427" coordsize="5180,5083">
            <v:shape style="position:absolute;left:7457;top:-4138;width:1219;height:795" type="#_x0000_t75">
              <v:imagedata r:id="rId314" o:title=""/>
            </v:shape>
            <v:shape style="position:absolute;left:7448;top:-5247;width:1184;height:988" type="#_x0000_t75">
              <v:imagedata r:id="rId315" o:title=""/>
            </v:shape>
            <v:shape style="position:absolute;left:7615;top:-2015;width:840;height:1363" type="#_x0000_t75">
              <v:imagedata r:id="rId316" o:title=""/>
            </v:shape>
            <v:shape style="position:absolute;left:7615;top:-3076;width:985;height:1174" type="#_x0000_t75">
              <v:imagedata r:id="rId317" o:title=""/>
            </v:shape>
            <v:group style="position:absolute;left:3700;top:-5382;width:5090;height:4993" coordorigin="3700,-5382" coordsize="5090,4993">
              <v:shape style="position:absolute;left:3700;top:-5382;width:5090;height:4993" coordorigin="3700,-5382" coordsize="5090,4993" path="m3700,-389l8790,-389,8790,-5382,3700,-5382,3700,-389e" filled="t" fillcolor="#FFFFFF" stroked="f">
                <v:path arrowok="t"/>
                <v:fill/>
              </v:shape>
            </v:group>
            <v:group style="position:absolute;left:3700;top:-5382;width:5090;height:4993" coordorigin="3700,-5382" coordsize="5090,4993">
              <v:shape style="position:absolute;left:3700;top:-5382;width:5090;height:4993" coordorigin="3700,-5382" coordsize="5090,4993" path="m3700,-389l8790,-389,8790,-5382,3700,-5382,3700,-389xe" filled="f" stroked="t" strokeweight="4.5pt" strokecolor="#FF0000">
                <v:path arrowok="t"/>
              </v:shape>
              <v:shape style="position:absolute;left:3744;top:-5263;width:5002;height:4757" type="#_x0000_t75">
                <v:imagedata r:id="rId318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  <w:t>k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113" w:right="-20"/>
        <w:jc w:val="left"/>
        <w:tabs>
          <w:tab w:pos="67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tabs>
          <w:tab w:pos="71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9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tabs>
          <w:tab w:pos="70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1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11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exact"/>
        <w:ind w:left="113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" w:after="0" w:line="336" w:lineRule="exact"/>
        <w:ind w:left="108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b,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82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4" w:right="-20"/>
        <w:jc w:val="left"/>
        <w:tabs>
          <w:tab w:pos="3700" w:val="left"/>
          <w:tab w:pos="724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6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ey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7" w:after="0" w:line="240" w:lineRule="auto"/>
        <w:ind w:left="824" w:right="-20"/>
        <w:jc w:val="left"/>
        <w:tabs>
          <w:tab w:pos="3700" w:val="left"/>
          <w:tab w:pos="73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4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xa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824" w:right="-20"/>
        <w:jc w:val="left"/>
        <w:tabs>
          <w:tab w:pos="3700" w:val="left"/>
          <w:tab w:pos="73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pgSz w:w="11920" w:h="16840"/>
          <w:pgMar w:top="1120" w:bottom="280" w:left="780" w:right="16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9.5pt;margin-top:184.98999pt;width:483.95pt;height:445.45pt;mso-position-horizontal-relative:page;mso-position-vertical-relative:page;z-index:-5616" coordorigin="1190,3700" coordsize="9679,8909">
            <v:group style="position:absolute;left:1250;top:3760;width:9195;height:8789" coordorigin="1250,3760" coordsize="9195,8789">
              <v:shape style="position:absolute;left:1250;top:3760;width:9195;height:8789" coordorigin="1250,3760" coordsize="9195,8789" path="m6381,11434l5678,11434,6030,12549,6381,11434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7070,11308l4989,11308,5097,12464,5678,11434,7058,11434,7070,11308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7058,11434l6381,11434,6962,12464,7058,11434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7719,11061l4340,11061,4200,12214,4989,11308,7749,11308,7719,11061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7749,11308l7070,11308,7859,12214,7749,11308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8304,10702l3755,10702,3374,11808,4340,11061,8427,11061,8304,10702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8427,11061l7719,11061,8685,11808,8427,11061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8800,10245l3259,10245,2650,11262,3755,10702,9074,10702,8800,10245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9074,10702l8304,10702,9409,11262,9074,10702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9191,9708l2868,9708,2055,10596,3259,10245,9683,10245,9191,9708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9683,10245l8800,10245,10004,10596,9683,10245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1614,6473l2599,7198,1342,7297,2462,7831,1250,8154,2462,8477,1342,9012,2599,9111,1614,9836,2868,9708,10271,9708,9460,9111,10717,9012,9597,8477,10809,8154,9597,7831,10717,7297,9460,7198,10271,6601,2868,6601,1614,6473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10271,9708l9191,9708,10445,9836,10271,9708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2055,5713l2868,6601,9191,6601,9683,6064,3259,6064,2055,5713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10445,6473l9191,6601,10271,6601,10445,6473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2650,5047l3259,6064,8800,6064,9074,5607,3755,5607,2650,5047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10004,5713l8800,6064,9683,6064,10004,5713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3374,4500l3755,5607,8304,5607,8427,5248,4340,5248,3374,4500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9409,5047l8304,5607,9074,5607,9409,5047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4200,4094l4340,5248,7719,5248,7749,5000,4989,5000,4200,4094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8685,4500l7719,5248,8427,5248,8685,4500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5097,3844l4989,5000,7070,5000,7058,4874,5678,4874,5097,3844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7859,4094l7070,5000,7749,5000,7859,4094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6030,3760l5678,4874,6381,4874,6030,3760e" filled="t" fillcolor="#FFFF00" stroked="f">
                <v:path arrowok="t"/>
                <v:fill/>
              </v:shape>
              <v:shape style="position:absolute;left:1250;top:3760;width:9195;height:8789" coordorigin="1250,3760" coordsize="9195,8789" path="m6962,3844l6381,4874,7058,4874,6962,3844e" filled="t" fillcolor="#FFFF00" stroked="f">
                <v:path arrowok="t"/>
                <v:fill/>
              </v:shape>
            </v:group>
            <v:group style="position:absolute;left:1250;top:3760;width:9559;height:8789" coordorigin="1250,3760" coordsize="9559,8789">
              <v:shape style="position:absolute;left:1250;top:3760;width:9559;height:8789" coordorigin="1250,3760" coordsize="9559,8789" path="m1250,8154l2462,7831,1342,7297,2599,7198,1614,6473,2868,6601,2055,5713,3259,6064,2650,5047,3755,5607,3374,4500,4340,5248,4200,4094,4989,5000,5097,3844,5678,4874,6030,3760,6381,4874,6962,3844,7070,5000,7859,4094,7719,5248,8685,4500,8304,5607,9409,5047,8800,6064,10004,5713,9191,6601,10445,6473,9460,7198,10717,7297,9597,7831,10809,8154,9597,8477,10717,9012,9460,9111,10445,9836,9191,9708,10004,10596,8800,10245,9409,11262,8304,10702,8685,11808,7719,11061,7859,12214,7070,11308,6962,12464,6381,11434,6030,12549,5678,11434,5097,12464,4989,11308,4200,12214,4340,11061,3374,11808,3755,10702,2650,11262,3259,10245,2055,10596,2868,9708,1614,9836,2599,9111,1342,9012,2462,8477,1250,8154xe" filled="f" stroked="t" strokeweight="6.0pt" strokecolor="#000000">
                <v:path arrowok="t"/>
              </v:shape>
              <v:shape style="position:absolute;left:3557;top:5957;width:4949;height:4397" type="#_x0000_t75">
                <v:imagedata r:id="rId319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615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527" w:lineRule="exact"/>
        <w:ind w:left="2070" w:right="-20"/>
        <w:jc w:val="left"/>
        <w:tabs>
          <w:tab w:pos="5540" w:val="left"/>
        </w:tabs>
        <w:rPr>
          <w:rFonts w:ascii="Calibri" w:hAnsi="Calibri" w:cs="Calibri" w:eastAsia="Calibri"/>
          <w:sz w:val="144"/>
          <w:szCs w:val="144"/>
        </w:rPr>
      </w:pPr>
      <w:rPr/>
      <w:r>
        <w:rPr>
          <w:rFonts w:ascii="Calibri" w:hAnsi="Calibri" w:cs="Calibri" w:eastAsia="Calibri"/>
          <w:sz w:val="144"/>
          <w:szCs w:val="144"/>
          <w:spacing w:val="0"/>
          <w:w w:val="100"/>
          <w:b/>
          <w:bCs/>
          <w:position w:val="8"/>
        </w:rPr>
        <w:t>Uni</w:t>
      </w:r>
      <w:r>
        <w:rPr>
          <w:rFonts w:ascii="Calibri" w:hAnsi="Calibri" w:cs="Calibri" w:eastAsia="Calibri"/>
          <w:sz w:val="144"/>
          <w:szCs w:val="144"/>
          <w:spacing w:val="2"/>
          <w:w w:val="100"/>
          <w:b/>
          <w:bCs/>
          <w:position w:val="8"/>
        </w:rPr>
        <w:t>t</w:t>
      </w:r>
      <w:r>
        <w:rPr>
          <w:rFonts w:ascii="Calibri" w:hAnsi="Calibri" w:cs="Calibri" w:eastAsia="Calibri"/>
          <w:sz w:val="144"/>
          <w:szCs w:val="144"/>
          <w:spacing w:val="0"/>
          <w:w w:val="100"/>
          <w:b/>
          <w:bCs/>
          <w:position w:val="8"/>
        </w:rPr>
        <w:t>s</w:t>
        <w:tab/>
      </w:r>
      <w:r>
        <w:rPr>
          <w:rFonts w:ascii="Calibri" w:hAnsi="Calibri" w:cs="Calibri" w:eastAsia="Calibri"/>
          <w:sz w:val="144"/>
          <w:szCs w:val="144"/>
          <w:spacing w:val="0"/>
          <w:w w:val="100"/>
          <w:b/>
          <w:bCs/>
          <w:position w:val="8"/>
        </w:rPr>
      </w:r>
      <w:r>
        <w:rPr>
          <w:rFonts w:ascii="Calibri" w:hAnsi="Calibri" w:cs="Calibri" w:eastAsia="Calibri"/>
          <w:sz w:val="144"/>
          <w:szCs w:val="144"/>
          <w:color w:val="FF0000"/>
          <w:spacing w:val="0"/>
          <w:w w:val="100"/>
          <w:b/>
          <w:bCs/>
          <w:position w:val="8"/>
        </w:rPr>
        <w:t>7</w:t>
      </w:r>
      <w:r>
        <w:rPr>
          <w:rFonts w:ascii="Calibri" w:hAnsi="Calibri" w:cs="Calibri" w:eastAsia="Calibri"/>
          <w:sz w:val="144"/>
          <w:szCs w:val="144"/>
          <w:color w:val="000000"/>
          <w:spacing w:val="0"/>
          <w:w w:val="100"/>
          <w:b/>
          <w:bCs/>
          <w:position w:val="8"/>
        </w:rPr>
        <w:t>,</w:t>
      </w:r>
      <w:r>
        <w:rPr>
          <w:rFonts w:ascii="Calibri" w:hAnsi="Calibri" w:cs="Calibri" w:eastAsia="Calibri"/>
          <w:sz w:val="144"/>
          <w:szCs w:val="144"/>
          <w:color w:val="000000"/>
          <w:spacing w:val="0"/>
          <w:w w:val="100"/>
          <w:position w:val="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863" w:right="-20"/>
        <w:jc w:val="left"/>
        <w:tabs>
          <w:tab w:pos="3900" w:val="left"/>
        </w:tabs>
        <w:rPr>
          <w:rFonts w:ascii="Calibri" w:hAnsi="Calibri" w:cs="Calibri" w:eastAsia="Calibri"/>
          <w:sz w:val="144"/>
          <w:szCs w:val="144"/>
        </w:rPr>
      </w:pPr>
      <w:rPr/>
      <w:r>
        <w:rPr>
          <w:rFonts w:ascii="Calibri" w:hAnsi="Calibri" w:cs="Calibri" w:eastAsia="Calibri"/>
          <w:sz w:val="144"/>
          <w:szCs w:val="144"/>
          <w:color w:val="FF0000"/>
          <w:spacing w:val="0"/>
          <w:w w:val="100"/>
          <w:b/>
          <w:bCs/>
        </w:rPr>
        <w:t>8</w:t>
        <w:tab/>
      </w:r>
      <w:r>
        <w:rPr>
          <w:rFonts w:ascii="Calibri" w:hAnsi="Calibri" w:cs="Calibri" w:eastAsia="Calibri"/>
          <w:sz w:val="144"/>
          <w:szCs w:val="144"/>
          <w:color w:val="FF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144"/>
          <w:szCs w:val="144"/>
          <w:color w:val="000000"/>
          <w:spacing w:val="0"/>
          <w:w w:val="100"/>
          <w:b/>
          <w:bCs/>
        </w:rPr>
        <w:t>and</w:t>
      </w:r>
      <w:r>
        <w:rPr>
          <w:rFonts w:ascii="Calibri" w:hAnsi="Calibri" w:cs="Calibri" w:eastAsia="Calibri"/>
          <w:sz w:val="144"/>
          <w:szCs w:val="144"/>
          <w:color w:val="000000"/>
          <w:spacing w:val="0"/>
          <w:w w:val="100"/>
        </w:rPr>
      </w:r>
    </w:p>
    <w:p>
      <w:pPr>
        <w:jc w:val="left"/>
        <w:spacing w:after="0"/>
        <w:sectPr>
          <w:pgSz w:w="11920" w:h="16840"/>
          <w:pgMar w:top="1560" w:bottom="280" w:left="1680" w:right="1680"/>
        </w:sectPr>
      </w:pPr>
      <w:rPr/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21.75pt;margin-top:21.749983pt;width:551.944pt;height:798.636pt;mso-position-horizontal-relative:page;mso-position-vertical-relative:page;z-index:-5614" coordorigin="435,435" coordsize="11039,15973">
            <v:shape style="position:absolute;left:7740;top:2384;width:3324;height:3217" type="#_x0000_t75">
              <v:imagedata r:id="rId321" o:title=""/>
            </v:shape>
            <v:shape style="position:absolute;left:941;top:6043;width:10440;height:9427" type="#_x0000_t75">
              <v:imagedata r:id="rId322" o:title=""/>
            </v:shape>
            <v:group style="position:absolute;left:7158;top:5029;width:1546;height:1566" coordorigin="7158,5029" coordsize="1546,1566">
              <v:shape style="position:absolute;left:7158;top:5029;width:1546;height:1566" coordorigin="7158,5029" coordsize="1546,1566" path="m7158,6595l8704,6595,8704,5029,7158,5029,7158,6595e" filled="t" fillcolor="#FFFFFF" stroked="f">
                <v:path arrowok="t"/>
                <v:fill/>
              </v:shape>
            </v:group>
            <v:group style="position:absolute;left:7158;top:5029;width:1546;height:1566" coordorigin="7158,5029" coordsize="1546,1566">
              <v:shape style="position:absolute;left:7158;top:5029;width:1546;height:1566" coordorigin="7158,5029" coordsize="1546,1566" path="m7158,6595l8704,6595,8704,5029,7158,5029,7158,6595xe" filled="f" stroked="t" strokeweight=".75pt" strokecolor="#FFFFFF">
                <v:path arrowok="t"/>
              </v:shape>
            </v:group>
            <v:group style="position:absolute;left:790;top:2272;width:6132;height:3500" coordorigin="790,2272" coordsize="6132,3500">
              <v:shape style="position:absolute;left:790;top:2272;width:6132;height:3500" coordorigin="790,2272" coordsize="6132,3500" path="m5234,5452l3436,5452,3457,5472,3503,5512,3552,5552,3605,5592,3633,5612,3662,5612,3691,5632,3721,5652,3752,5672,3784,5672,3816,5692,3849,5712,3882,5712,3916,5732,3986,5732,4022,5752,4108,5772,4532,5772,4694,5732,4845,5692,4917,5672,4985,5632,5050,5592,5111,5552,5167,5512,5218,5472,5234,5452e" filled="t" fillcolor="#92D050" stroked="f">
                <v:path arrowok="t"/>
                <v:fill/>
              </v:shape>
              <v:shape style="position:absolute;left:790;top:2272;width:6132;height:3500" coordorigin="790,2272" coordsize="6132,3500" path="m2740,2592l2259,2592,2093,2632,2015,2652,1941,2672,1870,2712,1804,2752,1742,2792,1684,2832,1632,2872,1584,2912,1541,2972,1505,3012,1473,3072,1448,3132,1429,3192,1417,3252,1411,3312,1412,3372,1421,3432,1382,3432,1350,3452,1255,3452,1224,3472,1195,3472,1166,3492,1137,3492,1110,3512,1083,3532,1057,3532,1032,3552,1008,3572,985,3592,963,3592,903,3652,859,3712,836,3752,819,3772,805,3812,796,3852,791,3892,790,3932,794,3972,801,4012,813,4032,828,4072,848,4112,871,4152,898,4172,928,4212,963,4232,1000,4272,1042,4292,1086,4312,1135,4332,1114,4352,1095,4372,1076,4392,1059,4392,1015,4452,981,4512,958,4572,947,4632,946,4652,946,4672,960,4752,991,4832,1037,4892,1066,4932,1098,4972,1133,4992,1171,5012,1212,5032,1255,5072,1301,5072,1348,5092,1398,5112,1449,5132,1726,5132,1730,5152,1739,5152,1795,5212,1856,5272,1923,5312,1994,5372,2070,5412,2150,5452,2233,5472,2320,5512,2500,5552,2593,5552,2687,5572,2973,5572,3347,5492,3436,5452,5234,5452,5265,5412,5306,5372,5341,5312,5370,5252,6343,5252,6402,5232,6458,5192,6511,5172,6560,5132,6605,5092,6645,5052,6681,5012,6712,4952,6738,4912,6759,4872,6774,4812,6784,4772,6788,4712,6870,4712,6897,4692,6951,4692,6977,4672,7029,4672,7055,4652,7106,4652,7131,4632,7155,4632,7179,4612,7203,4612,7227,4592,7250,4592,7273,4572,7295,4572,7363,4532,7426,4492,7483,4432,7533,4392,7578,4332,7617,4292,7650,4232,7676,4172,7696,4132,7710,4072,7718,4012,7720,3952,7715,3892,7704,3832,7686,3772,7662,3732,7631,3672,7593,3612,7549,3552,7498,3512,7508,3492,7518,3472,7526,3452,7534,3432,7549,3392,7559,3332,7564,3292,7563,3252,7545,3152,7507,3072,7451,2992,7377,2912,7288,2852,7237,2812,7126,2772,7065,2752,7001,2732,6934,2712,6929,2692,6923,2672,3008,2672,2976,2652,2943,2652,2910,2632,2877,2632,2843,2612,2774,2612,2740,2592e" filled="t" fillcolor="#92D050" stroked="f">
                <v:path arrowok="t"/>
                <v:fill/>
              </v:shape>
              <v:shape style="position:absolute;left:790;top:2272;width:6132;height:3500" coordorigin="790,2272" coordsize="6132,3500" path="m6004,5332l5726,5332,5752,5352,5930,5352,6004,5332e" filled="t" fillcolor="#92D050" stroked="f">
                <v:path arrowok="t"/>
                <v:fill/>
              </v:shape>
              <v:shape style="position:absolute;left:790;top:2272;width:6132;height:3500" coordorigin="790,2272" coordsize="6132,3500" path="m6343,5252l5392,5252,5414,5272,5437,5272,5460,5292,5506,5292,5530,5312,5602,5312,5627,5332,6077,5332,6215,5292,6280,5272,6343,5252e" filled="t" fillcolor="#92D050" stroked="f">
                <v:path arrowok="t"/>
                <v:fill/>
              </v:shape>
              <v:shape style="position:absolute;left:790;top:2272;width:6132;height:3500" coordorigin="790,2272" coordsize="6132,3500" path="m1726,5132l1557,5132,1612,5152,1669,5152,1726,5132e" filled="t" fillcolor="#92D050" stroked="f">
                <v:path arrowok="t"/>
                <v:fill/>
              </v:shape>
              <v:shape style="position:absolute;left:790;top:2272;width:6132;height:3500" coordorigin="790,2272" coordsize="6132,3500" path="m3936,2372l3607,2372,3544,2392,3422,2432,3364,2452,3255,2492,3205,2532,3158,2572,3114,2592,3075,2632,3039,2672,6923,2672,6916,2652,6908,2632,6899,2612,6889,2612,6879,2592,6867,2572,6855,2552,6842,2532,4375,2532,4358,2512,4342,2512,4324,2492,4307,2492,4289,2472,4271,2472,4252,2452,4214,2452,4195,2432,4067,2392,4002,2392,3936,2372e" filled="t" fillcolor="#92D050" stroked="f">
                <v:path arrowok="t"/>
                <v:fill/>
              </v:shape>
              <v:shape style="position:absolute;left:790;top:2272;width:6132;height:3500" coordorigin="790,2272" coordsize="6132,3500" path="m2598,2572l2383,2572,2347,2592,2634,2592,2598,2572e" filled="t" fillcolor="#92D050" stroked="f">
                <v:path arrowok="t"/>
                <v:fill/>
              </v:shape>
              <v:shape style="position:absolute;left:790;top:2272;width:6132;height:3500" coordorigin="790,2272" coordsize="6132,3500" path="m5371,2332l4651,2332,4606,2352,4563,2392,4523,2412,4485,2432,4450,2472,4419,2492,4391,2532,6829,2532,6814,2512,6799,2492,6783,2472,6766,2472,6749,2452,5560,2452,5545,2432,5530,2432,5514,2412,5498,2392,5481,2392,5464,2372,5446,2372,5428,2352,5391,2352,5371,2332e" filled="t" fillcolor="#92D050" stroked="f">
                <v:path arrowok="t"/>
                <v:fill/>
              </v:shape>
              <v:shape style="position:absolute;left:790;top:2272;width:6132;height:3500" coordorigin="790,2272" coordsize="6132,3500" path="m6401,2292l5929,2292,5817,2332,5764,2352,5713,2372,5664,2392,5618,2432,5574,2452,6749,2452,6730,2432,6711,2412,6692,2412,6671,2392,6621,2372,6569,2352,6514,2332,6401,2292e" filled="t" fillcolor="#92D050" stroked="f">
                <v:path arrowok="t"/>
                <v:fill/>
              </v:shape>
              <v:shape style="position:absolute;left:790;top:2272;width:6132;height:3500" coordorigin="790,2272" coordsize="6132,3500" path="m5172,2272l4901,2272,4848,2292,4797,2292,4746,2312,4698,2332,5351,2332,5331,2312,5279,2312,5172,2272e" filled="t" fillcolor="#92D050" stroked="f">
                <v:path arrowok="t"/>
                <v:fill/>
              </v:shape>
              <v:shape style="position:absolute;left:790;top:2272;width:6132;height:3500" coordorigin="790,2272" coordsize="6132,3500" path="m6283,2272l6045,2272,5986,2292,6342,2292,6283,2272e" filled="t" fillcolor="#92D050" stroked="f">
                <v:path arrowok="t"/>
                <v:fill/>
              </v:shape>
            </v:group>
            <v:group style="position:absolute;left:9091;top:5137;width:194;height:193" coordorigin="9091,5137" coordsize="194,193">
              <v:shape style="position:absolute;left:9091;top:5137;width:194;height:193" coordorigin="9091,5137" coordsize="194,193" path="m9177,5137l9122,5163,9093,5223,9091,5249,9096,5268,9136,5313,9208,5329,9229,5322,9274,5277,9285,5234,9284,5228,9260,5170,9202,5139,9177,5137e" filled="t" fillcolor="#92D050" stroked="f">
                <v:path arrowok="t"/>
                <v:fill/>
              </v:shape>
            </v:group>
            <v:group style="position:absolute;left:8447;top:4903;width:390;height:389" coordorigin="8447,4903" coordsize="390,389">
              <v:shape style="position:absolute;left:8447;top:4903;width:390;height:389" coordorigin="8447,4903" coordsize="390,389" path="m8637,4903l8573,4915,8518,4948,8476,4997,8452,5060,8447,5109,8449,5130,8470,5190,8510,5239,8565,5274,8634,5291,8660,5292,8682,5289,8744,5264,8793,5221,8825,5164,8837,5098,8835,5076,8817,5013,8779,4960,8726,4923,8661,4904,8637,4903e" filled="t" fillcolor="#92D050" stroked="f">
                <v:path arrowok="t"/>
                <v:fill/>
              </v:shape>
            </v:group>
            <v:group style="position:absolute;left:7614;top:4622;width:585;height:585" coordorigin="7614,4622" coordsize="585,585">
              <v:shape style="position:absolute;left:7614;top:4622;width:585;height:585" coordorigin="7614,4622" coordsize="585,585" path="m7906,4622l7836,4630,7772,4654,7716,4692,7670,4741,7637,4800,7618,4867,7614,4914,7615,4938,7629,5007,7658,5068,7700,5121,7752,5163,7814,5192,7882,5206,7906,5207,7930,5206,7999,5192,8061,5163,8113,5121,8155,5068,8184,5007,8198,4938,8199,4914,8198,4890,8184,4822,8155,4760,8113,4707,8061,4665,7999,4637,7930,4623,7906,4622e" filled="t" fillcolor="#92D050" stroked="f">
                <v:path arrowok="t"/>
                <v:fill/>
              </v:shape>
            </v:group>
            <v:group style="position:absolute;left:790;top:2258;width:6929;height:3513" coordorigin="790,2258" coordsize="6929,3513">
              <v:shape style="position:absolute;left:790;top:2258;width:6929;height:3513" coordorigin="790,2258" coordsize="6929,3513" path="m1421,3415l1412,3354,1411,3294,1417,3234,1448,3119,1473,3064,1505,3010,1541,2959,1584,2909,1632,2862,1684,2818,1742,2777,1804,2738,1870,2703,1941,2672,2015,2644,2093,2620,2175,2600,2259,2585,2347,2574,2419,2569,2491,2567,2527,2568,2598,2571,2669,2577,2740,2587,2809,2600,2877,2616,2943,2635,3008,2658,3039,2670,3075,2628,3158,2553,3255,2489,3364,2437,3422,2415,3482,2397,3544,2382,3607,2371,3672,2362,3737,2357,3803,2356,3869,2358,3936,2364,4002,2374,4067,2387,4131,2404,4195,2425,4252,2448,4307,2475,4375,2514,4391,2525,4419,2490,4485,2427,4563,2374,4651,2330,4746,2296,4848,2273,4954,2260,5009,2258,5063,2259,5172,2270,5279,2293,5351,2316,5410,2341,5464,2369,5530,2412,5574,2448,5618,2416,5713,2360,5817,2316,5929,2285,6045,2266,6164,2259,6224,2260,6342,2273,6458,2298,6569,2335,6671,2386,6730,2425,6783,2467,6829,2512,6867,2560,6908,2628,6934,2700,7001,2715,7065,2733,7126,2754,7183,2778,7237,2806,7335,2868,7416,2939,7481,3017,7529,3102,7556,3192,7564,3285,7559,3332,7534,3426,7498,3498,7549,3549,7593,3602,7631,3656,7662,3712,7686,3768,7704,3826,7720,3942,7718,3999,7696,4114,7650,4225,7617,4278,7578,4330,7533,4380,7483,4428,7426,4473,7363,4515,7295,4555,7227,4588,7155,4618,7081,4644,7003,4665,6924,4683,6843,4696,6788,4702,6784,4755,6759,4856,6712,4951,6645,5038,6560,5117,6511,5153,6458,5186,6402,5216,6343,5244,6280,5268,6215,5289,6147,5306,6077,5319,6004,5329,5930,5335,5854,5337,5828,5336,5752,5332,5676,5324,5602,5311,5530,5295,5460,5274,5392,5249,5370,5240,5341,5298,5306,5353,5265,5406,5218,5455,5167,5502,5111,5545,5050,5585,4985,5621,4917,5654,4845,5683,4771,5708,4694,5730,4614,5747,4532,5759,4449,5768,4365,5772,4280,5771,4194,5765,4108,5755,4022,5740,3951,5723,3882,5703,3816,5680,3752,5654,3691,5625,3633,5593,3579,5558,3527,5521,3480,5481,3436,5439,3347,5473,3256,5501,3163,5524,3068,5541,2973,5553,2878,5560,2782,5561,2687,5558,2593,5549,2500,5536,2409,5518,2320,5495,2233,5467,2150,5434,2070,5397,1994,5356,1923,5310,1856,5259,1795,5205,1739,5146,1734,5141,1730,5136,1726,5131,1669,5134,1612,5133,1502,5124,1398,5103,1301,5072,1212,5030,1133,4980,1066,4922,1012,4857,973,4786,951,4709,946,4646,947,4625,958,4563,981,4502,1015,4445,1059,4390,1114,4340,1135,4324,1086,4303,1000,4253,928,4196,871,4133,828,4065,801,3993,790,3919,791,3882,805,3807,836,3733,886,3663,942,3606,1008,3556,1083,3513,1166,3478,1224,3459,1286,3444,1350,3433,1415,3426,1421,3415xe" filled="f" stroked="t" strokeweight="2.25pt" strokecolor="#000000">
                <v:path arrowok="t"/>
              </v:shape>
            </v:group>
            <v:group style="position:absolute;left:9091;top:5137;width:194;height:193" coordorigin="9091,5137" coordsize="194,193">
              <v:shape style="position:absolute;left:9091;top:5137;width:194;height:193" coordorigin="9091,5137" coordsize="194,193" path="m9285,5234l9263,5296,9208,5329,9180,5328,9119,5301,9091,5249,9093,5223,9122,5163,9177,5137,9202,5139,9260,5170,9284,5228,9285,5234xe" filled="f" stroked="t" strokeweight="2.25pt" strokecolor="#000000">
                <v:path arrowok="t"/>
              </v:shape>
            </v:group>
            <v:group style="position:absolute;left:8447;top:4903;width:390;height:389" coordorigin="8447,4903" coordsize="390,389">
              <v:shape style="position:absolute;left:8447;top:4903;width:390;height:389" coordorigin="8447,4903" coordsize="390,389" path="m8837,5098l8825,5164,8793,5221,8744,5264,8682,5289,8660,5292,8634,5291,8565,5274,8510,5239,8470,5190,8449,5130,8447,5109,8448,5084,8466,5017,8502,4963,8553,4924,8615,4904,8637,4903,8661,4904,8726,4923,8779,4960,8817,5013,8835,5076,8837,5098xe" filled="f" stroked="t" strokeweight="2.25pt" strokecolor="#000000">
                <v:path arrowok="t"/>
              </v:shape>
            </v:group>
            <v:group style="position:absolute;left:7614;top:4622;width:585;height:585" coordorigin="7614,4622" coordsize="585,585">
              <v:shape style="position:absolute;left:7614;top:4622;width:585;height:585" coordorigin="7614,4622" coordsize="585,585" path="m8199,4914l8190,4985,8166,5049,8129,5105,8079,5150,8020,5184,7954,5203,7906,5207,7882,5206,7814,5192,7752,5163,7700,5121,7658,5068,7629,5007,7615,4938,7614,4914,7615,4890,7629,4822,7658,4760,7700,4707,7752,4665,7814,4637,7882,4623,7906,4622,7930,4623,7999,4637,8061,4665,8113,4707,8155,4760,8184,4822,8198,4890,8199,4914xe" filled="f" stroked="t" strokeweight="2.25pt" strokecolor="#000000">
                <v:path arrowok="t"/>
              </v:shape>
            </v:group>
            <v:group style="position:absolute;left:1142;top:4310;width:406;height:66" coordorigin="1142,4310" coordsize="406,66">
              <v:shape style="position:absolute;left:1142;top:4310;width:406;height:66" coordorigin="1142,4310" coordsize="406,66" path="m1548,4375l1527,4376,1505,4376,1484,4376,1463,4376,1400,4372,1338,4364,1277,4353,1218,4337,1161,4317,1142,4310e" filled="f" stroked="t" strokeweight="2.25pt" strokecolor="#000000">
                <v:path arrowok="t"/>
              </v:shape>
            </v:group>
            <v:group style="position:absolute;left:1728;top:5084;width:177;height:31" coordorigin="1728,5084" coordsize="177,31">
              <v:shape style="position:absolute;left:1728;top:5084;width:177;height:31" coordorigin="1728,5084" coordsize="177,31" path="m1906,5084l1828,5102,1769,5111,1749,5113,1728,5115e" filled="f" stroked="t" strokeweight="2.25pt" strokecolor="#000000">
                <v:path arrowok="t"/>
              </v:shape>
            </v:group>
            <v:group style="position:absolute;left:3337;top:5298;width:99;height:127" coordorigin="3337,5298" coordsize="99,127">
              <v:shape style="position:absolute;left:3337;top:5298;width:99;height:127" coordorigin="3337,5298" coordsize="99,127" path="m3436,5425l3395,5379,3358,5331,3347,5314,3337,5298e" filled="f" stroked="t" strokeweight="2.25pt" strokecolor="#000000">
                <v:path arrowok="t"/>
              </v:shape>
            </v:group>
            <v:group style="position:absolute;left:5371;top:5072;width:42;height:154" coordorigin="5371,5072" coordsize="42,154">
              <v:shape style="position:absolute;left:5371;top:5072;width:42;height:154" coordorigin="5371,5072" coordsize="42,154" path="m5414,5072l5398,5150,5379,5208,5371,5227e" filled="f" stroked="t" strokeweight="2.25pt" strokecolor="#000000">
                <v:path arrowok="t"/>
              </v:shape>
            </v:group>
            <v:group style="position:absolute;left:6263;top:4113;width:521;height:580" coordorigin="6263,4113" coordsize="521,580">
              <v:shape style="position:absolute;left:6263;top:4113;width:521;height:580" coordorigin="6263,4113" coordsize="521,580" path="m6263,4113l6356,4149,6441,4191,6518,4239,6586,4293,6645,4351,6694,4414,6733,4480,6762,4549,6779,4620,6783,4656,6784,4693e" filled="f" stroked="t" strokeweight="2.25pt" strokecolor="#000000">
                <v:path arrowok="t"/>
              </v:shape>
            </v:group>
            <v:group style="position:absolute;left:7276;top:3495;width:215;height:207" coordorigin="7276,3495" coordsize="215,207">
              <v:shape style="position:absolute;left:7276;top:3495;width:215;height:207" coordorigin="7276,3495" coordsize="215,207" path="m7491,3495l7447,3557,7393,3614,7346,3654,7295,3691,7276,3703e" filled="f" stroked="t" strokeweight="2.25pt" strokecolor="#000000">
                <v:path arrowok="t"/>
              </v:shape>
            </v:group>
            <v:group style="position:absolute;left:6935;top:2688;width:12;height:99" coordorigin="6935,2688" coordsize="12,99">
              <v:shape style="position:absolute;left:6935;top:2688;width:12;height:99" coordorigin="6935,2688" coordsize="12,99" path="m6935,2688l6940,2708,6943,2728,6945,2747,6947,2767,6947,2787e" filled="f" stroked="t" strokeweight="2.25pt" strokecolor="#000000">
                <v:path arrowok="t"/>
              </v:shape>
            </v:group>
            <v:group style="position:absolute;left:5454;top:2449;width:105;height:120" coordorigin="5454,2449" coordsize="105,120">
              <v:shape style="position:absolute;left:5454;top:2449;width:105;height:120" coordorigin="5454,2449" coordsize="105,120" path="m5454,2568l5501,2506,5543,2463,5559,2449e" filled="f" stroked="t" strokeweight="2.25pt" strokecolor="#000000">
                <v:path arrowok="t"/>
              </v:shape>
            </v:group>
            <v:group style="position:absolute;left:4343;top:2523;width:54;height:107" coordorigin="4343,2523" coordsize="54,107">
              <v:shape style="position:absolute;left:4343;top:2523;width:54;height:107" coordorigin="4343,2523" coordsize="54,107" path="m4343,2631l4374,2558,4385,2541,4396,2523e" filled="f" stroked="t" strokeweight="2.25pt" strokecolor="#000000">
                <v:path arrowok="t"/>
              </v:shape>
            </v:group>
            <v:group style="position:absolute;left:3039;top:2669;width:196;height:101" coordorigin="3039,2669" coordsize="196,101">
              <v:shape style="position:absolute;left:3039;top:2669;width:196;height:101" coordorigin="3039,2669" coordsize="196,101" path="m3039,2669l3095,2694,3150,2721,3218,2760,3234,2770e" filled="f" stroked="t" strokeweight="2.25pt" strokecolor="#000000">
                <v:path arrowok="t"/>
              </v:shape>
            </v:group>
            <v:group style="position:absolute;left:1421;top:3416;width:36;height:114" coordorigin="1421,3416" coordsize="36,114">
              <v:shape style="position:absolute;left:1421;top:3416;width:36;height:114" coordorigin="1421,3416" coordsize="36,114" path="m1457,3531l1436,3474,1425,3435,1421,3416e" filled="f" stroked="t" strokeweight="2.25pt" strokecolor="#000000">
                <v:path arrowok="t"/>
              </v:shape>
              <v:shape style="position:absolute;left:1771;top:2870;width:4478;height:2102" type="#_x0000_t75">
                <v:imagedata r:id="rId323" o:title=""/>
              </v:shape>
            </v:group>
            <v:group style="position:absolute;left:8404;top:5760;width:730;height:516" coordorigin="8404,5760" coordsize="730,516">
              <v:shape style="position:absolute;left:8404;top:5760;width:730;height:516" coordorigin="8404,5760" coordsize="730,516" path="m8404,6276l9134,6276,9134,5760,8404,5760,8404,6276e" filled="t" fillcolor="#FFFFFF" stroked="f">
                <v:path arrowok="t"/>
                <v:fill/>
              </v:shape>
            </v:group>
            <v:group style="position:absolute;left:8404;top:5760;width:730;height:516" coordorigin="8404,5760" coordsize="730,516">
              <v:shape style="position:absolute;left:8404;top:5760;width:730;height:516" coordorigin="8404,5760" coordsize="730,516" path="m8404,6276l9134,6276,9134,5760,8404,5760,8404,6276xe" filled="f" stroked="t" strokeweight=".75pt" strokecolor="#FFFFFF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1.650002pt;margin-top:43.799984pt;width:511.7pt;height:60pt;mso-position-horizontal-relative:page;mso-position-vertical-relative:page;z-index:-5613" coordorigin="833,876" coordsize="10234,1200">
            <v:group style="position:absolute;left:878;top:921;width:10144;height:1110" coordorigin="878,921" coordsize="10144,1110">
              <v:shape style="position:absolute;left:878;top:921;width:10144;height:1110" coordorigin="878,921" coordsize="10144,1110" path="m878,2031l11022,2031,11022,921,878,921,878,2031e" filled="t" fillcolor="#FFFF56" stroked="f">
                <v:path arrowok="t"/>
                <v:fill/>
              </v:shape>
            </v:group>
            <v:group style="position:absolute;left:878;top:921;width:10144;height:1110" coordorigin="878,921" coordsize="10144,1110">
              <v:shape style="position:absolute;left:878;top:921;width:10144;height:1110" coordorigin="878,921" coordsize="10144,1110" path="m878,2031l11022,2031,11022,921,878,921,878,2031xe" filled="f" stroked="t" strokeweight="4.5pt" strokecolor="#000000">
                <v:path arrowok="t"/>
              </v:shape>
              <v:shape style="position:absolute;left:922;top:1037;width:10056;height:878" type="#_x0000_t75">
                <v:imagedata r:id="rId324" o:title=""/>
              </v:shape>
            </v:group>
            <w10:wrap type="none"/>
          </v:group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66" w:lineRule="exact"/>
        <w:ind w:left="1846" w:right="6102"/>
        <w:jc w:val="center"/>
        <w:rPr>
          <w:rFonts w:ascii="Calibri" w:hAnsi="Calibri" w:cs="Calibri" w:eastAsia="Calibri"/>
          <w:sz w:val="40"/>
          <w:szCs w:val="40"/>
        </w:rPr>
      </w:pPr>
      <w:rPr/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  <w:i/>
          <w:position w:val="1"/>
        </w:rPr>
        <w:t>In</w:t>
      </w:r>
      <w:r>
        <w:rPr>
          <w:rFonts w:ascii="Calibri" w:hAnsi="Calibri" w:cs="Calibri" w:eastAsia="Calibri"/>
          <w:sz w:val="40"/>
          <w:szCs w:val="40"/>
          <w:spacing w:val="-2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  <w:i/>
          <w:position w:val="1"/>
        </w:rPr>
        <w:t>t</w:t>
      </w:r>
      <w:r>
        <w:rPr>
          <w:rFonts w:ascii="Calibri" w:hAnsi="Calibri" w:cs="Calibri" w:eastAsia="Calibri"/>
          <w:sz w:val="40"/>
          <w:szCs w:val="40"/>
          <w:spacing w:val="2"/>
          <w:w w:val="100"/>
          <w:b/>
          <w:bCs/>
          <w:i/>
          <w:position w:val="1"/>
        </w:rPr>
        <w:t>h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  <w:i/>
          <w:position w:val="1"/>
        </w:rPr>
        <w:t>e</w:t>
      </w:r>
      <w:r>
        <w:rPr>
          <w:rFonts w:ascii="Calibri" w:hAnsi="Calibri" w:cs="Calibri" w:eastAsia="Calibri"/>
          <w:sz w:val="40"/>
          <w:szCs w:val="40"/>
          <w:spacing w:val="-5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40"/>
          <w:szCs w:val="40"/>
          <w:spacing w:val="2"/>
          <w:w w:val="100"/>
          <w:b/>
          <w:bCs/>
          <w:i/>
          <w:position w:val="1"/>
        </w:rPr>
        <w:t>p</w:t>
      </w:r>
      <w:r>
        <w:rPr>
          <w:rFonts w:ascii="Calibri" w:hAnsi="Calibri" w:cs="Calibri" w:eastAsia="Calibri"/>
          <w:sz w:val="40"/>
          <w:szCs w:val="40"/>
          <w:spacing w:val="1"/>
          <w:w w:val="100"/>
          <w:b/>
          <w:bCs/>
          <w:i/>
          <w:position w:val="1"/>
        </w:rPr>
        <w:t>a</w:t>
      </w:r>
      <w:r>
        <w:rPr>
          <w:rFonts w:ascii="Calibri" w:hAnsi="Calibri" w:cs="Calibri" w:eastAsia="Calibri"/>
          <w:sz w:val="40"/>
          <w:szCs w:val="40"/>
          <w:spacing w:val="2"/>
          <w:w w:val="100"/>
          <w:b/>
          <w:bCs/>
          <w:i/>
          <w:position w:val="1"/>
        </w:rPr>
        <w:t>s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  <w:i/>
          <w:position w:val="1"/>
        </w:rPr>
        <w:t>t,</w:t>
      </w:r>
      <w:r>
        <w:rPr>
          <w:rFonts w:ascii="Calibri" w:hAnsi="Calibri" w:cs="Calibri" w:eastAsia="Calibri"/>
          <w:sz w:val="40"/>
          <w:szCs w:val="40"/>
          <w:spacing w:val="-8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40"/>
          <w:szCs w:val="40"/>
          <w:spacing w:val="-1"/>
          <w:w w:val="99"/>
          <w:b/>
          <w:bCs/>
          <w:i/>
          <w:position w:val="1"/>
        </w:rPr>
        <w:t>...</w:t>
      </w:r>
      <w:r>
        <w:rPr>
          <w:rFonts w:ascii="Calibri" w:hAnsi="Calibri" w:cs="Calibri" w:eastAsia="Calibri"/>
          <w:sz w:val="40"/>
          <w:szCs w:val="40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34" w:right="5387"/>
        <w:jc w:val="center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6"/>
          <w:szCs w:val="36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u w:val="thick" w:color="000000"/>
        </w:rPr>
        <w:t>to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</w:rPr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wa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36"/>
          <w:szCs w:val="36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</w:rPr>
        <w:t>v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99"/>
          <w:b/>
          <w:bCs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99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spacing w:val="2"/>
          <w:w w:val="99"/>
          <w:b/>
          <w:bCs/>
        </w:rPr>
        <w:t>y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433" w:lineRule="exact"/>
        <w:ind w:left="923" w:right="5180"/>
        <w:jc w:val="center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u w:val="thick" w:color="000000"/>
        </w:rPr>
        <w:t>'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6"/>
          <w:szCs w:val="36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u w:val="thick" w:color="000000"/>
        </w:rPr>
        <w:t>se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6"/>
          <w:szCs w:val="36"/>
          <w:spacing w:val="-78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to</w:t>
      </w:r>
      <w:r>
        <w:rPr>
          <w:rFonts w:ascii="Calibri" w:hAnsi="Calibri" w:cs="Calibri" w:eastAsia="Calibri"/>
          <w:sz w:val="36"/>
          <w:szCs w:val="36"/>
          <w:spacing w:val="-5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at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f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ast</w:t>
      </w:r>
      <w:r>
        <w:rPr>
          <w:rFonts w:ascii="Calibri" w:hAnsi="Calibri" w:cs="Calibri" w:eastAsia="Calibri"/>
          <w:sz w:val="36"/>
          <w:szCs w:val="36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</w:rPr>
        <w:t>f</w:t>
      </w:r>
      <w:r>
        <w:rPr>
          <w:rFonts w:ascii="Calibri" w:hAnsi="Calibri" w:cs="Calibri" w:eastAsia="Calibri"/>
          <w:sz w:val="36"/>
          <w:szCs w:val="36"/>
          <w:spacing w:val="-2"/>
          <w:w w:val="99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-2"/>
          <w:w w:val="99"/>
          <w:b/>
          <w:bCs/>
        </w:rPr>
        <w:t>o</w:t>
      </w:r>
      <w:r>
        <w:rPr>
          <w:rFonts w:ascii="Calibri" w:hAnsi="Calibri" w:cs="Calibri" w:eastAsia="Calibri"/>
          <w:sz w:val="36"/>
          <w:szCs w:val="36"/>
          <w:spacing w:val="-1"/>
          <w:w w:val="99"/>
          <w:b/>
          <w:bCs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2" w:lineRule="exact"/>
        <w:ind w:left="105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sh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wn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br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ckets: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105" w:right="-20"/>
        <w:jc w:val="left"/>
        <w:tabs>
          <w:tab w:pos="69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6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en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74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even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69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x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q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74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4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85" w:lineRule="exact"/>
        <w:ind w:left="105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hoose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cor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,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b,</w:t>
      </w:r>
      <w:r>
        <w:rPr>
          <w:rFonts w:ascii="Calibri" w:hAnsi="Calibri" w:cs="Calibri" w:eastAsia="Calibri"/>
          <w:sz w:val="32"/>
          <w:szCs w:val="32"/>
          <w:spacing w:val="-7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4220" w:val="left"/>
          <w:tab w:pos="71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a.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ey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4240" w:val="left"/>
          <w:tab w:pos="70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f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e.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,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5" w:right="-20"/>
        <w:jc w:val="left"/>
        <w:tabs>
          <w:tab w:pos="4100" w:val="left"/>
          <w:tab w:pos="72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es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pgMar w:header="0" w:footer="0" w:top="1980" w:bottom="280" w:left="980" w:right="580"/>
          <w:headerReference w:type="even" r:id="rId320"/>
          <w:pgSz w:w="11920" w:h="16840"/>
        </w:sectPr>
      </w:pPr>
      <w:rPr/>
    </w:p>
    <w:p>
      <w:pPr>
        <w:spacing w:before="0" w:after="0" w:line="897" w:lineRule="exact"/>
        <w:ind w:left="939" w:right="-20"/>
        <w:jc w:val="left"/>
        <w:tabs>
          <w:tab w:pos="4620" w:val="left"/>
        </w:tabs>
        <w:rPr>
          <w:rFonts w:ascii="Calibri" w:hAnsi="Calibri" w:cs="Calibri" w:eastAsia="Calibri"/>
          <w:sz w:val="80"/>
          <w:szCs w:val="80"/>
        </w:rPr>
      </w:pPr>
      <w:rPr/>
      <w:r>
        <w:rPr/>
        <w:pict>
          <v:group style="position:absolute;margin-left:333.968994pt;margin-top:57.204811pt;width:194.504941pt;height:97.301592pt;mso-position-horizontal-relative:page;mso-position-vertical-relative:paragraph;z-index:-5611" coordorigin="6679,1144" coordsize="3890,1946">
            <v:group style="position:absolute;left:6702;top:1169;width:3402;height:1634" coordorigin="6702,1169" coordsize="3402,1634">
              <v:shape style="position:absolute;left:6702;top:1169;width:3402;height:1634" coordorigin="6702,1169" coordsize="3402,1634" path="m9167,2657l8179,2657,8193,2667,8208,2679,8273,2717,8290,2725,8309,2735,8328,2743,8347,2749,8367,2757,8451,2781,8543,2797,8638,2803,8732,2803,8824,2793,8912,2775,8994,2749,9069,2717,9135,2679,9164,2659,9167,2657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9895,2505l7221,2505,7228,2513,7293,2565,7370,2611,7457,2647,7601,2687,7756,2707,7810,2709,7863,2709,7971,2701,8077,2683,8179,2657,9167,2657,9191,2635,9215,2611,9236,2587,9254,2559,9778,2559,9783,2557,9817,2545,9848,2531,9878,2515,9895,2505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9778,2559l9254,2559,9310,2577,9388,2593,9470,2601,9554,2601,9635,2593,9712,2579,9778,2559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7688,1313l7586,1313,7566,1315,7470,1327,7382,1347,7301,1375,7230,1409,7169,1449,7119,1495,7081,1543,7049,1623,7046,1651,7047,1679,7052,1707,7033,1713,6943,1727,6882,1745,6811,1779,6755,1823,6718,1873,6702,1941,6704,1959,6734,2025,6778,2071,6841,2109,6892,2131,6872,2143,6824,2189,6791,2255,6789,2291,6791,2309,6825,2379,6872,2423,6936,2459,7011,2485,7097,2503,7158,2507,7189,2507,7221,2505,9895,2505,9953,2463,10008,2399,10037,2329,10040,2305,10082,2301,10123,2293,10144,2291,10163,2285,10183,2281,10203,2275,10222,2271,10259,2259,10277,2251,10294,2245,10349,2219,10416,2179,10469,2133,10508,2083,10542,2005,10547,1953,10544,1925,10514,1845,10476,1795,10424,1747,10435,1729,10444,1711,10453,1689,10458,1667,10460,1645,10460,1625,10441,1561,10398,1503,10333,1451,10279,1421,10216,1395,10109,1369,10104,1357,7941,1357,7905,1345,7809,1325,7789,1323,7769,1319,7729,1315,7709,1315,7688,1313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8374,1213l8300,1217,8229,1225,8160,1241,8096,1261,8037,1289,7985,1319,7941,1357,10104,1357,10072,1305,8685,1283,8667,1275,8591,1247,8520,1229,8447,1217,8374,1213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9072,1169l9012,1169,8982,1171,8867,1191,8789,1219,8722,1255,8685,1283,10049,1283,10042,1277,10025,1263,10007,1251,9349,1251,9334,1241,9317,1231,9300,1223,9282,1213,9221,1193,9133,1173,9072,1169e" filled="t" fillcolor="#92CDDD" stroked="f">
                <v:path arrowok="t"/>
                <v:fill/>
              </v:shape>
              <v:shape style="position:absolute;left:6702;top:1169;width:3402;height:1634" coordorigin="6702,1169" coordsize="3402,1634" path="m9716,1169l9650,1169,9617,1171,9551,1179,9488,1193,9429,1213,9349,1251,10007,1251,9937,1215,9878,1195,9815,1179,9750,1171,9716,1169e" filled="t" fillcolor="#92CDDD" stroked="f">
                <v:path arrowok="t"/>
                <v:fill/>
              </v:shape>
            </v:group>
            <v:group style="position:absolute;left:9695;top:2797;width:272;height:271" coordorigin="9695,2797" coordsize="272,271">
              <v:shape style="position:absolute;left:9695;top:2797;width:272;height:271" coordorigin="9695,2797" coordsize="272,271" path="m9814,2797l9753,2821,9711,2870,9695,2936,9698,2958,9724,3014,9775,3053,9846,3068,9868,3063,9925,3031,9960,2977,9968,2932,9968,2925,9950,2865,9906,2821,9840,2798,9814,2797e" filled="t" fillcolor="#92CDDD" stroked="f">
                <v:path arrowok="t"/>
                <v:fill/>
              </v:shape>
            </v:group>
            <v:group style="position:absolute;left:6702;top:1167;width:3845;height:1636" coordorigin="6702,1167" coordsize="3845,1636">
              <v:shape style="position:absolute;left:6702;top:1167;width:3845;height:1636" coordorigin="6702,1167" coordsize="3845,1636" path="m7052,1705l7047,1677,7046,1649,7049,1621,7081,1542,7119,1493,7169,1448,7230,1408,7301,1374,7382,1346,7470,1326,7566,1314,7627,1311,7648,1311,7668,1311,7729,1314,7789,1321,7867,1335,7941,1355,7962,1336,8037,1287,8096,1260,8160,1239,8229,1224,8300,1215,8374,1212,8410,1213,8484,1221,8556,1235,8630,1258,8685,1283,8702,1268,8765,1228,8840,1198,8923,1177,9012,1167,9042,1167,9072,1167,9133,1172,9192,1183,9262,1204,9317,1230,9349,1250,9374,1236,9458,1201,9519,1184,9584,1173,9650,1167,9683,1167,9716,1167,9783,1173,9847,1185,9908,1203,9965,1226,10025,1262,10072,1304,10109,1367,10147,1375,10216,1395,10279,1419,10333,1449,10398,1501,10441,1560,10460,1623,10460,1644,10458,1666,10453,1688,10444,1710,10435,1728,10424,1745,10452,1768,10497,1818,10528,1870,10547,1951,10546,1978,10523,2057,10490,2107,10444,2155,10384,2198,10311,2236,10240,2263,10163,2284,10103,2296,10040,2304,10037,2328,10008,2398,9953,2461,9905,2498,9848,2530,9783,2557,9712,2577,9635,2592,9554,2599,9511,2600,9491,2600,9428,2596,9368,2588,9291,2570,9254,2559,9236,2585,9191,2634,9135,2678,9069,2717,8994,2748,8912,2773,8824,2791,8732,2801,8685,2803,8638,2802,8543,2795,8473,2783,8408,2768,8347,2748,8290,2724,8223,2687,8179,2655,8129,2670,8024,2692,7917,2704,7810,2707,7756,2705,7652,2694,7551,2674,7457,2646,7370,2609,7293,2564,7228,2511,7223,2506,7221,2504,7189,2505,7158,2505,7127,2504,7039,2491,6960,2467,6892,2434,6839,2392,6803,2343,6789,2290,6789,2272,6813,2204,6854,2157,6892,2129,6866,2119,6797,2083,6746,2040,6708,1974,6702,1940,6702,1923,6727,1854,6781,1798,6845,1760,6902,1737,6965,1721,7033,1712,7052,1705xe" filled="f" stroked="t" strokeweight="2.25pt" strokecolor="#000000">
                <v:path arrowok="t"/>
              </v:shape>
            </v:group>
            <v:group style="position:absolute;left:9695;top:2797;width:272;height:271" coordorigin="9695,2797" coordsize="272,271">
              <v:shape style="position:absolute;left:9695;top:2797;width:272;height:271" coordorigin="9695,2797" coordsize="272,271" path="m9968,2932l9951,2997,9908,3045,9846,3068,9821,3066,9756,3043,9712,2997,9695,2936,9697,2913,9723,2851,9772,2810,9814,2797,9840,2798,9906,2821,9950,2865,9968,2925,9968,2932xe" filled="f" stroked="t" strokeweight="2.25pt" strokecolor="#000000">
                <v:path arrowok="t"/>
              </v:shape>
            </v:group>
            <v:group style="position:absolute;left:6904;top:2124;width:218;height:28" coordorigin="6904,2124" coordsize="218,28">
              <v:shape style="position:absolute;left:6904;top:2124;width:218;height:28" coordorigin="6904,2124" coordsize="218,28" path="m7122,2152l7102,2153,7081,2153,7060,2152,7000,2146,6923,2130,6904,2124e" filled="f" stroked="t" strokeweight="2.25pt" strokecolor="#000000">
                <v:path arrowok="t"/>
              </v:shape>
            </v:group>
            <v:group style="position:absolute;left:7242;top:2482;width:79;height:13" coordorigin="7242,2482" coordsize="79,13">
              <v:shape style="position:absolute;left:7242;top:2482;width:79;height:13" coordorigin="7242,2482" coordsize="79,13" path="m7321,2482l7302,2486,7282,2490,7262,2493,7242,2495e" filled="f" stroked="t" strokeweight="2.25pt" strokecolor="#000000">
                <v:path arrowok="t"/>
              </v:shape>
            </v:group>
            <v:group style="position:absolute;left:8115;top:2582;width:55;height:59" coordorigin="8115,2582" coordsize="55,59">
              <v:shape style="position:absolute;left:8115;top:2582;width:55;height:59" coordorigin="8115,2582" coordsize="55,59" path="m8170,2641l8154,2627,8140,2612,8127,2597,8115,2582e" filled="f" stroked="t" strokeweight="2.25pt" strokecolor="#000000">
                <v:path arrowok="t"/>
              </v:shape>
            </v:group>
            <v:group style="position:absolute;left:9251;top:2477;width:17;height:57" coordorigin="9251,2477" coordsize="17,57">
              <v:shape style="position:absolute;left:9251;top:2477;width:17;height:57" coordorigin="9251,2477" coordsize="17,57" path="m9267,2477l9264,2496,9258,2515,9251,2534e" filled="f" stroked="t" strokeweight="2.25pt" strokecolor="#000000">
                <v:path arrowok="t"/>
              </v:shape>
            </v:group>
            <v:group style="position:absolute;left:9739;top:2030;width:289;height:255" coordorigin="9739,2030" coordsize="289,255">
              <v:shape style="position:absolute;left:9739;top:2030;width:289;height:255" coordorigin="9739,2030" coordsize="289,255" path="m9739,2030l9815,2057,9881,2089,9936,2128,9979,2171,10016,2234,10025,2268,10027,2285e" filled="f" stroked="t" strokeweight="2.25pt" strokecolor="#000000">
                <v:path arrowok="t"/>
              </v:shape>
            </v:group>
            <v:group style="position:absolute;left:10296;top:1743;width:125;height:99" coordorigin="10296,1743" coordsize="125,99">
              <v:shape style="position:absolute;left:10296;top:1743;width:125;height:99" coordorigin="10296,1743" coordsize="125,99" path="m10420,1743l10368,1796,10315,1831,10296,1842e" filled="f" stroked="t" strokeweight="2.25pt" strokecolor="#000000">
                <v:path arrowok="t"/>
              </v:shape>
            </v:group>
            <v:group style="position:absolute;left:10112;top:1367;width:7;height:39" coordorigin="10112,1367" coordsize="7,39">
              <v:shape style="position:absolute;left:10112;top:1367;width:7;height:39" coordorigin="10112,1367" coordsize="7,39" path="m10112,1367l10116,1386,10118,1406e" filled="f" stroked="t" strokeweight="2.25pt" strokecolor="#000000">
                <v:path arrowok="t"/>
              </v:shape>
            </v:group>
            <v:group style="position:absolute;left:9290;top:1256;width:57;height:55" coordorigin="9290,1256" coordsize="57,55">
              <v:shape style="position:absolute;left:9290;top:1256;width:57;height:55" coordorigin="9290,1256" coordsize="57,55" path="m9290,1311l9302,1296,9315,1282,9330,1269,9347,1256e" filled="f" stroked="t" strokeweight="2.25pt" strokecolor="#000000">
                <v:path arrowok="t"/>
              </v:shape>
            </v:group>
            <v:group style="position:absolute;left:8673;top:1289;width:31;height:51" coordorigin="8673,1289" coordsize="31,51">
              <v:shape style="position:absolute;left:8673;top:1289;width:31;height:51" coordorigin="8673,1289" coordsize="31,51" path="m8673,1340l8681,1323,8691,1305,8704,1289e" filled="f" stroked="t" strokeweight="2.25pt" strokecolor="#000000">
                <v:path arrowok="t"/>
              </v:shape>
            </v:group>
            <v:group style="position:absolute;left:7949;top:1358;width:110;height:48" coordorigin="7949,1358" coordsize="110,48">
              <v:shape style="position:absolute;left:7949;top:1358;width:110;height:48" coordorigin="7949,1358" coordsize="110,48" path="m7949,1358l8007,1380,8043,1397,8060,1406e" filled="f" stroked="t" strokeweight="2.25pt" strokecolor="#000000">
                <v:path arrowok="t"/>
              </v:shape>
            </v:group>
            <v:group style="position:absolute;left:7056;top:1722;width:16;height:37" coordorigin="7056,1722" coordsize="16,37">
              <v:shape style="position:absolute;left:7056;top:1722;width:16;height:37" coordorigin="7056,1722" coordsize="16,37" path="m7072,1759l7063,1741,7056,1722e" filled="f" stroked="t" strokeweight="2.25pt" strokecolor="#000000">
                <v:path arrowok="t"/>
              </v:shape>
              <v:shape style="position:absolute;left:7258;top:1502;width:2462;height:878" type="#_x0000_t75">
                <v:imagedata r:id="rId326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Stru</w:t>
      </w:r>
      <w:r>
        <w:rPr>
          <w:rFonts w:ascii="Calibri" w:hAnsi="Calibri" w:cs="Calibri" w:eastAsia="Calibri"/>
          <w:sz w:val="80"/>
          <w:szCs w:val="80"/>
          <w:spacing w:val="3"/>
          <w:w w:val="100"/>
          <w:b/>
          <w:bCs/>
          <w:position w:val="2"/>
        </w:rPr>
        <w:t>c</w:t>
      </w:r>
      <w:r>
        <w:rPr>
          <w:rFonts w:ascii="Calibri" w:hAnsi="Calibri" w:cs="Calibri" w:eastAsia="Calibri"/>
          <w:sz w:val="80"/>
          <w:szCs w:val="80"/>
          <w:spacing w:val="-4"/>
          <w:w w:val="100"/>
          <w:b/>
          <w:bCs/>
          <w:position w:val="2"/>
        </w:rPr>
        <w:t>t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ure:</w:t>
        <w:tab/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H</w:t>
      </w:r>
      <w:r>
        <w:rPr>
          <w:rFonts w:ascii="Calibri" w:hAnsi="Calibri" w:cs="Calibri" w:eastAsia="Calibri"/>
          <w:sz w:val="80"/>
          <w:szCs w:val="80"/>
          <w:spacing w:val="-6"/>
          <w:w w:val="100"/>
          <w:b/>
          <w:bCs/>
          <w:position w:val="2"/>
        </w:rPr>
        <w:t>a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ve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y</w:t>
      </w:r>
      <w:r>
        <w:rPr>
          <w:rFonts w:ascii="Calibri" w:hAnsi="Calibri" w:cs="Calibri" w:eastAsia="Calibri"/>
          <w:sz w:val="80"/>
          <w:szCs w:val="80"/>
          <w:spacing w:val="-3"/>
          <w:w w:val="100"/>
          <w:b/>
          <w:bCs/>
          <w:position w:val="2"/>
        </w:rPr>
        <w:t>o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u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 </w:t>
      </w:r>
      <w:r>
        <w:rPr>
          <w:rFonts w:ascii="Calibri" w:hAnsi="Calibri" w:cs="Calibri" w:eastAsia="Calibri"/>
          <w:sz w:val="80"/>
          <w:szCs w:val="80"/>
          <w:spacing w:val="0"/>
          <w:w w:val="100"/>
          <w:b/>
          <w:bCs/>
          <w:position w:val="2"/>
        </w:rPr>
        <w:t>been</w:t>
      </w:r>
      <w:r>
        <w:rPr>
          <w:rFonts w:ascii="Calibri" w:hAnsi="Calibri" w:cs="Calibri" w:eastAsia="Calibri"/>
          <w:sz w:val="80"/>
          <w:szCs w:val="80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1180" w:footer="0" w:top="860" w:bottom="280" w:left="780" w:right="820"/>
          <w:headerReference w:type="odd" r:id="rId325"/>
          <w:pgSz w:w="11920" w:h="16840"/>
        </w:sectPr>
      </w:pPr>
      <w:rPr/>
    </w:p>
    <w:p>
      <w:pPr>
        <w:spacing w:before="0" w:after="0" w:line="387" w:lineRule="exact"/>
        <w:ind w:left="2840" w:right="-64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  <w:position w:val="1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v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60" w:after="0" w:line="240" w:lineRule="auto"/>
        <w:ind w:left="2940" w:right="31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ubai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?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2" w:after="0" w:line="452" w:lineRule="exact"/>
        <w:ind w:left="183" w:right="1417" w:firstLine="-183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br w:type="column"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v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'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ubai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780" w:right="820"/>
          <w:cols w:num="2" w:equalWidth="0">
            <w:col w:w="4867" w:space="2036"/>
            <w:col w:w="341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2.875pt;margin-top:22.874983pt;width:549.694pt;height:797.205pt;mso-position-horizontal-relative:page;mso-position-vertical-relative:page;z-index:-5612" coordorigin="458,457" coordsize="10994,15944">
            <v:shape style="position:absolute;left:804;top:4076;width:1978;height:2127" type="#_x0000_t75">
              <v:imagedata r:id="rId327" o:title=""/>
            </v:shape>
            <v:shape style="position:absolute;left:7887;top:5376;width:2277;height:1783" type="#_x0000_t75">
              <v:imagedata r:id="rId328" o:title=""/>
            </v:shape>
            <v:shape style="position:absolute;left:9750;top:4090;width:1320;height:1530" type="#_x0000_t75">
              <v:imagedata r:id="rId329" o:title=""/>
            </v:shape>
            <v:group style="position:absolute;left:10449;top:4290;width:90;height:89" coordorigin="10449,4290" coordsize="90,89">
              <v:shape style="position:absolute;left:10449;top:4290;width:90;height:89" coordorigin="10449,4290" coordsize="90,89" path="m10483,4290l10465,4299,10453,4317,10449,4342,10458,4361,10475,4374,10499,4379,10519,4371,10534,4355,10539,4334,10537,4320,10527,4304,10509,4293,10483,4290e" filled="t" fillcolor="#92CDDD" stroked="f">
                <v:path arrowok="t"/>
                <v:fill/>
              </v:shape>
            </v:group>
            <v:group style="position:absolute;left:10109;top:4009;width:180;height:181" coordorigin="10109,4009" coordsize="180,181">
              <v:shape style="position:absolute;left:10109;top:4009;width:180;height:181" coordorigin="10109,4009" coordsize="180,181" path="m10196,4009l10127,4048,10109,4118,10116,4138,10161,4181,10208,4191,10230,4186,10278,4143,10289,4100,10288,4089,10258,4032,10196,4009e" filled="t" fillcolor="#92CDDD" stroked="f">
                <v:path arrowok="t"/>
                <v:fill/>
              </v:shape>
            </v:group>
            <v:group style="position:absolute;left:10449;top:4290;width:90;height:89" coordorigin="10449,4290" coordsize="90,89">
              <v:shape style="position:absolute;left:10449;top:4290;width:90;height:89" coordorigin="10449,4290" coordsize="90,89" path="m10539,4334l10534,4355,10519,4371,10499,4379,10475,4374,10458,4361,10449,4342,10453,4317,10465,4299,10483,4290,10509,4293,10527,4304,10537,4320,10539,4334xe" filled="f" stroked="t" strokeweight="2.25pt" strokecolor="#000000">
                <v:path arrowok="t"/>
              </v:shape>
            </v:group>
            <v:group style="position:absolute;left:10109;top:4009;width:180;height:181" coordorigin="10109,4009" coordsize="180,181">
              <v:shape style="position:absolute;left:10109;top:4009;width:180;height:181" coordorigin="10109,4009" coordsize="180,181" path="m10289,4100l10266,4161,10208,4191,10183,4188,10127,4155,10109,4118,10111,4091,10141,4032,10196,4009,10219,4012,10273,4048,10289,4100xe" filled="f" stroked="t" strokeweight="2.25pt" strokecolor="#000000">
                <v:path arrowok="t"/>
              </v:shape>
            </v:group>
            <v:group style="position:absolute;left:5647;top:5849;width:1000;height:142" coordorigin="5647,5849" coordsize="1000,142">
              <v:shape style="position:absolute;left:5647;top:5849;width:1000;height:142" coordorigin="5647,5849" coordsize="1000,142" path="m6647,5849l5647,5849,5661,5859,5676,5869,5691,5879,5707,5889,5724,5897,5741,5907,5797,5931,5857,5951,5920,5969,6014,5985,6111,5991,6207,5991,6301,5981,6390,5963,6474,5939,6551,5907,6619,5869,6647,5849e" filled="t" fillcolor="#B3A1C6" stroked="f">
                <v:path arrowok="t"/>
                <v:fill/>
              </v:shape>
            </v:group>
            <v:group style="position:absolute;left:4666;top:5693;width:2727;height:204" coordorigin="4666,5693" coordsize="2727,204">
              <v:shape style="position:absolute;left:4666;top:5693;width:2727;height:204" coordorigin="4666,5693" coordsize="2727,204" path="m7393,5693l4666,5693,4668,5697,4673,5701,4705,5729,4778,5777,4861,5817,4954,5851,5054,5875,5159,5891,5267,5897,5322,5897,5432,5891,5595,5863,5647,5849,6647,5849,6703,5801,6743,5749,7272,5749,7279,5747,7313,5733,7345,5719,7375,5703,7393,5693e" filled="t" fillcolor="#B3A1C6" stroked="f">
                <v:path arrowok="t"/>
                <v:fill/>
              </v:shape>
            </v:group>
            <v:group style="position:absolute;left:6743;top:5749;width:528;height:40" coordorigin="6743,5749" coordsize="528,40">
              <v:shape style="position:absolute;left:6743;top:5749;width:528;height:40" coordorigin="6743,5749" coordsize="528,40" path="m7272,5749l6743,5749,6780,5761,6878,5781,6960,5789,7044,5789,7167,5775,7243,5757,7272,5749e" filled="t" fillcolor="#B3A1C6" stroked="f">
                <v:path arrowok="t"/>
                <v:fill/>
              </v:shape>
            </v:group>
            <v:group style="position:absolute;left:4137;top:4503;width:3920;height:1192" coordorigin="4137,4503" coordsize="3920,1192">
              <v:shape style="position:absolute;left:4137;top:4503;width:3920;height:1192" coordorigin="4137,4503" coordsize="3920,1192" path="m5181,4503l5017,4503,4920,4515,4830,4535,4748,4563,4675,4597,4613,4637,4562,4683,4523,4731,4491,4811,4488,4839,4489,4867,4493,4895,4468,4901,4445,4905,4423,4907,4400,4911,4379,4917,4358,4921,4338,4927,4318,4935,4299,4941,4281,4949,4263,4959,4247,4967,4231,4977,4176,5027,4140,5095,4137,5129,4139,5147,4169,5213,4214,5259,4254,5285,4277,5299,4302,5309,4329,5319,4309,5333,4261,5377,4228,5445,4225,5479,4228,5497,4262,5567,4311,5611,4375,5647,4452,5675,4540,5691,4602,5695,4634,5695,4666,5693,7393,5693,7453,5651,7510,5587,7541,5517,7546,5493,7567,5491,7588,5487,7608,5485,7689,5469,7708,5463,7727,5459,7764,5447,7782,5439,7800,5433,7856,5407,7923,5367,7977,5321,8017,5271,8052,5193,8057,5141,8054,5113,8024,5033,7985,4983,7931,4935,7943,4917,7952,4901,7961,4879,7966,4857,7969,4835,7968,4813,7949,4749,7905,4691,7839,4639,7783,4609,7720,4583,7648,4563,7610,4555,7605,4543,5394,4543,5375,4537,5357,4533,5338,4527,5281,4515,5261,4513,5241,4509,5181,4503e" filled="t" fillcolor="#B3A1C6" stroked="f">
                <v:path arrowok="t"/>
                <v:fill/>
              </v:shape>
            </v:group>
            <v:group style="position:absolute;left:5394;top:4401;width:2211;height:142" coordorigin="5394,4401" coordsize="2211,142">
              <v:shape style="position:absolute;left:5394;top:4401;width:2211;height:142" coordorigin="5394,4401" coordsize="2211,142" path="m5841,4401l5766,4405,5693,4413,5622,4429,5556,4449,5495,4475,5440,4507,5394,4543,7605,4543,7572,4493,6174,4481,6157,4471,6063,4435,5991,4417,5916,4405,5841,4401e" filled="t" fillcolor="#B3A1C6" stroked="f">
                <v:path arrowok="t"/>
                <v:fill/>
              </v:shape>
            </v:group>
            <v:group style="position:absolute;left:5038;top:4501;width:123;height:2" coordorigin="5038,4501" coordsize="123,2">
              <v:shape style="position:absolute;left:5038;top:4501;width:123;height:2" coordorigin="5038,4501" coordsize="123,2" path="m5140,4501l5058,4501,5038,4503,5161,4503,5140,4501e" filled="t" fillcolor="#B3A1C6" stroked="f">
                <v:path arrowok="t"/>
                <v:fill/>
              </v:shape>
            </v:group>
            <v:group style="position:absolute;left:6174;top:4357;width:1386;height:124" coordorigin="6174,4357" coordsize="1386,124">
              <v:shape style="position:absolute;left:6174;top:4357;width:1386;height:124" coordorigin="6174,4357" coordsize="1386,124" path="m6554,4357l6493,4357,6462,4359,6403,4367,6375,4375,6347,4381,6271,4411,6207,4449,6174,4481,7560,4481,7506,4439,6834,4439,6819,4429,6747,4393,6676,4373,6615,4361,6554,4357e" filled="t" fillcolor="#B3A1C6" stroked="f">
                <v:path arrowok="t"/>
                <v:fill/>
              </v:shape>
            </v:group>
            <v:group style="position:absolute;left:6834;top:4357;width:672;height:82" coordorigin="6834,4357" coordsize="672,82">
              <v:shape style="position:absolute;left:6834;top:4357;width:672;height:82" coordorigin="6834,4357" coordsize="672,82" path="m7210,4357l7142,4357,7108,4359,7041,4367,6946,4389,6887,4411,6834,4439,7506,4439,7486,4427,7464,4417,7436,4403,7375,4383,7278,4363,7244,4359,7210,4357e" filled="t" fillcolor="#B3A1C6" stroked="f">
                <v:path arrowok="t"/>
                <v:fill/>
              </v:shape>
            </v:group>
            <v:group style="position:absolute;left:8255;top:6115;width:90;height:89" coordorigin="8255,6115" coordsize="90,89">
              <v:shape style="position:absolute;left:8255;top:6115;width:90;height:89" coordorigin="8255,6115" coordsize="90,89" path="m8288,6115l8270,6125,8259,6143,8255,6168,8263,6187,8280,6200,8304,6205,8325,6197,8339,6181,8345,6159,8343,6146,8332,6130,8314,6119,8288,6115e" filled="t" fillcolor="#B3A1C6" stroked="f">
                <v:path arrowok="t"/>
                <v:fill/>
              </v:shape>
            </v:group>
            <v:group style="position:absolute;left:7947;top:5950;width:180;height:181" coordorigin="7947,5950" coordsize="180,181">
              <v:shape style="position:absolute;left:7947;top:5950;width:180;height:181" coordorigin="7947,5950" coordsize="180,181" path="m8034,5950l7965,5988,7947,6058,7954,6078,7999,6122,8046,6131,8068,6126,8116,6084,8127,6041,8126,6030,8096,5973,8034,5950e" filled="t" fillcolor="#B3A1C6" stroked="f">
                <v:path arrowok="t"/>
                <v:fill/>
              </v:shape>
            </v:group>
            <v:group style="position:absolute;left:7555;top:5750;width:273;height:271" coordorigin="7555,5750" coordsize="273,271">
              <v:shape style="position:absolute;left:7555;top:5750;width:273;height:271" coordorigin="7555,5750" coordsize="273,271" path="m7673,5750l7612,5774,7570,5823,7555,5890,7557,5911,7583,5968,7635,6007,7706,6021,7728,6017,7784,5985,7820,5930,7827,5885,7827,5878,7809,5819,7765,5774,7699,5752,7673,5750e" filled="t" fillcolor="#B3A1C6" stroked="f">
                <v:path arrowok="t"/>
                <v:fill/>
              </v:shape>
            </v:group>
            <v:group style="position:absolute;left:4137;top:4355;width:3920;height:1636" coordorigin="4137,4355" coordsize="3920,1636">
              <v:shape style="position:absolute;left:4137;top:4355;width:3920;height:1636" coordorigin="4137,4355" coordsize="3920,1636" path="m4493,4894l4489,4866,4488,4837,4491,4810,4523,4730,4562,4681,4613,4637,4675,4597,4748,4562,4830,4535,4920,4515,5017,4502,5079,4499,5099,4499,5120,4499,5181,4502,5241,4509,5319,4522,5394,4542,5416,4523,5467,4489,5524,4460,5588,4437,5657,4419,5729,4407,5803,4401,5841,4401,5879,4402,5954,4409,6027,4423,6102,4446,6174,4479,6190,4463,6248,4421,6321,4389,6403,4367,6493,4356,6523,4355,6554,4356,6615,4361,6676,4371,6747,4392,6802,4418,6834,4437,6860,4423,6916,4399,6977,4380,7041,4366,7108,4358,7176,4355,7210,4356,7278,4362,7343,4374,7406,4391,7464,4415,7525,4451,7572,4492,7610,4554,7648,4562,7720,4582,7783,4607,7839,4637,7905,4689,7949,4748,7968,4811,7969,4833,7966,4855,7961,4877,7952,4899,7943,4916,7931,4933,7960,4957,8006,5007,8038,5059,8057,5139,8056,5166,8032,5245,7999,5296,7952,5343,7891,5386,7817,5424,7746,5451,7669,5472,7608,5484,7546,5492,7541,5516,7510,5586,7453,5649,7403,5686,7345,5718,7279,5745,7206,5766,7128,5780,7044,5788,7001,5789,6980,5788,6918,5784,6858,5776,6780,5760,6743,5749,6725,5775,6678,5824,6619,5868,6551,5905,6474,5937,6390,5962,6301,5979,6207,5989,6159,5991,6111,5991,6014,5983,5943,5972,5877,5957,5816,5937,5759,5914,5691,5878,5647,5847,5595,5861,5487,5882,5377,5894,5267,5896,5213,5894,5106,5883,5003,5863,4906,5834,4818,5797,4740,5752,4673,5700,4666,5693,4634,5694,4570,5692,4510,5685,4425,5665,4352,5635,4293,5595,4250,5549,4225,5478,4225,5461,4249,5393,4291,5346,4329,5318,4302,5308,4233,5272,4182,5228,4143,5163,4137,5129,4137,5111,4163,5042,4217,4987,4281,4949,4338,4927,4400,4910,4468,4901,4493,4894xe" filled="f" stroked="t" strokeweight="2.25pt" strokecolor="#000000">
                <v:path arrowok="t"/>
              </v:shape>
            </v:group>
            <v:group style="position:absolute;left:8255;top:6115;width:90;height:89" coordorigin="8255,6115" coordsize="90,89">
              <v:shape style="position:absolute;left:8255;top:6115;width:90;height:89" coordorigin="8255,6115" coordsize="90,89" path="m8345,6159l8339,6181,8325,6197,8304,6205,8280,6200,8263,6187,8255,6168,8259,6143,8270,6125,8288,6115,8314,6119,8332,6130,8343,6146,8345,6159xe" filled="f" stroked="t" strokeweight="2.25pt" strokecolor="#000000">
                <v:path arrowok="t"/>
              </v:shape>
            </v:group>
            <v:group style="position:absolute;left:7947;top:5950;width:180;height:181" coordorigin="7947,5950" coordsize="180,181">
              <v:shape style="position:absolute;left:7947;top:5950;width:180;height:181" coordorigin="7947,5950" coordsize="180,181" path="m8127,6041l8104,6102,8046,6131,8021,6129,7965,6096,7947,6058,7949,6031,7979,5972,8034,5950,8057,5953,8111,5989,8127,6041xe" filled="f" stroked="t" strokeweight="2.25pt" strokecolor="#000000">
                <v:path arrowok="t"/>
              </v:shape>
            </v:group>
            <v:group style="position:absolute;left:7555;top:5750;width:273;height:271" coordorigin="7555,5750" coordsize="273,271">
              <v:shape style="position:absolute;left:7555;top:5750;width:273;height:271" coordorigin="7555,5750" coordsize="273,271" path="m7827,5885l7811,5950,7768,5998,7706,6021,7680,6020,7615,5996,7572,5951,7555,5890,7557,5866,7582,5805,7631,5763,7673,5750,7699,5752,7765,5774,7809,5819,7827,5878,7827,5885xe" filled="f" stroked="t" strokeweight="2.25pt" strokecolor="#000000">
                <v:path arrowok="t"/>
              </v:shape>
            </v:group>
            <v:group style="position:absolute;left:4347;top:5314;width:218;height:27" coordorigin="4347,5314" coordsize="218,27">
              <v:shape style="position:absolute;left:4347;top:5314;width:218;height:27" coordorigin="4347,5314" coordsize="218,27" path="m4565,5341l4545,5341,4524,5341,4504,5341,4443,5335,4366,5320,4347,5314e" filled="f" stroked="t" strokeweight="2.25pt" strokecolor="#000000">
                <v:path arrowok="t"/>
              </v:shape>
            </v:group>
            <v:group style="position:absolute;left:4669;top:5671;width:99;height:14" coordorigin="4669,5671" coordsize="99,14">
              <v:shape style="position:absolute;left:4669;top:5671;width:99;height:14" coordorigin="4669,5671" coordsize="99,14" path="m4768,5671l4749,5675,4729,5678,4709,5681,4689,5684,4669,5685e" filled="f" stroked="t" strokeweight="2.25pt" strokecolor="#000000">
                <v:path arrowok="t"/>
              </v:shape>
            </v:group>
            <v:group style="position:absolute;left:5578;top:5771;width:55;height:59" coordorigin="5578,5771" coordsize="55,59">
              <v:shape style="position:absolute;left:5578;top:5771;width:55;height:59" coordorigin="5578,5771" coordsize="55,59" path="m5633,5830l5618,5815,5603,5801,5590,5786,5578,5771e" filled="f" stroked="t" strokeweight="2.25pt" strokecolor="#000000">
                <v:path arrowok="t"/>
              </v:shape>
            </v:group>
            <v:group style="position:absolute;left:6736;top:5665;width:17;height:57" coordorigin="6736,5665" coordsize="17,57">
              <v:shape style="position:absolute;left:6736;top:5665;width:17;height:57" coordorigin="6736,5665" coordsize="17,57" path="m6752,5665l6749,5684,6743,5704,6736,5722e" filled="f" stroked="t" strokeweight="2.25pt" strokecolor="#000000">
                <v:path arrowok="t"/>
              </v:shape>
            </v:group>
            <v:group style="position:absolute;left:7233;top:5219;width:295;height:270" coordorigin="7233,5219" coordsize="295,270">
              <v:shape style="position:absolute;left:7233;top:5219;width:295;height:270" coordorigin="7233,5219" coordsize="295,270" path="m7233,5219l7310,5245,7377,5278,7433,5316,7477,5359,7515,5422,7527,5472,7528,5489e" filled="f" stroked="t" strokeweight="2.25pt" strokecolor="#000000">
                <v:path arrowok="t"/>
              </v:shape>
            </v:group>
            <v:group style="position:absolute;left:7803;top:4931;width:125;height:98" coordorigin="7803,4931" coordsize="125,98">
              <v:shape style="position:absolute;left:7803;top:4931;width:125;height:98" coordorigin="7803,4931" coordsize="125,98" path="m7928,4931l7875,4984,7822,5019,7803,5030e" filled="f" stroked="t" strokeweight="2.25pt" strokecolor="#000000">
                <v:path arrowok="t"/>
              </v:shape>
            </v:group>
            <v:group style="position:absolute;left:7613;top:4555;width:7;height:39" coordorigin="7613,4555" coordsize="7,39">
              <v:shape style="position:absolute;left:7613;top:4555;width:7;height:39" coordorigin="7613,4555" coordsize="7,39" path="m7613,4555l7618,4575,7620,4595e" filled="f" stroked="t" strokeweight="2.25pt" strokecolor="#000000">
                <v:path arrowok="t"/>
              </v:shape>
            </v:group>
            <v:group style="position:absolute;left:6775;top:4445;width:58;height:54" coordorigin="6775,4445" coordsize="58,54">
              <v:shape style="position:absolute;left:6775;top:4445;width:58;height:54" coordorigin="6775,4445" coordsize="58,54" path="m6775,4500l6787,4485,6801,4471,6816,4458,6833,4445e" filled="f" stroked="t" strokeweight="2.25pt" strokecolor="#000000">
                <v:path arrowok="t"/>
              </v:shape>
            </v:group>
            <v:group style="position:absolute;left:6147;top:4478;width:31;height:51" coordorigin="6147,4478" coordsize="31,51">
              <v:shape style="position:absolute;left:6147;top:4478;width:31;height:51" coordorigin="6147,4478" coordsize="31,51" path="m6147,4529l6155,4511,6165,4494,6178,4478e" filled="f" stroked="t" strokeweight="2.25pt" strokecolor="#000000">
                <v:path arrowok="t"/>
              </v:shape>
            </v:group>
            <v:group style="position:absolute;left:5409;top:4547;width:111;height:47" coordorigin="5409,4547" coordsize="111,47">
              <v:shape style="position:absolute;left:5409;top:4547;width:111;height:47" coordorigin="5409,4547" coordsize="111,47" path="m5409,4547l5467,4568,5502,4585,5520,4594e" filled="f" stroked="t" strokeweight="2.25pt" strokecolor="#000000">
                <v:path arrowok="t"/>
              </v:shape>
            </v:group>
            <v:group style="position:absolute;left:4498;top:4910;width:16;height:37" coordorigin="4498,4910" coordsize="16,37">
              <v:shape style="position:absolute;left:4498;top:4910;width:16;height:37" coordorigin="4498,4910" coordsize="16,37" path="m4514,4948l4505,4929,4498,4910e" filled="f" stroked="t" strokeweight="2.25pt" strokecolor="#000000">
                <v:path arrowok="t"/>
              </v:shape>
              <v:shape style="position:absolute;left:4704;top:4690;width:2510;height:878" type="#_x0000_t75">
                <v:imagedata r:id="rId330" o:title=""/>
              </v:shape>
              <v:shape style="position:absolute;left:744;top:6245;width:10440;height:10157" type="#_x0000_t75">
                <v:imagedata r:id="rId331" o:title=""/>
              </v:shape>
            </v:group>
            <v:group style="position:absolute;left:2960;top:4554;width:105;height:103" coordorigin="2960,4554" coordsize="105,103">
              <v:shape style="position:absolute;left:2960;top:4554;width:105;height:103" coordorigin="2960,4554" coordsize="105,103" path="m3010,4554l2990,4559,2974,4571,2964,4590,2960,4615,2967,4633,2980,4647,3001,4655,3029,4657,3047,4646,3060,4629,3065,4607,3062,4589,3051,4571,3033,4559,3010,4554e" filled="t" fillcolor="#F9C090" stroked="f">
                <v:path arrowok="t"/>
                <v:fill/>
              </v:shape>
            </v:group>
            <v:group style="position:absolute;left:3184;top:4232;width:210;height:211" coordorigin="3184,4232" coordsize="210,211">
              <v:shape style="position:absolute;left:3184;top:4232;width:210;height:211" coordorigin="3184,4232" coordsize="210,211" path="m3283,4232l3212,4267,3185,4330,3184,4357,3190,4377,3231,4425,3299,4443,3321,4438,3373,4400,3394,4338,3393,4322,3365,4265,3307,4234,3283,4232e" filled="t" fillcolor="#F9C090" stroked="f">
                <v:path arrowok="t"/>
                <v:fill/>
              </v:shape>
            </v:group>
            <v:group style="position:absolute;left:3481;top:3837;width:317;height:317" coordorigin="3481,3837" coordsize="317,317">
              <v:shape style="position:absolute;left:3481;top:3837;width:317;height:317" coordorigin="3481,3837" coordsize="317,317" path="m3627,3837l3565,3855,3516,3896,3487,3956,3481,4004,3484,4026,3510,4086,3557,4130,3621,4152,3645,4153,3668,4151,3729,4126,3774,4079,3797,4018,3798,3995,3798,3979,3778,3918,3736,3871,3676,3842,3627,3837e" filled="t" fillcolor="#F9C090" stroked="f">
                <v:path arrowok="t"/>
                <v:fill/>
              </v:shape>
            </v:group>
            <v:group style="position:absolute;left:4350;top:3673;width:941;height:174" coordorigin="4350,3673" coordsize="941,174">
              <v:shape style="position:absolute;left:4350;top:3673;width:941;height:174" coordorigin="4350,3673" coordsize="941,174" path="m5291,3673l4350,3673,4363,3685,4377,3699,4392,3711,4407,3723,4423,3733,4439,3745,4492,3775,4568,3807,4652,3831,4742,3845,4787,3847,4831,3847,4919,3841,5045,3815,5123,3785,5194,3749,5257,3705,5285,3679,5291,3673e" filled="t" fillcolor="#F9C090" stroked="f">
                <v:path arrowok="t"/>
                <v:fill/>
              </v:shape>
            </v:group>
            <v:group style="position:absolute;left:2964;top:2111;width:3620;height:1624" coordorigin="2964,2111" coordsize="3620,1624">
              <v:shape style="position:absolute;left:2964;top:2111;width:3620;height:1624" coordorigin="2964,2111" coordsize="3620,1624" path="m3879,2111l3818,2111,3777,2115,3687,2129,3604,2153,3528,2185,3461,2225,3403,2271,3356,2323,3321,2379,3298,2441,3288,2505,3289,2537,3293,2571,3285,2577,3219,2587,3157,2605,3119,2623,3102,2631,3085,2643,3068,2653,3053,2665,3000,2723,2972,2783,2964,2843,2966,2863,2984,2923,3020,2977,3073,3025,3143,3063,3125,3079,3083,3125,3056,3179,3046,3253,3048,3271,3069,3333,3108,3387,3163,3433,3231,3469,3336,3497,3364,3501,3453,3501,3457,3505,3521,3571,3593,3623,3674,3665,3810,3711,3906,3729,4006,3735,4056,3735,4156,3725,4255,3705,4350,3673,5291,3673,5311,3653,5335,3627,5355,3597,5372,3567,5851,3567,5927,3531,5981,3493,6027,3449,6080,3377,6110,3295,6115,3267,6216,3247,6273,3229,6345,3197,6398,3167,6460,3119,6510,3067,6547,3009,6572,2949,6584,2887,6584,2855,6582,2823,6567,2761,6538,2699,6496,2641,6470,2613,6479,2595,6487,2577,6495,2551,6500,2525,6502,2499,6502,2475,6484,2401,6443,2331,6381,2269,6330,2233,6270,2201,6204,2177,6168,2165,6168,2163,4130,2163,4112,2155,4057,2137,3959,2117,3919,2113,3899,2113,3879,2111e" filled="t" fillcolor="#F9C090" stroked="f">
                <v:path arrowok="t"/>
                <v:fill/>
              </v:shape>
            </v:group>
            <v:group style="position:absolute;left:5372;top:3567;width:479;height:46" coordorigin="5372,3567" coordsize="479,46">
              <v:shape style="position:absolute;left:5372;top:3567;width:479;height:46" coordorigin="5372,3567" coordsize="479,46" path="m5851,3567l5372,3567,5391,3573,5447,3591,5467,3595,5487,3601,5507,3603,5527,3607,5568,3611,5588,3611,5609,3613,5688,3609,5726,3603,5798,3587,5832,3575,5851,3567e" filled="t" fillcolor="#F9C090" stroked="f">
                <v:path arrowok="t"/>
                <v:fill/>
              </v:shape>
            </v:group>
            <v:group style="position:absolute;left:3393;top:3501;width:59;height:2" coordorigin="3393,3501" coordsize="59,2">
              <v:shape style="position:absolute;left:3393;top:3501;width:59;height:2" coordorigin="3393,3501" coordsize="59,2" path="m3453,3501l3393,3501,3423,3503,3453,3501e" filled="t" fillcolor="#F9C090" stroked="f">
                <v:path arrowok="t"/>
                <v:fill/>
              </v:shape>
            </v:group>
            <v:group style="position:absolute;left:4130;top:1997;width:2037;height:166" coordorigin="4130,1997" coordsize="2037,166">
              <v:shape style="position:absolute;left:4130;top:1997;width:2037;height:166" coordorigin="4130,1997" coordsize="2037,166" path="m4572,1997l4503,1997,4469,1999,4401,2009,4337,2027,4276,2051,4221,2083,4172,2119,4130,2163,6168,2163,6132,2097,4832,2079,4816,2069,4762,2041,4676,2013,4642,2005,4572,1997e" filled="t" fillcolor="#F9C090" stroked="f">
                <v:path arrowok="t"/>
                <v:fill/>
              </v:shape>
            </v:group>
            <v:group style="position:absolute;left:4832;top:1943;width:1285;height:136" coordorigin="4832,1943" coordsize="1285,136">
              <v:shape style="position:absolute;left:4832;top:1943;width:1285;height:136" coordorigin="4832,1943" coordsize="1285,136" path="m5196,1943l5139,1943,5055,1955,4977,1979,4907,2015,4849,2061,4832,2079,6117,2079,6105,2067,6090,2053,6076,2041,5458,2041,5443,2029,5375,1987,5309,1961,5224,1945,5196,1943e" filled="t" fillcolor="#F9C090" stroked="f">
                <v:path arrowok="t"/>
                <v:fill/>
              </v:shape>
            </v:group>
            <v:group style="position:absolute;left:5458;top:1943;width:618;height:98" coordorigin="5458,1943" coordsize="618,98">
              <v:shape style="position:absolute;left:5458;top:1943;width:618;height:98" coordorigin="5458,1943" coordsize="618,98" path="m5771,1943l5739,1943,5677,1951,5617,1963,5559,1983,5481,2025,5458,2041,6076,2041,6010,1997,5954,1973,5895,1957,5833,1947,5771,1943e" filled="t" fillcolor="#F9C090" stroked="f">
                <v:path arrowok="t"/>
                <v:fill/>
              </v:shape>
            </v:group>
            <v:group style="position:absolute;left:2964;top:1942;width:3620;height:1905" coordorigin="2964,1942" coordsize="3620,1905">
              <v:shape style="position:absolute;left:2964;top:1942;width:3620;height:1905" coordorigin="2964,1942" coordsize="3620,1905" path="m3293,2569l3289,2536,3288,2503,3291,2471,3308,2409,3337,2350,3379,2295,3431,2245,3494,2202,3565,2166,3645,2138,3732,2119,3798,2111,3859,2110,3879,2110,3939,2114,3999,2123,4075,2142,4130,2162,4150,2139,4195,2099,4248,2065,4306,2038,4369,2017,4435,2003,4503,1996,4538,1995,4572,1996,4642,2005,4709,2021,4780,2049,4832,2078,4849,2060,4907,2014,4977,1979,5055,1954,5139,1943,5167,1942,5196,1942,5281,1954,5356,1977,5411,2005,5458,2040,5481,2023,5559,1982,5617,1963,5677,1949,5739,1943,5771,1942,5802,1943,5864,1950,5925,1963,5982,1984,6036,2011,6090,2051,6132,2096,6168,2165,6204,2175,6270,2201,6330,2232,6381,2268,6443,2330,6484,2399,6502,2473,6502,2498,6500,2524,6495,2550,6487,2575,6479,2593,6470,2611,6496,2639,6538,2698,6567,2760,6582,2822,6584,2854,6584,2886,6572,2948,6547,3008,6510,3065,6460,3118,6398,3166,6345,3196,6273,3227,6216,3245,6156,3259,6115,3265,6110,3294,6080,3375,6027,3449,5981,3492,5927,3529,5865,3560,5798,3585,5726,3602,5649,3610,5609,3611,5588,3611,5527,3605,5467,3595,5391,3572,5372,3565,5355,3596,5311,3653,5257,3703,5194,3747,5123,3784,5045,3813,4962,3833,4876,3845,4831,3847,4787,3846,4697,3838,4631,3824,4568,3806,4510,3782,4456,3754,4392,3709,4350,3671,4303,3689,4206,3715,4106,3730,4006,3734,3956,3732,3858,3720,3763,3697,3674,3664,3593,3621,3521,3569,3460,3508,3455,3502,3453,3499,3423,3501,3393,3501,3364,3499,3281,3484,3207,3457,3143,3418,3093,3369,3059,3312,3046,3252,3046,3233,3047,3214,3072,3142,3110,3092,3143,3063,3118,3051,3053,3009,3006,2958,2976,2902,2964,2842,2964,2822,2979,2762,3014,2703,3068,2652,3138,2612,3198,2591,3262,2578,3285,2576,3293,2569xe" filled="f" stroked="t" strokeweight="2.25pt" strokecolor="#000000">
                <v:path arrowok="t"/>
              </v:shape>
            </v:group>
            <v:group style="position:absolute;left:2960;top:4554;width:105;height:103" coordorigin="2960,4554" coordsize="105,103">
              <v:shape style="position:absolute;left:2960;top:4554;width:105;height:103" coordorigin="2960,4554" coordsize="105,103" path="m3065,4607l3060,4629,3047,4646,3029,4657,3001,4655,2980,4647,2967,4633,2960,4615,2964,4590,2974,4571,2990,4559,3010,4554,3033,4559,3051,4571,3062,4589,3065,4607xe" filled="f" stroked="t" strokeweight="2.25pt" strokecolor="#000000">
                <v:path arrowok="t"/>
              </v:shape>
            </v:group>
            <v:group style="position:absolute;left:3184;top:4232;width:210;height:211" coordorigin="3184,4232" coordsize="210,211">
              <v:shape style="position:absolute;left:3184;top:4232;width:210;height:211" coordorigin="3184,4232" coordsize="210,211" path="m3394,4338l3373,4400,3321,4438,3299,4443,3274,4441,3214,4412,3184,4357,3185,4330,3212,4267,3283,4232,3307,4234,3365,4265,3393,4322,3394,4338xe" filled="f" stroked="t" strokeweight="2.25pt" strokecolor="#000000">
                <v:path arrowok="t"/>
              </v:shape>
            </v:group>
            <v:group style="position:absolute;left:3481;top:3837;width:317;height:317" coordorigin="3481,3837" coordsize="317,317">
              <v:shape style="position:absolute;left:3481;top:3837;width:317;height:317" coordorigin="3481,3837" coordsize="317,317" path="m3798,3995l3784,4060,3746,4113,3689,4145,3645,4153,3621,4152,3557,4130,3510,4086,3484,4026,3481,4004,3483,3980,3504,3915,3547,3866,3605,3840,3627,3837,3652,3838,3718,3859,3767,3901,3794,3958,3798,3995xe" filled="f" stroked="t" strokeweight="2.25pt" strokecolor="#000000">
                <v:path arrowok="t"/>
              </v:shape>
            </v:group>
            <v:group style="position:absolute;left:3163;top:3060;width:197;height:30" coordorigin="3163,3060" coordsize="197,30">
              <v:shape style="position:absolute;left:3163;top:3060;width:197;height:30" coordorigin="3163,3060" coordsize="197,30" path="m3360,3090l3339,3090,3319,3090,3298,3089,3238,3082,3181,3067,3163,3060e" filled="f" stroked="t" strokeweight="2.25pt" strokecolor="#000000">
                <v:path arrowok="t"/>
              </v:shape>
            </v:group>
            <v:group style="position:absolute;left:3468;top:3474;width:78;height:15" coordorigin="3468,3474" coordsize="78,15">
              <v:shape style="position:absolute;left:3468;top:3474;width:78;height:15" coordorigin="3468,3474" coordsize="78,15" path="m3547,3474l3528,3479,3508,3483,3488,3487,3468,3489e" filled="f" stroked="t" strokeweight="2.25pt" strokecolor="#000000">
                <v:path arrowok="t"/>
              </v:shape>
            </v:group>
            <v:group style="position:absolute;left:4297;top:3595;width:49;height:64" coordorigin="4297,3595" coordsize="49,64">
              <v:shape style="position:absolute;left:4297;top:3595;width:49;height:64" coordorigin="4297,3595" coordsize="49,64" path="m4346,3659l4332,3643,4320,3627,4308,3611,4297,3595e" filled="f" stroked="t" strokeweight="2.25pt" strokecolor="#000000">
                <v:path arrowok="t"/>
              </v:shape>
            </v:group>
            <v:group style="position:absolute;left:5360;top:3467;width:19;height:78" coordorigin="5360,3467" coordsize="19,78">
              <v:shape style="position:absolute;left:5360;top:3467;width:19;height:78" coordorigin="5360,3467" coordsize="19,78" path="m5379,3467l5376,3487,5372,3507,5367,3526,5360,3545e" filled="f" stroked="t" strokeweight="2.25pt" strokecolor="#000000">
                <v:path arrowok="t"/>
              </v:shape>
            </v:group>
            <v:group style="position:absolute;left:5823;top:2948;width:272;height:314" coordorigin="5823,2948" coordsize="272,314">
              <v:shape style="position:absolute;left:5823;top:2948;width:272;height:314" coordorigin="5823,2948" coordsize="272,314" path="m5823,2948l5894,2978,5956,3016,6008,3061,6048,3110,6077,3165,6094,3242,6095,3262e" filled="f" stroked="t" strokeweight="2.25pt" strokecolor="#000000">
                <v:path arrowok="t"/>
              </v:shape>
            </v:group>
            <v:group style="position:absolute;left:6352;top:2613;width:113;height:113" coordorigin="6352,2613" coordsize="113,113">
              <v:shape style="position:absolute;left:6352;top:2613;width:113;height:113" coordorigin="6352,2613" coordsize="113,113" path="m6465,2613l6417,2673,6370,2713,6352,2725e" filled="f" stroked="t" strokeweight="2.25pt" strokecolor="#000000">
                <v:path arrowok="t"/>
              </v:shape>
            </v:group>
            <v:group style="position:absolute;left:6174;top:2175;width:6;height:40" coordorigin="6174,2175" coordsize="6,40">
              <v:shape style="position:absolute;left:6174;top:2175;width:6;height:40" coordorigin="6174,2175" coordsize="6,40" path="m6174,2175l6178,2195,6180,2215e" filled="f" stroked="t" strokeweight="2.25pt" strokecolor="#000000">
                <v:path arrowok="t"/>
              </v:shape>
            </v:group>
            <v:group style="position:absolute;left:5400;top:2049;width:51;height:61" coordorigin="5400,2049" coordsize="51,61">
              <v:shape style="position:absolute;left:5400;top:2049;width:51;height:61" coordorigin="5400,2049" coordsize="51,61" path="m5400,2110l5411,2094,5423,2078,5436,2063,5451,2049e" filled="f" stroked="t" strokeweight="2.25pt" strokecolor="#000000">
                <v:path arrowok="t"/>
              </v:shape>
            </v:group>
            <v:group style="position:absolute;left:4820;top:2090;width:25;height:54" coordorigin="4820,2090" coordsize="25,54">
              <v:shape style="position:absolute;left:4820;top:2090;width:25;height:54" coordorigin="4820,2090" coordsize="25,54" path="m4820,2144l4826,2125,4835,2107,4845,2090e" filled="f" stroked="t" strokeweight="2.25pt" strokecolor="#000000">
                <v:path arrowok="t"/>
              </v:shape>
            </v:group>
            <v:group style="position:absolute;left:4139;top:2165;width:106;height:57" coordorigin="4139,2165" coordsize="106,57">
              <v:shape style="position:absolute;left:4139;top:2165;width:106;height:57" coordorigin="4139,2165" coordsize="106,57" path="m4139,2165l4194,2191,4228,2211,4244,2222e" filled="f" stroked="t" strokeweight="2.25pt" strokecolor="#000000">
                <v:path arrowok="t"/>
              </v:shape>
            </v:group>
            <v:group style="position:absolute;left:3294;top:2574;width:18;height:57" coordorigin="3294,2574" coordsize="18,57">
              <v:shape style="position:absolute;left:3294;top:2574;width:18;height:57" coordorigin="3294,2574" coordsize="18,57" path="m3312,2632l3305,2613,3299,2594,3294,2574e" filled="f" stroked="t" strokeweight="2.25pt" strokecolor="#000000">
                <v:path arrowok="t"/>
              </v:shape>
              <v:shape style="position:absolute;left:3490;top:2318;width:2314;height:1051" type="#_x0000_t75">
                <v:imagedata r:id="rId332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5.650002pt;margin-top:32.999985pt;width:511.7pt;height:60pt;mso-position-horizontal-relative:page;mso-position-vertical-relative:page;z-index:-5610" coordorigin="913,660" coordsize="10234,1200">
            <v:group style="position:absolute;left:958;top:705;width:10144;height:1110" coordorigin="958,705" coordsize="10144,1110">
              <v:shape style="position:absolute;left:958;top:705;width:10144;height:1110" coordorigin="958,705" coordsize="10144,1110" path="m958,1815l11102,1815,11102,705,958,705,958,1815e" filled="t" fillcolor="#FFFF56" stroked="f">
                <v:path arrowok="t"/>
                <v:fill/>
              </v:shape>
            </v:group>
            <v:group style="position:absolute;left:958;top:705;width:10144;height:1110" coordorigin="958,705" coordsize="10144,1110">
              <v:shape style="position:absolute;left:958;top:705;width:10144;height:1110" coordorigin="958,705" coordsize="10144,1110" path="m958,1815l11102,1815,11102,705,958,705,958,1815xe" filled="f" stroked="t" strokeweight="4.5pt" strokecolor="#000000">
                <v:path arrowok="t"/>
              </v:shape>
              <v:shape style="position:absolute;left:1003;top:821;width:10056;height:878" type="#_x0000_t75">
                <v:imagedata r:id="rId333" o:title="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4386" w:right="3873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spacing w:val="1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  <w:t>ha</w:t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  <w:t>v</w:t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1"/>
          <w:b/>
          <w:bCs/>
          <w:u w:val="thick" w:color="0000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2"/>
          <w:b/>
          <w:bCs/>
          <w:u w:val="thick" w:color="0000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4"/>
          <w:b/>
          <w:bCs/>
          <w:u w:val="thick" w:color="0000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-4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b/>
          <w:bCs/>
          <w:u w:val="thick" w:color="0000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spacing w:val="-5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b/>
          <w:bCs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position w:val="0"/>
        </w:rPr>
      </w:r>
    </w:p>
    <w:p>
      <w:pPr>
        <w:spacing w:before="60" w:after="0" w:line="385" w:lineRule="exact"/>
        <w:ind w:left="4295" w:right="3938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7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ba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b/>
          <w:bCs/>
        </w:rPr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  <w:t>w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  <w:b/>
          <w:bCs/>
          <w:u w:val="thick" w:color="0000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  <w:t>w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11"/>
          <w:w w:val="100"/>
          <w:b/>
          <w:bCs/>
          <w:u w:val="thick" w:color="000000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-1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s: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8" w:right="-20"/>
        <w:jc w:val="left"/>
        <w:tabs>
          <w:tab w:pos="658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1.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'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j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tabs>
          <w:tab w:pos="666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2.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'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f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nd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t)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1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tabs>
          <w:tab w:pos="666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3.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w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w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k.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g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tabs>
          <w:tab w:pos="668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4.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p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in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g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g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b/>
          <w:bCs/>
        </w:rPr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  <w:t>w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  <w:t>f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m</w:t>
      </w:r>
      <w:r>
        <w:rPr>
          <w:rFonts w:ascii="Times New Roman" w:hAnsi="Times New Roman" w:cs="Times New Roman" w:eastAsia="Times New Roman"/>
          <w:sz w:val="32"/>
          <w:szCs w:val="32"/>
          <w:spacing w:val="-8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,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b/>
          <w:bCs/>
          <w:u w:val="thick" w:color="000000"/>
        </w:rPr>
        <w:t>,</w:t>
      </w:r>
      <w:r>
        <w:rPr>
          <w:rFonts w:ascii="Times New Roman" w:hAnsi="Times New Roman" w:cs="Times New Roman" w:eastAsia="Times New Roman"/>
          <w:sz w:val="32"/>
          <w:szCs w:val="32"/>
          <w:spacing w:val="10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  <w:b/>
          <w:bCs/>
          <w:u w:val="thick" w:color="000000"/>
        </w:rPr>
        <w:t>or</w:t>
      </w:r>
      <w:r>
        <w:rPr>
          <w:rFonts w:ascii="Times New Roman" w:hAnsi="Times New Roman" w:cs="Times New Roman" w:eastAsia="Times New Roman"/>
          <w:sz w:val="32"/>
          <w:szCs w:val="32"/>
          <w:spacing w:val="5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  <w:u w:val="thick" w:color="000000"/>
        </w:rPr>
        <w:t>c: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  <w:b/>
          <w:bCs/>
        </w:rPr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1.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hed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j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28" w:right="-20"/>
        <w:jc w:val="left"/>
        <w:tabs>
          <w:tab w:pos="3700" w:val="left"/>
          <w:tab w:pos="658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2.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u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7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ted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g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9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8" w:right="-20"/>
        <w:jc w:val="left"/>
        <w:tabs>
          <w:tab w:pos="3780" w:val="left"/>
          <w:tab w:pos="666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3.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…….</w:t>
      </w:r>
      <w:r>
        <w:rPr>
          <w:rFonts w:ascii="Times New Roman" w:hAnsi="Times New Roman" w:cs="Times New Roman" w:eastAsia="Times New Roman"/>
          <w:sz w:val="28"/>
          <w:szCs w:val="28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u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k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28" w:right="-20"/>
        <w:jc w:val="left"/>
        <w:tabs>
          <w:tab w:pos="3800" w:val="left"/>
          <w:tab w:pos="666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ke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b.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k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ing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4.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W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v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………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u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8" w:right="-20"/>
        <w:jc w:val="left"/>
        <w:tabs>
          <w:tab w:pos="3880" w:val="left"/>
          <w:tab w:pos="668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b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w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5.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7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'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8"/>
          <w:szCs w:val="28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…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……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28" w:right="-20"/>
        <w:jc w:val="left"/>
        <w:tabs>
          <w:tab w:pos="3940" w:val="left"/>
          <w:tab w:pos="6760" w:val="left"/>
        </w:tabs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b.</w:t>
      </w:r>
      <w:r>
        <w:rPr>
          <w:rFonts w:ascii="Times New Roman" w:hAnsi="Times New Roman" w:cs="Times New Roman" w:eastAsia="Times New Roman"/>
          <w:sz w:val="28"/>
          <w:szCs w:val="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8"/>
          <w:szCs w:val="28"/>
          <w:spacing w:val="-10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8"/>
          <w:szCs w:val="28"/>
          <w:spacing w:val="-6"/>
          <w:w w:val="100"/>
        </w:rPr>
        <w:t>m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8"/>
          <w:szCs w:val="28"/>
          <w:spacing w:val="-4"/>
          <w:w w:val="100"/>
        </w:rPr>
        <w:t>c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8"/>
          <w:szCs w:val="28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dy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780" w:right="820"/>
        </w:sectPr>
      </w:pPr>
      <w:rPr/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47.049999pt;margin-top:43.199982pt;width:511.7pt;height:60pt;mso-position-horizontal-relative:page;mso-position-vertical-relative:page;z-index:-5606" coordorigin="941,864" coordsize="10234,1200">
            <v:group style="position:absolute;left:986;top:909;width:10144;height:1110" coordorigin="986,909" coordsize="10144,1110">
              <v:shape style="position:absolute;left:986;top:909;width:10144;height:1110" coordorigin="986,909" coordsize="10144,1110" path="m986,2019l11130,2019,11130,909,986,909,986,2019e" filled="t" fillcolor="#FBD4B5" stroked="f">
                <v:path arrowok="t"/>
                <v:fill/>
              </v:shape>
            </v:group>
            <v:group style="position:absolute;left:986;top:909;width:10144;height:1110" coordorigin="986,909" coordsize="10144,1110">
              <v:shape style="position:absolute;left:986;top:909;width:10144;height:1110" coordorigin="986,909" coordsize="10144,1110" path="m986,2019l11130,2019,11130,909,986,909,986,2019xe" filled="f" stroked="t" strokeweight="4.5pt" strokecolor="#000000">
                <v:path arrowok="t"/>
              </v:shape>
              <v:shape style="position:absolute;left:1032;top:1027;width:10051;height:874" type="#_x0000_t75">
                <v:imagedata r:id="rId335" o:title=""/>
              </v:shape>
            </v:group>
            <w10:wrap type="none"/>
          </v:group>
        </w:pict>
      </w:r>
      <w:r>
        <w:rPr/>
        <w:pict>
          <v:group style="position:absolute;margin-left:21.75pt;margin-top:21.749983pt;width:551.944pt;height:798.636pt;mso-position-horizontal-relative:page;mso-position-vertical-relative:page;z-index:-5605" coordorigin="435,435" coordsize="11039,1597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98.68" w:type="dxa"/>
      </w:tblPr>
      <w:tblGrid/>
      <w:tr>
        <w:trPr>
          <w:trHeight w:val="2722" w:hRule="exact"/>
        </w:trPr>
        <w:tc>
          <w:tcPr>
            <w:tcW w:w="3165" w:type="dxa"/>
            <w:tcBorders>
              <w:top w:val="single" w:sz="10.16" w:space="0" w:color="000000"/>
              <w:bottom w:val="single" w:sz="6.56" w:space="0" w:color="000000"/>
              <w:left w:val="single" w:sz="8.48" w:space="0" w:color="000000"/>
              <w:right w:val="single" w:sz="8.480080" w:space="0" w:color="000000"/>
            </w:tcBorders>
          </w:tcPr>
          <w:p>
            <w:pPr>
              <w:spacing w:before="0" w:after="0" w:line="368" w:lineRule="exact"/>
              <w:ind w:left="1112" w:right="1360"/>
              <w:jc w:val="center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ll</w:t>
            </w:r>
          </w:p>
          <w:p>
            <w:pPr>
              <w:spacing w:before="4" w:after="0" w:line="240" w:lineRule="auto"/>
              <w:ind w:left="1003" w:right="-20"/>
              <w:jc w:val="left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b/>
                <w:bCs/>
              </w:rPr>
              <w:t>(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2"/>
                <w:w w:val="100"/>
                <w:b/>
                <w:bCs/>
              </w:rPr>
              <w:t>100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-2"/>
                <w:w w:val="100"/>
                <w:b/>
                <w:bCs/>
              </w:rPr>
              <w:t>%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  <w:b/>
                <w:bCs/>
              </w:rPr>
              <w:t>)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</w:rPr>
            </w:r>
          </w:p>
        </w:tc>
        <w:tc>
          <w:tcPr>
            <w:tcW w:w="3270" w:type="dxa"/>
            <w:tcBorders>
              <w:top w:val="single" w:sz="10.16" w:space="0" w:color="000000"/>
              <w:bottom w:val="single" w:sz="6.56" w:space="0" w:color="000000"/>
              <w:left w:val="single" w:sz="8.480080" w:space="0" w:color="000000"/>
              <w:right w:val="single" w:sz="8.48016" w:space="0" w:color="000000"/>
            </w:tcBorders>
          </w:tcPr>
          <w:p>
            <w:pPr>
              <w:spacing w:before="0" w:after="0" w:line="368" w:lineRule="exact"/>
              <w:ind w:left="1170" w:right="1143"/>
              <w:jc w:val="center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</w:rPr>
              <w:t>n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</w:rPr>
              <w:t>'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t</w:t>
            </w:r>
          </w:p>
          <w:p>
            <w:pPr>
              <w:spacing w:before="4" w:after="0" w:line="240" w:lineRule="auto"/>
              <w:ind w:left="1203" w:right="1172"/>
              <w:jc w:val="center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b/>
                <w:bCs/>
              </w:rPr>
              <w:t>(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2"/>
                <w:w w:val="100"/>
                <w:b/>
                <w:bCs/>
              </w:rPr>
              <w:t>0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-2"/>
                <w:w w:val="100"/>
                <w:b/>
                <w:bCs/>
              </w:rPr>
              <w:t>%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  <w:b/>
                <w:bCs/>
              </w:rPr>
              <w:t>)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</w:rPr>
            </w:r>
          </w:p>
        </w:tc>
        <w:tc>
          <w:tcPr>
            <w:tcW w:w="3352" w:type="dxa"/>
            <w:tcBorders>
              <w:top w:val="single" w:sz="10.16" w:space="0" w:color="000000"/>
              <w:bottom w:val="single" w:sz="6.56" w:space="0" w:color="000000"/>
              <w:left w:val="single" w:sz="8.48016" w:space="0" w:color="000000"/>
              <w:right w:val="single" w:sz="8.48016" w:space="0" w:color="000000"/>
            </w:tcBorders>
          </w:tcPr>
          <w:p>
            <w:pPr>
              <w:spacing w:before="0" w:after="0" w:line="368" w:lineRule="exact"/>
              <w:ind w:left="1227" w:right="1200"/>
              <w:jc w:val="center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M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g</w:t>
            </w:r>
            <w:r>
              <w:rPr>
                <w:rFonts w:ascii="Cambria" w:hAnsi="Cambria" w:cs="Cambria" w:eastAsia="Cambria"/>
                <w:sz w:val="32"/>
                <w:szCs w:val="32"/>
                <w:spacing w:val="-5"/>
                <w:w w:val="100"/>
              </w:rPr>
              <w:t>h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t</w:t>
            </w:r>
          </w:p>
          <w:p>
            <w:pPr>
              <w:spacing w:before="4" w:after="0" w:line="240" w:lineRule="auto"/>
              <w:ind w:left="1151" w:right="1115"/>
              <w:jc w:val="center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b/>
                <w:bCs/>
              </w:rPr>
              <w:t>(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2"/>
                <w:w w:val="100"/>
                <w:b/>
                <w:bCs/>
              </w:rPr>
              <w:t>50</w:t>
            </w:r>
            <w:r>
              <w:rPr>
                <w:rFonts w:ascii="Cambria" w:hAnsi="Cambria" w:cs="Cambria" w:eastAsia="Cambria"/>
                <w:sz w:val="32"/>
                <w:szCs w:val="32"/>
                <w:color w:val="FF0000"/>
                <w:spacing w:val="-2"/>
                <w:w w:val="100"/>
                <w:b/>
                <w:bCs/>
              </w:rPr>
              <w:t>%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  <w:b/>
                <w:bCs/>
              </w:rPr>
              <w:t>)</w:t>
            </w:r>
            <w:r>
              <w:rPr>
                <w:rFonts w:ascii="Cambria" w:hAnsi="Cambria" w:cs="Cambria" w:eastAsia="Cambria"/>
                <w:sz w:val="32"/>
                <w:szCs w:val="32"/>
                <w:color w:val="000000"/>
                <w:spacing w:val="0"/>
                <w:w w:val="100"/>
              </w:rPr>
            </w:r>
          </w:p>
        </w:tc>
      </w:tr>
      <w:tr>
        <w:trPr>
          <w:trHeight w:val="930" w:hRule="exact"/>
        </w:trPr>
        <w:tc>
          <w:tcPr>
            <w:tcW w:w="3165" w:type="dxa"/>
            <w:tcBorders>
              <w:top w:val="single" w:sz="6.56" w:space="0" w:color="000000"/>
              <w:bottom w:val="single" w:sz="10.1602" w:space="0" w:color="000000"/>
              <w:left w:val="single" w:sz="8.48" w:space="0" w:color="000000"/>
              <w:right w:val="single" w:sz="8.480080" w:space="0" w:color="000000"/>
            </w:tcBorders>
            <w:shd w:val="clear" w:color="auto" w:fill="FAD3B4"/>
          </w:tcPr>
          <w:p>
            <w:pPr>
              <w:spacing w:before="16" w:after="0" w:line="374" w:lineRule="exact"/>
              <w:ind w:left="844" w:right="371" w:firstLine="-384"/>
              <w:jc w:val="left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3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ll</w:t>
            </w:r>
            <w:r>
              <w:rPr>
                <w:rFonts w:ascii="Cambria" w:hAnsi="Cambria" w:cs="Cambria" w:eastAsia="Cambria"/>
                <w:sz w:val="32"/>
                <w:szCs w:val="32"/>
                <w:spacing w:val="-1"/>
                <w:w w:val="100"/>
                <w:u w:val="thick" w:color="0000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a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v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e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l</w:t>
            </w:r>
            <w:r>
              <w:rPr>
                <w:rFonts w:ascii="Cambria" w:hAnsi="Cambria" w:cs="Cambria" w:eastAsia="Cambria"/>
                <w:sz w:val="32"/>
                <w:szCs w:val="32"/>
                <w:spacing w:val="3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6"/>
                <w:w w:val="100"/>
              </w:rPr>
              <w:t>S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a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a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m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w.</w:t>
            </w:r>
          </w:p>
        </w:tc>
        <w:tc>
          <w:tcPr>
            <w:tcW w:w="3270" w:type="dxa"/>
            <w:tcBorders>
              <w:top w:val="single" w:sz="6.56" w:space="0" w:color="000000"/>
              <w:bottom w:val="single" w:sz="10.1602" w:space="0" w:color="000000"/>
              <w:left w:val="single" w:sz="8.480080" w:space="0" w:color="000000"/>
              <w:right w:val="single" w:sz="8.48016" w:space="0" w:color="000000"/>
            </w:tcBorders>
            <w:shd w:val="clear" w:color="auto" w:fill="FAD3B4"/>
          </w:tcPr>
          <w:p>
            <w:pPr>
              <w:spacing w:before="16" w:after="0" w:line="374" w:lineRule="exact"/>
              <w:ind w:left="100" w:right="1244"/>
              <w:jc w:val="left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6"/>
                <w:w w:val="100"/>
                <w:u w:val="thick" w:color="0000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u w:val="thick" w:color="000000"/>
              </w:rPr>
              <w:t>n</w:t>
            </w:r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't</w:t>
            </w:r>
            <w:r>
              <w:rPr>
                <w:rFonts w:ascii="Cambria" w:hAnsi="Cambria" w:cs="Cambria" w:eastAsia="Cambria"/>
                <w:sz w:val="32"/>
                <w:szCs w:val="32"/>
                <w:spacing w:val="-2"/>
                <w:w w:val="100"/>
                <w:u w:val="thick" w:color="0000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a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v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e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l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m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3"/>
                <w:w w:val="1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.</w:t>
            </w:r>
          </w:p>
        </w:tc>
        <w:tc>
          <w:tcPr>
            <w:tcW w:w="3352" w:type="dxa"/>
            <w:tcBorders>
              <w:top w:val="single" w:sz="6.56" w:space="0" w:color="000000"/>
              <w:bottom w:val="single" w:sz="10.1602" w:space="0" w:color="000000"/>
              <w:left w:val="single" w:sz="8.48016" w:space="0" w:color="000000"/>
              <w:right w:val="single" w:sz="8.48016" w:space="0" w:color="000000"/>
            </w:tcBorders>
            <w:shd w:val="clear" w:color="auto" w:fill="FAD3B4"/>
          </w:tcPr>
          <w:p>
            <w:pPr>
              <w:spacing w:before="16" w:after="0" w:line="374" w:lineRule="exact"/>
              <w:ind w:left="936" w:right="664" w:firstLine="-192"/>
              <w:jc w:val="left"/>
              <w:rPr>
                <w:rFonts w:ascii="Cambria" w:hAnsi="Cambria" w:cs="Cambria" w:eastAsia="Cambria"/>
                <w:sz w:val="32"/>
                <w:szCs w:val="32"/>
              </w:rPr>
            </w:pPr>
            <w:rPr/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3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  <w:t>m</w:t>
            </w:r>
            <w:r>
              <w:rPr>
                <w:rFonts w:ascii="Cambria" w:hAnsi="Cambria" w:cs="Cambria" w:eastAsia="Cambria"/>
                <w:sz w:val="32"/>
                <w:szCs w:val="32"/>
                <w:spacing w:val="-4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  <w:t>i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ght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  <w:t>a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v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  <w:t>e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  <w:u w:val="thick" w:color="0000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  <w:u w:val="thick" w:color="000000"/>
              </w:rPr>
              <w:t>l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 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t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m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1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-3"/>
                <w:w w:val="100"/>
              </w:rPr>
              <w:t>r</w:t>
            </w:r>
            <w:r>
              <w:rPr>
                <w:rFonts w:ascii="Cambria" w:hAnsi="Cambria" w:cs="Cambria" w:eastAsia="Cambria"/>
                <w:sz w:val="32"/>
                <w:szCs w:val="32"/>
                <w:spacing w:val="2"/>
                <w:w w:val="100"/>
              </w:rPr>
              <w:t>o</w:t>
            </w:r>
            <w:r>
              <w:rPr>
                <w:rFonts w:ascii="Cambria" w:hAnsi="Cambria" w:cs="Cambria" w:eastAsia="Cambria"/>
                <w:sz w:val="32"/>
                <w:szCs w:val="32"/>
                <w:spacing w:val="3"/>
                <w:w w:val="100"/>
              </w:rPr>
              <w:t>w</w:t>
            </w:r>
            <w:r>
              <w:rPr>
                <w:rFonts w:ascii="Cambria" w:hAnsi="Cambria" w:cs="Cambria" w:eastAsia="Cambria"/>
                <w:sz w:val="32"/>
                <w:szCs w:val="32"/>
                <w:spacing w:val="0"/>
                <w:w w:val="100"/>
              </w:rPr>
              <w:t>.</w:t>
            </w:r>
          </w:p>
        </w:tc>
      </w:tr>
    </w:tbl>
    <w:p>
      <w:pPr>
        <w:spacing w:before="0" w:after="0" w:line="389" w:lineRule="exact"/>
        <w:ind w:left="806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shape style="position:absolute;margin-left:111.970001pt;margin-top:-146.259003pt;width:62.739795pt;height:90.1425pt;mso-position-horizontal-relative:page;mso-position-vertical-relative:paragraph;z-index:-5609" type="#_x0000_t75">
            <v:imagedata r:id="rId336" o:title=""/>
          </v:shape>
        </w:pict>
      </w:r>
      <w:r>
        <w:rPr/>
        <w:pict>
          <v:shape style="position:absolute;margin-left:264.269989pt;margin-top:-146.309998pt;width:61.941402pt;height:89.25pt;mso-position-horizontal-relative:page;mso-position-vertical-relative:paragraph;z-index:-5608" type="#_x0000_t75">
            <v:imagedata r:id="rId337" o:title=""/>
          </v:shape>
        </w:pict>
      </w:r>
      <w:r>
        <w:rPr/>
        <w:pict>
          <v:shape style="position:absolute;margin-left:431.920013pt;margin-top:-138.766006pt;width:62.887697pt;height:81.75pt;mso-position-horizontal-relative:page;mso-position-vertical-relative:paragraph;z-index:-5607" type="#_x0000_t75">
            <v:imagedata r:id="rId338" o:title=""/>
          </v:shape>
        </w:pict>
      </w:r>
      <w:r>
        <w:rPr>
          <w:rFonts w:ascii="Calibri" w:hAnsi="Calibri" w:cs="Calibri" w:eastAsia="Calibri"/>
          <w:sz w:val="32"/>
          <w:szCs w:val="32"/>
          <w:b/>
          <w:bCs/>
          <w:position w:val="1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hoose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cor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ct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,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b,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or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  <w:position w:val="1"/>
        </w:rPr>
        <w:t>c: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ex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xt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,</w:t>
      </w:r>
      <w:r>
        <w:rPr>
          <w:rFonts w:ascii="Calibri" w:hAnsi="Calibri" w:cs="Calibri" w:eastAsia="Calibri"/>
          <w:sz w:val="28"/>
          <w:szCs w:val="28"/>
          <w:spacing w:val="-1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tabs>
          <w:tab w:pos="3500" w:val="left"/>
          <w:tab w:pos="59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…….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8" w:right="-20"/>
        <w:jc w:val="left"/>
        <w:tabs>
          <w:tab w:pos="3500" w:val="left"/>
          <w:tab w:pos="590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……….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tabs>
          <w:tab w:pos="4320" w:val="left"/>
          <w:tab w:pos="71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ed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4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…….</w:t>
      </w:r>
      <w:r>
        <w:rPr>
          <w:rFonts w:ascii="Calibri" w:hAnsi="Calibri" w:cs="Calibri" w:eastAsia="Calibri"/>
          <w:sz w:val="28"/>
          <w:szCs w:val="28"/>
          <w:spacing w:val="-9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-1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tabs>
          <w:tab w:pos="3700" w:val="left"/>
          <w:tab w:pos="646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w w:val="99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)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1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kets</w:t>
      </w:r>
      <w:r>
        <w:rPr>
          <w:rFonts w:ascii="Calibri" w:hAnsi="Calibri" w:cs="Calibri" w:eastAsia="Calibri"/>
          <w:sz w:val="28"/>
          <w:szCs w:val="28"/>
          <w:spacing w:val="-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tabs>
          <w:tab w:pos="61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-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x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(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i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ct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06" w:right="-20"/>
        <w:jc w:val="left"/>
        <w:tabs>
          <w:tab w:pos="59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3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(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28"/>
          <w:szCs w:val="28"/>
          <w:spacing w:val="7"/>
          <w:w w:val="100"/>
          <w:b/>
          <w:bCs/>
          <w:i/>
        </w:rPr>
        <w:t>n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i/>
        </w:rPr>
        <w:t>g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i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t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i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  <w:i/>
        </w:rPr>
        <w:t>v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28"/>
          <w:szCs w:val="28"/>
          <w:spacing w:val="-13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tabs>
          <w:tab w:pos="558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</w:rPr>
        <w:t>3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-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Ha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j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(</w:t>
      </w:r>
      <w:r>
        <w:rPr>
          <w:rFonts w:ascii="Calibri" w:hAnsi="Calibri" w:cs="Calibri" w:eastAsia="Calibri"/>
          <w:sz w:val="28"/>
          <w:szCs w:val="28"/>
          <w:spacing w:val="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(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c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r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  <w:i/>
        </w:rPr>
        <w:t>r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  <w:i/>
        </w:rPr>
        <w:t>c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  <w:i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)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6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1"/>
          <w:w w:val="100"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……</w:t>
      </w:r>
      <w:r>
        <w:rPr>
          <w:rFonts w:ascii="Calibri" w:hAnsi="Calibri" w:cs="Calibri" w:eastAsia="Calibri"/>
          <w:sz w:val="28"/>
          <w:szCs w:val="28"/>
          <w:spacing w:val="4"/>
          <w:w w:val="100"/>
        </w:rPr>
        <w:t>…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  <w:t>….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pgMar w:header="0" w:footer="0" w:top="1980" w:bottom="280" w:left="1000" w:right="880"/>
          <w:headerReference w:type="even" r:id="rId334"/>
          <w:pgSz w:w="11920" w:h="16840"/>
        </w:sectPr>
      </w:pPr>
      <w:rPr/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21pt;margin-top:20.999983pt;width:553.444pt;height:800.136pt;mso-position-horizontal-relative:page;mso-position-vertical-relative:page;z-index:-5604" coordorigin="420,420" coordsize="11069,16003">
            <v:group style="position:absolute;left:810;top:4230;width:10144;height:8789" coordorigin="810,4230" coordsize="10144,8789">
              <v:shape style="position:absolute;left:810;top:4230;width:10144;height:8789" coordorigin="810,4230" coordsize="10144,8789" path="m6470,11904l5695,11904,6083,13019,6470,11904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7230,11778l4935,11778,5054,12934,5695,11904,7217,11904,7230,11778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7217,11904l6470,11904,7111,12934,7217,11904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7947,11531l4218,11531,4065,12684,4935,11778,7980,11778,7947,11531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7980,11778l7230,11778,8100,12684,7980,11778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8591,11172l3574,11172,3153,12278,4218,11531,8728,11531,8591,11172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8728,11531l7947,11531,9012,12278,8728,11531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9139,10715l3026,10715,2354,11732,3574,11172,9441,11172,9139,10715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9441,11172l8591,11172,9811,11732,9441,11172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9570,10178l2595,10178,1699,11066,3026,10715,10112,10715,9570,10178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0112,10715l9139,10715,10466,11066,10112,10715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211,6943l2298,7668,911,7767,2147,8301,810,8624,2147,8947,911,9482,2298,9581,1211,10306,2595,10178,10762,10178,9867,9581,11254,9482,10018,8947,11355,8624,10018,8301,11254,7767,9867,7668,10762,7071,2595,7071,1211,6943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0762,10178l9570,10178,10954,10306,10762,10178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699,6183l2595,7071,9570,7071,10113,6533,3026,6533,1699,6183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0954,6943l9570,7071,10762,7071,10954,6943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2354,5517l3026,6533,9139,6533,9441,6077,3574,6077,2354,5517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10466,6183l9139,6533,10113,6533,10466,6183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3153,4970l3574,6077,8591,6077,8728,5718,4218,5718,3153,4970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9811,5517l8591,6077,9441,6077,9811,5517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4065,4564l4218,5718,7947,5718,7980,5470,4935,5470,4065,4564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9012,4970l7947,5718,8728,5718,9012,4970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5054,4314l4935,5470,7230,5470,7217,5344,5695,5344,5054,4314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8100,4564l7230,5470,7980,5470,8100,4564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6083,4230l5695,5344,6470,5344,6083,4230e" filled="t" fillcolor="#FFFF00" stroked="f">
                <v:path arrowok="t"/>
                <v:fill/>
              </v:shape>
              <v:shape style="position:absolute;left:810;top:4230;width:10144;height:8789" coordorigin="810,4230" coordsize="10144,8789" path="m7111,4314l6470,5344,7217,5344,7111,4314e" filled="t" fillcolor="#FFFF00" stroked="f">
                <v:path arrowok="t"/>
                <v:fill/>
              </v:shape>
            </v:group>
            <v:group style="position:absolute;left:810;top:4230;width:10545;height:8789" coordorigin="810,4230" coordsize="10545,8789">
              <v:shape style="position:absolute;left:810;top:4230;width:10545;height:8789" coordorigin="810,4230" coordsize="10545,8789" path="m810,8624l2147,8301,911,7767,2298,7668,1211,6943,2595,7071,1699,6183,3026,6533,2354,5517,3574,6077,3153,4970,4218,5718,4065,4564,4935,5470,5054,4314,5695,5344,6083,4230,6470,5344,7111,4314,7230,5470,8100,4564,7947,5718,9012,4970,8591,6077,9811,5517,9139,6533,10466,6183,9570,7071,10954,6943,9867,7668,11254,7767,10018,8301,11355,8624,10018,8947,11254,9482,9867,9581,10954,10306,9570,10178,10466,11066,9139,10715,9811,11732,8591,11172,9012,12278,7947,11531,8100,12684,7230,11778,7111,12934,6470,11904,6083,13019,5695,11904,5054,12934,4935,11778,4065,12684,4218,11531,3153,12278,3574,11172,2354,11732,3026,10715,1699,11066,2595,10178,1211,10306,2298,9581,911,9482,2147,8947,810,8624xe" filled="f" stroked="t" strokeweight="6pt" strokecolor="#000000">
                <v:path arrowok="t"/>
              </v:shape>
              <v:shape style="position:absolute;left:3346;top:6427;width:5472;height:4397" type="#_x0000_t75">
                <v:imagedata r:id="rId340" o:title="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038" w:lineRule="exact"/>
        <w:ind w:left="1883" w:right="-20"/>
        <w:jc w:val="left"/>
        <w:rPr>
          <w:rFonts w:ascii="Calibri" w:hAnsi="Calibri" w:cs="Calibri" w:eastAsia="Calibri"/>
          <w:sz w:val="96"/>
          <w:szCs w:val="96"/>
        </w:rPr>
      </w:pPr>
      <w:rPr/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Co</w:t>
      </w:r>
      <w:r>
        <w:rPr>
          <w:rFonts w:ascii="Calibri" w:hAnsi="Calibri" w:cs="Calibri" w:eastAsia="Calibri"/>
          <w:sz w:val="96"/>
          <w:szCs w:val="96"/>
          <w:spacing w:val="3"/>
          <w:w w:val="100"/>
          <w:b/>
          <w:bCs/>
          <w:position w:val="5"/>
        </w:rPr>
        <w:t>m</w:t>
      </w:r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posi</w:t>
      </w:r>
      <w:r>
        <w:rPr>
          <w:rFonts w:ascii="Calibri" w:hAnsi="Calibri" w:cs="Calibri" w:eastAsia="Calibri"/>
          <w:sz w:val="96"/>
          <w:szCs w:val="96"/>
          <w:spacing w:val="-1"/>
          <w:w w:val="100"/>
          <w:b/>
          <w:bCs/>
          <w:position w:val="5"/>
        </w:rPr>
        <w:t>t</w:t>
      </w:r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i</w:t>
      </w:r>
      <w:r>
        <w:rPr>
          <w:rFonts w:ascii="Calibri" w:hAnsi="Calibri" w:cs="Calibri" w:eastAsia="Calibri"/>
          <w:sz w:val="96"/>
          <w:szCs w:val="96"/>
          <w:spacing w:val="-3"/>
          <w:w w:val="100"/>
          <w:b/>
          <w:bCs/>
          <w:position w:val="5"/>
        </w:rPr>
        <w:t>o</w:t>
      </w:r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n</w:t>
      </w:r>
      <w:r>
        <w:rPr>
          <w:rFonts w:ascii="Calibri" w:hAnsi="Calibri" w:cs="Calibri" w:eastAsia="Calibri"/>
          <w:sz w:val="96"/>
          <w:szCs w:val="96"/>
          <w:spacing w:val="0"/>
          <w:w w:val="100"/>
          <w:position w:val="0"/>
        </w:rPr>
      </w:r>
    </w:p>
    <w:p>
      <w:pPr>
        <w:jc w:val="left"/>
        <w:spacing w:after="0"/>
        <w:sectPr>
          <w:pgMar w:header="1180" w:footer="0" w:top="1560" w:bottom="280" w:left="1680" w:right="1680"/>
          <w:headerReference w:type="odd" r:id="rId339"/>
          <w:pgSz w:w="11920" w:h="16840"/>
        </w:sectPr>
      </w:pPr>
      <w:rPr/>
    </w:p>
    <w:p>
      <w:pPr>
        <w:spacing w:before="54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-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order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fo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ow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ng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words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o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</w:rPr>
        <w:t>m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n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nc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i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-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61" w:lineRule="exact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g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pgMar w:header="0" w:footer="0" w:top="1360" w:bottom="280" w:left="1680" w:right="1000"/>
          <w:headerReference w:type="even" r:id="rId341"/>
          <w:pgSz w:w="11920" w:h="16840"/>
        </w:sectPr>
      </w:pPr>
      <w:rPr/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26" w:right="-88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l</w:t>
      </w:r>
      <w:r>
        <w:rPr>
          <w:rFonts w:ascii="Arial" w:hAnsi="Arial" w:cs="Arial" w:eastAsia="Arial"/>
          <w:sz w:val="32"/>
          <w:szCs w:val="32"/>
          <w:color w:val="006FC0"/>
          <w:spacing w:val="1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6FC0"/>
          <w:spacing w:val="2"/>
          <w:w w:val="100"/>
        </w:rPr>
        <w:t>k</w:t>
      </w:r>
      <w:r>
        <w:rPr>
          <w:rFonts w:ascii="Arial" w:hAnsi="Arial" w:cs="Arial" w:eastAsia="Arial"/>
          <w:sz w:val="32"/>
          <w:szCs w:val="32"/>
          <w:color w:val="006FC0"/>
          <w:spacing w:val="-6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6FC0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</w:rPr>
        <w:t>p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in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ing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3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maa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8" w:after="0" w:line="240" w:lineRule="auto"/>
        <w:ind w:right="-20"/>
        <w:jc w:val="left"/>
        <w:rPr>
          <w:rFonts w:ascii="Calibri" w:hAnsi="Calibri" w:cs="Calibri" w:eastAsia="Calibri"/>
          <w:sz w:val="24"/>
          <w:szCs w:val="24"/>
        </w:rPr>
      </w:pPr>
      <w:rPr/>
      <w:r>
        <w:rPr/>
        <w:br w:type="column"/>
      </w:r>
      <w:r>
        <w:rPr>
          <w:rFonts w:ascii="Calibri" w:hAnsi="Calibri" w:cs="Calibri" w:eastAsia="Calibri"/>
          <w:sz w:val="24"/>
          <w:szCs w:val="24"/>
          <w:color w:val="FF0000"/>
          <w:spacing w:val="2"/>
          <w:w w:val="100"/>
          <w:b/>
          <w:bCs/>
        </w:rPr>
        <w:t>S</w:t>
      </w:r>
      <w:r>
        <w:rPr>
          <w:rFonts w:ascii="Calibri" w:hAnsi="Calibri" w:cs="Calibri" w:eastAsia="Calibri"/>
          <w:sz w:val="24"/>
          <w:szCs w:val="24"/>
          <w:color w:val="FF0000"/>
          <w:spacing w:val="1"/>
          <w:w w:val="100"/>
          <w:b/>
          <w:bCs/>
        </w:rPr>
        <w:t>u</w:t>
      </w:r>
      <w:r>
        <w:rPr>
          <w:rFonts w:ascii="Calibri" w:hAnsi="Calibri" w:cs="Calibri" w:eastAsia="Calibri"/>
          <w:sz w:val="24"/>
          <w:szCs w:val="24"/>
          <w:color w:val="FF0000"/>
          <w:spacing w:val="1"/>
          <w:w w:val="100"/>
          <w:b/>
          <w:bCs/>
        </w:rPr>
        <w:t>b</w:t>
      </w:r>
      <w:r>
        <w:rPr>
          <w:rFonts w:ascii="Calibri" w:hAnsi="Calibri" w:cs="Calibri" w:eastAsia="Calibri"/>
          <w:sz w:val="24"/>
          <w:szCs w:val="24"/>
          <w:color w:val="FF0000"/>
          <w:spacing w:val="1"/>
          <w:w w:val="100"/>
          <w:b/>
          <w:bCs/>
        </w:rPr>
        <w:t>j</w:t>
      </w:r>
      <w:r>
        <w:rPr>
          <w:rFonts w:ascii="Calibri" w:hAnsi="Calibri" w:cs="Calibri" w:eastAsia="Calibri"/>
          <w:sz w:val="24"/>
          <w:szCs w:val="24"/>
          <w:color w:val="FF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4"/>
          <w:szCs w:val="24"/>
          <w:color w:val="FF0000"/>
          <w:spacing w:val="0"/>
          <w:w w:val="100"/>
          <w:b/>
          <w:bCs/>
        </w:rPr>
        <w:t>ct</w:t>
      </w:r>
      <w:r>
        <w:rPr>
          <w:rFonts w:ascii="Calibri" w:hAnsi="Calibri" w:cs="Calibri" w:eastAsia="Calibri"/>
          <w:sz w:val="24"/>
          <w:szCs w:val="24"/>
          <w:color w:val="FF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4"/>
          <w:szCs w:val="24"/>
          <w:color w:val="006FC0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24"/>
          <w:szCs w:val="24"/>
          <w:color w:val="006FC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4"/>
          <w:szCs w:val="24"/>
          <w:color w:val="006FC0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4"/>
          <w:szCs w:val="24"/>
          <w:color w:val="006FC0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4"/>
          <w:szCs w:val="24"/>
          <w:color w:val="000000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24"/>
          <w:szCs w:val="24"/>
          <w:color w:val="000000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24"/>
          <w:szCs w:val="24"/>
          <w:color w:val="000000"/>
          <w:spacing w:val="-3"/>
          <w:w w:val="100"/>
          <w:b/>
          <w:bCs/>
        </w:rPr>
        <w:t>…</w:t>
      </w:r>
      <w:r>
        <w:rPr>
          <w:rFonts w:ascii="Calibri" w:hAnsi="Calibri" w:cs="Calibri" w:eastAsia="Calibri"/>
          <w:sz w:val="24"/>
          <w:szCs w:val="24"/>
          <w:color w:val="00000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36" w:lineRule="exact"/>
        <w:ind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4"/>
          <w:szCs w:val="24"/>
          <w:color w:val="FF0000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24"/>
          <w:szCs w:val="24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4"/>
          <w:szCs w:val="24"/>
          <w:color w:val="FF0000"/>
          <w:spacing w:val="2"/>
          <w:w w:val="100"/>
          <w:b/>
          <w:bCs/>
        </w:rPr>
        <w:t>m</w:t>
      </w:r>
      <w:r>
        <w:rPr>
          <w:rFonts w:ascii="Calibri" w:hAnsi="Calibri" w:cs="Calibri" w:eastAsia="Calibri"/>
          <w:sz w:val="24"/>
          <w:szCs w:val="24"/>
          <w:color w:val="FF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4"/>
          <w:szCs w:val="24"/>
          <w:color w:val="FF000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4"/>
          <w:szCs w:val="24"/>
          <w:color w:val="FF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4"/>
          <w:szCs w:val="24"/>
          <w:color w:val="006FC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4"/>
          <w:szCs w:val="24"/>
          <w:color w:val="006FC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4"/>
          <w:szCs w:val="24"/>
          <w:color w:val="006FC0"/>
          <w:spacing w:val="0"/>
          <w:w w:val="100"/>
          <w:b/>
          <w:bCs/>
        </w:rPr>
        <w:t>k</w:t>
      </w:r>
      <w:r>
        <w:rPr>
          <w:rFonts w:ascii="Calibri" w:hAnsi="Calibri" w:cs="Calibri" w:eastAsia="Calibri"/>
          <w:sz w:val="24"/>
          <w:szCs w:val="24"/>
          <w:color w:val="006FC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4"/>
          <w:szCs w:val="24"/>
          <w:color w:val="006FC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4"/>
          <w:szCs w:val="24"/>
          <w:color w:val="006FC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000"/>
          <w:cols w:num="2" w:equalWidth="0">
            <w:col w:w="3599" w:space="1448"/>
            <w:col w:w="419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3.625pt;margin-top:23.624983pt;width:561.46pt;height:794.886pt;mso-position-horizontal-relative:page;mso-position-vertical-relative:page;z-index:-5601" coordorigin="473,472" coordsize="11229,15898">
            <v:shape style="position:absolute;left:4896;top:1675;width:5768;height:2254" type="#_x0000_t75">
              <v:imagedata r:id="rId342" o:title=""/>
            </v:shape>
            <v:group style="position:absolute;left:4896;top:1675;width:6798;height:2254" coordorigin="4896,1675" coordsize="6798,2254">
              <v:shape style="position:absolute;left:4896;top:1675;width:6798;height:2254" coordorigin="4896,1675" coordsize="6798,2254" path="m8621,2171l9744,1862,9533,2520,10665,2423,10088,2718,11694,3041,10210,3089,10563,3386,9958,3393,10653,3929,9376,3528,9401,3898,8582,3567,8342,3872,7838,3597,7425,3801,7099,3546,6216,3797,6257,3398,5181,3141,5867,2976,4896,2487,6138,2571,5361,2019,6666,2215,6492,1675,7678,2236,8140,1781,8621,2171xe" filled="f" stroked="t" strokeweight=".75pt" strokecolor="#000000">
                <v:path arrowok="t"/>
              </v:shape>
              <v:shape style="position:absolute;left:6576;top:2438;width:2894;height:979" type="#_x0000_t75">
                <v:imagedata r:id="rId343" o:title=""/>
              </v:shape>
            </v:group>
            <v:group style="position:absolute;left:1801;top:1784;width:8019;height:2" coordorigin="1801,1784" coordsize="8019,2">
              <v:shape style="position:absolute;left:1801;top:1784;width:8019;height:2" coordorigin="1801,1784" coordsize="8019,0" path="m1801,1784l9820,1784e" filled="f" stroked="t" strokeweight="1.78pt" strokecolor="#000000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</w:rPr>
        <w:t>1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y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1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n</w:t>
      </w:r>
      <w:r>
        <w:rPr>
          <w:rFonts w:ascii="Arial" w:hAnsi="Arial" w:cs="Arial" w:eastAsia="Arial"/>
          <w:sz w:val="32"/>
          <w:szCs w:val="32"/>
          <w:color w:val="000000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0000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</w:rPr>
        <w:t>f</w:t>
      </w:r>
      <w:r>
        <w:rPr>
          <w:rFonts w:ascii="Arial" w:hAnsi="Arial" w:cs="Arial" w:eastAsia="Arial"/>
          <w:sz w:val="32"/>
          <w:szCs w:val="32"/>
          <w:color w:val="000000"/>
          <w:spacing w:val="-6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0000"/>
          <w:spacing w:val="5"/>
          <w:w w:val="100"/>
        </w:rPr>
        <w:t>m</w:t>
      </w:r>
      <w:r>
        <w:rPr>
          <w:rFonts w:ascii="Arial" w:hAnsi="Arial" w:cs="Arial" w:eastAsia="Arial"/>
          <w:sz w:val="32"/>
          <w:szCs w:val="32"/>
          <w:color w:val="000000"/>
          <w:spacing w:val="-4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ly</w:t>
      </w:r>
      <w:r>
        <w:rPr>
          <w:rFonts w:ascii="Arial" w:hAnsi="Arial" w:cs="Arial" w:eastAsia="Arial"/>
          <w:sz w:val="32"/>
          <w:szCs w:val="32"/>
          <w:color w:val="000000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0000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.</w:t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2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-3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</w:rPr>
        <w:t>2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r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f</w:t>
      </w:r>
      <w:r>
        <w:rPr>
          <w:rFonts w:ascii="Arial" w:hAnsi="Arial" w:cs="Arial" w:eastAsia="Arial"/>
          <w:sz w:val="32"/>
          <w:szCs w:val="32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spacing w:val="2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6FC0"/>
          <w:spacing w:val="-5"/>
          <w:w w:val="100"/>
        </w:rPr>
        <w:t>n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</w:rPr>
        <w:t>k</w:t>
      </w:r>
      <w:r>
        <w:rPr>
          <w:rFonts w:ascii="Arial" w:hAnsi="Arial" w:cs="Arial" w:eastAsia="Arial"/>
          <w:sz w:val="32"/>
          <w:szCs w:val="32"/>
          <w:color w:val="006FC0"/>
          <w:spacing w:val="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–</w:t>
      </w:r>
      <w:r>
        <w:rPr>
          <w:rFonts w:ascii="Arial" w:hAnsi="Arial" w:cs="Arial" w:eastAsia="Arial"/>
          <w:sz w:val="32"/>
          <w:szCs w:val="32"/>
          <w:color w:val="000000"/>
          <w:spacing w:val="-13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  <w:t>.</w:t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03" w:lineRule="exact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  <w:position w:val="-1"/>
        </w:rPr>
        <w:t>…</w:t>
      </w:r>
      <w:r>
        <w:rPr>
          <w:rFonts w:ascii="Arial" w:hAnsi="Arial" w:cs="Arial" w:eastAsia="Arial"/>
          <w:sz w:val="18"/>
          <w:szCs w:val="18"/>
          <w:spacing w:val="2"/>
          <w:w w:val="101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-3"/>
          <w:w w:val="101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1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3" w:after="0" w:line="315" w:lineRule="exact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99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B)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R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7"/>
          <w:w w:val="100"/>
          <w:b/>
          <w:bCs/>
          <w:i/>
          <w:u w:val="thick" w:color="000000"/>
          <w:position w:val="-1"/>
        </w:rPr>
        <w:t>r</w:t>
      </w:r>
      <w:r>
        <w:rPr>
          <w:rFonts w:ascii="Arial" w:hAnsi="Arial" w:cs="Arial" w:eastAsia="Arial"/>
          <w:sz w:val="28"/>
          <w:szCs w:val="28"/>
          <w:spacing w:val="7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d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r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h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6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f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-15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c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5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6"/>
          <w:w w:val="100"/>
          <w:b/>
          <w:bCs/>
          <w:i/>
          <w:u w:val="thick" w:color="000000"/>
          <w:position w:val="-1"/>
        </w:rPr>
        <w:t>m</w:t>
      </w:r>
      <w:r>
        <w:rPr>
          <w:rFonts w:ascii="Arial" w:hAnsi="Arial" w:cs="Arial" w:eastAsia="Arial"/>
          <w:sz w:val="28"/>
          <w:szCs w:val="28"/>
          <w:spacing w:val="6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k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5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  <w:t>r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y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10"/>
          <w:w w:val="100"/>
          <w:b/>
          <w:bCs/>
          <w:i/>
          <w:u w:val="thick" w:color="000000"/>
          <w:position w:val="-1"/>
        </w:rPr>
        <w:t>:</w:t>
      </w:r>
      <w:r>
        <w:rPr>
          <w:rFonts w:ascii="Arial" w:hAnsi="Arial" w:cs="Arial" w:eastAsia="Arial"/>
          <w:sz w:val="28"/>
          <w:szCs w:val="28"/>
          <w:spacing w:val="10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3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*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f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6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7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-6"/>
          <w:w w:val="100"/>
          <w:b/>
          <w:bCs/>
        </w:rPr>
        <w:t>y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*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it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u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*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u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w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p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3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u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*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f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u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p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*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W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c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f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8"/>
          <w:szCs w:val="28"/>
          <w:spacing w:val="-6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13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43" w:after="0" w:line="240" w:lineRule="auto"/>
        <w:ind w:left="279" w:right="-69"/>
        <w:jc w:val="left"/>
        <w:tabs>
          <w:tab w:pos="8220" w:val="left"/>
        </w:tabs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-1"/>
          <w:w w:val="99"/>
          <w:b/>
          <w:bCs/>
        </w:rPr>
        <w:t>f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l</w:t>
      </w:r>
      <w:r>
        <w:rPr>
          <w:rFonts w:ascii="Arial" w:hAnsi="Arial" w:cs="Arial" w:eastAsia="Arial"/>
          <w:sz w:val="28"/>
          <w:szCs w:val="28"/>
          <w:spacing w:val="3"/>
          <w:w w:val="99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w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4"/>
          <w:w w:val="99"/>
          <w:b/>
          <w:bCs/>
        </w:rPr>
        <w:t>i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n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99"/>
          <w:b/>
          <w:bCs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99"/>
          <w:b/>
          <w:bCs/>
        </w:rPr>
        <w:t>h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99"/>
          <w:b/>
          <w:bCs/>
        </w:rPr>
        <w:t>s</w:t>
      </w:r>
      <w:r>
        <w:rPr>
          <w:rFonts w:ascii="Arial" w:hAnsi="Arial" w:cs="Arial" w:eastAsia="Arial"/>
          <w:sz w:val="28"/>
          <w:szCs w:val="28"/>
          <w:spacing w:val="3"/>
          <w:w w:val="99"/>
          <w:b/>
          <w:bCs/>
        </w:rPr>
        <w:t>k</w:t>
      </w:r>
      <w:r>
        <w:rPr>
          <w:rFonts w:ascii="Arial" w:hAnsi="Arial" w:cs="Arial" w:eastAsia="Arial"/>
          <w:sz w:val="28"/>
          <w:szCs w:val="28"/>
          <w:spacing w:val="-6"/>
          <w:w w:val="99"/>
          <w:b/>
          <w:bCs/>
        </w:rPr>
        <w:t>y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ab/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pict>
          <v:shape style="width:44.5pt;height:46.45pt;mso-position-horizontal-relative:char;mso-position-vertical-relative:line" type="#_x0000_t75">
            <v:imagedata r:id="rId344" o:title=""/>
          </v:shape>
        </w:pic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0" w:after="0" w:line="361" w:lineRule="exact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pict>
          <v:group style="position:absolute;margin-left:483.600006pt;margin-top:6.6pt;width:55.9pt;height:112.45pt;mso-position-horizontal-relative:page;mso-position-vertical-relative:paragraph;z-index:-5602" coordorigin="9672,132" coordsize="1118,2249">
            <v:shape style="position:absolute;left:9888;top:132;width:696;height:768" type="#_x0000_t75">
              <v:imagedata r:id="rId345" o:title=""/>
            </v:shape>
            <v:shape style="position:absolute;left:9672;top:825;width:1118;height:1440" type="#_x0000_t75">
              <v:imagedata r:id="rId346" o:title=""/>
            </v:shape>
            <v:shape style="position:absolute;left:9829;top:1694;width:906;height:687" type="#_x0000_t75">
              <v:imagedata r:id="rId347" o:title=""/>
            </v:shape>
            <w10:wrap type="none"/>
          </v:group>
        </w:pict>
      </w:r>
      <w:r>
        <w:rPr>
          <w:rFonts w:ascii="Arial" w:hAnsi="Arial" w:cs="Arial" w:eastAsia="Arial"/>
          <w:sz w:val="32"/>
          <w:szCs w:val="32"/>
          <w:spacing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1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2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32"/>
          <w:szCs w:val="32"/>
          <w:spacing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1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4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32"/>
          <w:szCs w:val="32"/>
          <w:spacing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4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pict>
          <v:shape style="position:absolute;margin-left:483pt;margin-top:24.167809pt;width:48pt;height:40.5pt;mso-position-horizontal-relative:page;mso-position-vertical-relative:paragraph;z-index:-5603" type="#_x0000_t75">
            <v:imagedata r:id="rId348" o:title=""/>
          </v:shape>
        </w:pict>
      </w:r>
      <w:r>
        <w:rPr>
          <w:rFonts w:ascii="Arial" w:hAnsi="Arial" w:cs="Arial" w:eastAsia="Arial"/>
          <w:sz w:val="32"/>
          <w:szCs w:val="32"/>
          <w:spacing w:val="-1"/>
        </w:rPr>
        <w:t>4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1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1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32"/>
          <w:szCs w:val="32"/>
          <w:spacing w:val="-1"/>
        </w:rPr>
        <w:t>5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680" w:right="1000"/>
        </w:sectPr>
      </w:pPr>
      <w:rPr/>
    </w:p>
    <w:p>
      <w:pPr>
        <w:spacing w:before="40" w:after="0" w:line="240" w:lineRule="auto"/>
        <w:ind w:left="446" w:right="-20"/>
        <w:jc w:val="left"/>
        <w:rPr>
          <w:rFonts w:ascii="Bodoni MT Black" w:hAnsi="Bodoni MT Black" w:cs="Bodoni MT Black" w:eastAsia="Bodoni MT Black"/>
          <w:sz w:val="40"/>
          <w:szCs w:val="40"/>
        </w:rPr>
      </w:pPr>
      <w:rPr/>
      <w:r>
        <w:rPr/>
        <w:pict>
          <v:group style="position:absolute;margin-left:54.5pt;margin-top:169.944977pt;width:484.3pt;height:271.05pt;mso-position-horizontal-relative:page;mso-position-vertical-relative:page;z-index:-5600" coordorigin="1090,3399" coordsize="9686,5421">
            <v:shape style="position:absolute;left:1105;top:3414;width:9644;height:5391" type="#_x0000_t75">
              <v:imagedata r:id="rId350" o:title=""/>
            </v:shape>
            <v:group style="position:absolute;left:1098;top:3406;width:9659;height:5406" coordorigin="1098,3406" coordsize="9659,5406">
              <v:shape style="position:absolute;left:1098;top:3406;width:9659;height:5406" coordorigin="1098,3406" coordsize="9659,5406" path="m1098,8812l10757,8812,10757,3406,1098,3406,1098,8812xe" filled="f" stroked="t" strokeweight=".75pt" strokecolor="#FFFF00">
                <v:path arrowok="t"/>
              </v:shape>
              <v:shape style="position:absolute;left:9002;top:5973;width:1774;height:1080" type="#_x0000_t75">
                <v:imagedata r:id="rId351" o:title=""/>
              </v:shape>
            </v:group>
            <w10:wrap type="none"/>
          </v:group>
        </w:pict>
      </w:r>
      <w:r>
        <w:rPr/>
        <w:pict>
          <v:group style="position:absolute;margin-left:45.955002pt;margin-top:486.294983pt;width:493.0pt;height:283.75pt;mso-position-horizontal-relative:page;mso-position-vertical-relative:page;z-index:-5599" coordorigin="919,9726" coordsize="9860,5675">
            <v:group style="position:absolute;left:989;top:9781;width:9720;height:5550" coordorigin="989,9781" coordsize="9720,5550">
              <v:shape style="position:absolute;left:989;top:9781;width:9720;height:5550" coordorigin="989,9781" coordsize="9720,5550" path="m9784,9781l1914,9781,1838,9784,1764,9793,1692,9808,1622,9828,1554,9853,1489,9884,1427,9919,1368,9959,1312,10003,1260,10052,1212,10104,1167,10160,1128,10219,1092,10281,1062,10346,1036,10413,1016,10484,1001,10556,992,10630,989,10706,989,14406,992,14482,1001,14556,1016,14628,1036,14698,1062,14766,1092,14831,1128,14893,1167,14952,1212,15008,1260,15060,1312,15108,1368,15152,1427,15192,1489,15228,1554,15258,1622,15284,1692,15304,1764,15319,1838,15328,1914,15331,9784,15331,9860,15328,9934,15319,10006,15304,10076,15284,10144,15258,10209,15228,10271,15192,10330,15152,10386,15108,10438,15060,10486,15008,10531,14952,10570,14893,10606,14831,10636,14766,10662,14698,10682,14628,10697,14556,10706,14482,10709,14406,10709,10706,10706,10630,10697,10556,10682,10484,10662,10413,10636,10346,10606,10281,10570,10219,10531,10160,10486,10104,10438,10052,10386,10003,10330,9959,10271,9919,10209,9884,10144,9853,10076,9828,10006,9808,9934,9793,9860,9784,9784,9781e" filled="t" fillcolor="#F1DBDB" stroked="f">
                <v:path arrowok="t"/>
                <v:fill/>
              </v:shape>
            </v:group>
            <v:group style="position:absolute;left:927;top:9733;width:9845;height:5660" coordorigin="927,9733" coordsize="9845,5660">
              <v:shape style="position:absolute;left:927;top:9733;width:9845;height:5660" coordorigin="927,9733" coordsize="9845,5660" path="m1720,15353l1622,15353,1717,15393,9936,15393,9985,15373,1768,15373,1720,153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125,15333l10073,15333,10027,15353,9980,15353,9932,15373,10032,15373,10079,15353,10125,1533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766,9753l1666,9753,1619,9773,1485,9833,1401,9873,1322,9933,1285,9953,1249,9993,1215,10013,1182,10053,1122,10133,1069,10213,1023,10293,986,10373,971,10433,957,10473,946,10513,938,10573,932,10613,928,10673,927,10713,927,14413,928,14473,932,14513,938,14573,947,14613,958,14673,971,14713,987,14753,1005,14793,1025,14853,1070,14933,1124,15013,1184,15073,1217,15113,1251,15153,1287,15173,1324,15213,1363,15233,1403,15253,1445,15293,1487,15313,1531,15333,1576,15353,1674,15353,1628,15333,1583,15333,1539,15313,1496,15293,1454,15273,1414,15233,1374,15213,1337,15193,1300,15153,1265,15133,1231,15093,1199,15073,1169,15033,1113,14953,1065,14873,1024,14793,991,14713,978,14653,967,14613,959,14573,953,14513,949,14473,947,14413,947,10713,949,10673,952,10613,958,10573,967,10513,978,10473,991,10433,1006,10393,1023,10333,1064,10253,1112,10173,1168,10093,1198,10073,1230,10033,1263,9993,1298,9973,1335,9933,1412,9893,1494,9853,1581,9813,1672,9773,1718,9773,1766,97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9975,15333l1724,15333,1771,15353,9929,15353,9975,1533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66,15313l1633,15313,1678,15333,10021,15333,10066,1531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29,9753l9930,9753,9978,9773,10025,9773,10071,9793,10160,9833,10244,9873,10324,9913,10398,9973,10433,9993,10467,10033,10499,10073,10529,10093,10585,10173,10634,10253,10674,10333,10707,10433,10720,10473,10731,10513,10739,10573,10746,10613,10749,10673,10751,10713,10751,14413,10750,14473,10746,14513,10740,14553,10731,14613,10721,14653,10708,14693,10692,14753,10656,14833,10611,14913,10559,14993,10500,15073,10468,15093,10435,15133,10400,15153,10363,15193,10325,15213,10286,15233,10246,15273,10204,15293,10117,15333,10170,15333,10214,15313,10256,15293,10297,15253,10337,15233,10376,15213,10413,15173,10449,15153,10483,15113,10516,15073,10547,15033,10576,15013,10604,14973,10629,14933,10653,14893,10675,14833,10694,14793,10712,14753,10728,14713,10741,14653,10752,14613,10760,14573,10767,14513,10770,14473,10772,14413,10772,10713,10770,10673,10766,10613,10760,10573,10751,10513,10740,10473,10727,10413,10711,10373,10693,10333,10674,10293,10652,10253,10628,10193,10602,10153,10574,10133,10545,10093,10514,10053,10481,10013,10447,9993,10411,9953,10374,9933,10335,9893,10295,9873,10253,9853,10211,9833,10167,9813,10076,9773,10029,97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20,9793l1677,9793,1632,9813,1504,9873,1423,9913,1348,9953,1312,9993,1278,10013,1245,10053,1214,10073,1184,10113,1130,10193,1082,10273,1042,10353,1011,10433,987,10533,979,10573,973,10613,969,10673,968,10713,968,14413,970,14473,973,14513,979,14553,988,14613,998,14653,1011,14693,1026,14733,1043,14793,1083,14873,1130,14953,1156,14973,1185,15013,1214,15053,1246,15093,1278,15113,1313,15153,1349,15173,1386,15193,1424,15233,1464,15253,1505,15273,1546,15293,1589,15313,1776,15313,1731,15293,1688,15293,1645,15273,1603,15273,1562,15253,1483,15213,1408,15173,1373,15133,1339,15113,1306,15093,1274,15053,1244,15033,1216,14993,1189,14953,1164,14913,1141,14893,1099,14813,1065,14733,1038,14633,1028,14593,1020,14553,1015,14513,1011,14453,1010,14413,1010,10713,1015,10613,1028,10533,1051,10453,1065,10413,1081,10353,1099,10313,1119,10293,1141,10253,1165,10213,1190,10173,1217,10133,1245,10113,1275,10073,1306,10053,1339,10013,1374,9993,1409,9973,1446,9933,1484,9913,1523,9893,1563,9873,1604,9873,1646,9853,1689,9833,1732,9833,1777,9813,10065,9813,10020,979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65,9813l9922,9813,9967,9833,10010,9833,10053,9853,10095,9873,10137,9873,10177,9893,10216,9913,10253,9933,10290,9973,10325,9993,10360,10013,10392,10053,10424,10073,10454,10113,10482,10133,10509,10173,10558,10253,10599,10333,10634,10413,10660,10493,10678,10573,10684,10633,10688,10713,10688,14413,10684,14513,10670,14593,10660,14633,10648,14693,10617,14773,10579,14853,10534,14913,10508,14953,10482,14993,10453,15033,10423,15053,10392,15093,10359,15113,10325,15133,10289,15173,10215,15213,10136,15253,10094,15273,10052,15273,10010,15293,9966,15293,9921,15313,10110,15313,10195,15273,10235,15253,10275,15233,10313,15193,10350,15173,10386,15153,10420,15113,10453,15093,10485,15053,10514,15013,10542,14973,10569,14953,10616,14873,10656,14793,10673,14733,10688,14693,10700,14653,10711,14613,10719,14553,10725,14513,10729,14473,10730,14413,10730,10713,10729,10673,10725,10613,10719,10573,10711,10533,10700,10473,10672,10393,10636,10313,10593,10233,10542,10153,10484,10073,10453,10053,10420,10013,10385,9993,10350,9953,10312,9933,10274,9913,10235,9893,10194,9853,10152,9853,10109,9833,10065,9813e" filled="t" fillcolor="#FFFF00" stroked="f">
                <v:path arrowok="t"/>
                <v:fill/>
              </v:shape>
              <v:shape style="position:absolute;left:927;top:9733;width:9845;height:5660" coordorigin="927,9733" coordsize="9845,5660" path="m9961,15273l1735,15273,1779,15293,9918,15293,9961,1527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739,15253l1650,15253,1692,15273,1781,15273,1739,152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46,15253l9956,15253,9914,15273,10004,15273,10046,152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784,9853l1694,9853,1652,9873,1612,9893,1571,9893,1494,9933,1421,9973,1386,10013,1353,10033,1321,10053,1290,10093,1261,10113,1233,10153,1207,10193,1182,10213,1138,10293,1101,10373,1071,10453,1049,10533,1035,10633,1031,10713,1031,14413,1035,14513,1048,14593,1070,14673,1100,14753,1137,14833,1181,14913,1232,14973,1260,15013,1289,15033,1319,15073,1351,15093,1385,15113,1419,15153,1455,15173,1492,15193,1530,15213,1569,15233,1610,15253,1697,15253,1656,15233,1616,15233,1577,15213,1502,15173,1431,15133,1364,15073,1333,15053,1303,15033,1275,14993,1248,14953,1222,14933,1198,14893,1176,14853,1155,14833,1119,14753,1090,14673,1069,14593,1056,14493,1052,14413,1052,10713,1056,10633,1062,10573,1079,10493,1104,10413,1137,10333,1177,10273,1200,10233,1224,10193,1249,10173,1277,10133,1305,10113,1335,10073,1367,10053,1399,10033,1433,9993,1468,9973,1504,9953,1542,9933,1580,9913,1619,9913,1659,9893,1700,9873,1742,9873,1784,98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10006,9853l9874,9853,9917,9873,10001,9873,10042,9893,10082,9913,10121,9913,10159,9933,10197,9953,10268,9993,10301,10033,10334,10053,10365,10073,10395,10113,10424,10133,10451,10173,10476,10193,10500,10233,10523,10273,10543,10313,10562,10333,10595,10413,10620,10493,10629,10553,10637,10593,10642,10633,10646,10673,10647,10713,10647,14413,10642,14513,10629,14593,10607,14673,10578,14753,10542,14833,10499,14893,10474,14933,10449,14973,10422,14993,10393,15033,10363,15053,10332,15073,10299,15113,10230,15153,10157,15193,10079,15233,10039,15233,9998,15253,10087,15253,10127,15233,10204,15193,10277,15153,10345,15093,10377,15073,10408,15033,10437,15013,10465,14973,10516,14913,10560,14833,10598,14753,10627,14673,10649,14593,10663,14513,10666,14453,10667,14413,10667,10713,10663,10633,10657,10573,10640,10493,10614,10413,10581,10333,10540,10253,10493,10193,10466,10153,10439,10113,10409,10093,10379,10053,10347,10033,10313,10013,10279,9993,10243,9953,10206,9933,10168,9913,10129,9893,10089,9893,10048,9873,10006,9853e" filled="t" fillcolor="#FFFF00" stroked="f">
                <v:path arrowok="t"/>
                <v:fill/>
              </v:shape>
              <v:shape style="position:absolute;left:927;top:9733;width:9845;height:5660" coordorigin="927,9733" coordsize="9845,5660" path="m9920,9833l1781,9833,1737,9853,9963,9853,9920,9833e" filled="t" fillcolor="#FFFF00" stroked="f">
                <v:path arrowok="t"/>
                <v:fill/>
              </v:shape>
              <v:shape style="position:absolute;left:927;top:9733;width:9845;height:5660" coordorigin="927,9733" coordsize="9845,5660" path="m9928,9773l1770,9773,1723,9793,9974,9793,9928,9773e" filled="t" fillcolor="#FFFF00" stroked="f">
                <v:path arrowok="t"/>
                <v:fill/>
              </v:shape>
              <v:shape style="position:absolute;left:927;top:9733;width:9845;height:5660" coordorigin="927,9733" coordsize="9845,5660" path="m9933,9733l1762,9733,1714,9753,9981,9753,9933,9733e" filled="t" fillcolor="#FFFF00" stroked="f">
                <v:path arrowok="t"/>
                <v:fill/>
              </v:shape>
              <v:shape style="position:absolute;left:1320;top:10186;width:9058;height:4742" type="#_x0000_t75">
                <v:imagedata r:id="rId352" o:title=""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598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De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s</w:t>
      </w:r>
      <w:r>
        <w:rPr>
          <w:rFonts w:ascii="Bodoni MT Black" w:hAnsi="Bodoni MT Black" w:cs="Bodoni MT Black" w:eastAsia="Bodoni MT Black"/>
          <w:sz w:val="40"/>
          <w:szCs w:val="40"/>
          <w:spacing w:val="-2"/>
          <w:w w:val="100"/>
          <w:b/>
          <w:bCs/>
          <w:i/>
        </w:rPr>
        <w:t>c</w:t>
      </w:r>
      <w:r>
        <w:rPr>
          <w:rFonts w:ascii="Bodoni MT Black" w:hAnsi="Bodoni MT Black" w:cs="Bodoni MT Black" w:eastAsia="Bodoni MT Black"/>
          <w:sz w:val="40"/>
          <w:szCs w:val="40"/>
          <w:spacing w:val="1"/>
          <w:w w:val="100"/>
          <w:b/>
          <w:bCs/>
          <w:i/>
        </w:rPr>
        <w:t>r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b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5"/>
          <w:w w:val="100"/>
          <w:b/>
          <w:bCs/>
          <w:i/>
        </w:rPr>
        <w:t>n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g</w:t>
      </w:r>
      <w:r>
        <w:rPr>
          <w:rFonts w:ascii="Bodoni MT Black" w:hAnsi="Bodoni MT Black" w:cs="Bodoni MT Black" w:eastAsia="Bodoni MT Black"/>
          <w:sz w:val="40"/>
          <w:szCs w:val="40"/>
          <w:spacing w:val="-23"/>
          <w:w w:val="100"/>
          <w:b/>
          <w:bCs/>
          <w:i/>
        </w:rPr>
        <w:t> 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a</w:t>
      </w:r>
      <w:r>
        <w:rPr>
          <w:rFonts w:ascii="Bodoni MT Black" w:hAnsi="Bodoni MT Black" w:cs="Bodoni MT Black" w:eastAsia="Bodoni MT Black"/>
          <w:sz w:val="40"/>
          <w:szCs w:val="40"/>
          <w:spacing w:val="-3"/>
          <w:w w:val="100"/>
          <w:b/>
          <w:bCs/>
          <w:i/>
        </w:rPr>
        <w:t> 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p</w:t>
      </w:r>
      <w:r>
        <w:rPr>
          <w:rFonts w:ascii="Bodoni MT Black" w:hAnsi="Bodoni MT Black" w:cs="Bodoni MT Black" w:eastAsia="Bodoni MT Black"/>
          <w:sz w:val="40"/>
          <w:szCs w:val="40"/>
          <w:spacing w:val="4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-2"/>
          <w:w w:val="100"/>
          <w:b/>
          <w:bCs/>
          <w:i/>
        </w:rPr>
        <w:t>c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tu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r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e</w:t>
      </w:r>
      <w:r>
        <w:rPr>
          <w:rFonts w:ascii="Bodoni MT Black" w:hAnsi="Bodoni MT Black" w:cs="Bodoni MT Black" w:eastAsia="Bodoni MT Black"/>
          <w:sz w:val="40"/>
          <w:szCs w:val="40"/>
          <w:spacing w:val="5"/>
          <w:w w:val="100"/>
          <w:b/>
          <w:bCs/>
          <w:i/>
        </w:rPr>
        <w:t>: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-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20" w:lineRule="atLeast"/>
        <w:ind w:left="446" w:right="923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m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f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ow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ng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de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ords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f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rom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-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20" w:lineRule="exact"/>
        <w:ind w:left="638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am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-1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3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ar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c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ss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6"/>
          <w:szCs w:val="36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ad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36"/>
          <w:szCs w:val="36"/>
          <w:spacing w:val="-5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–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6"/>
          <w:szCs w:val="36"/>
          <w:spacing w:val="-2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  <w:position w:val="1"/>
        </w:rPr>
        <w:t>k</w:t>
      </w:r>
      <w:r>
        <w:rPr>
          <w:rFonts w:ascii="Calibri" w:hAnsi="Calibri" w:cs="Calibri" w:eastAsia="Calibri"/>
          <w:sz w:val="36"/>
          <w:szCs w:val="36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830" w:right="-20"/>
        <w:jc w:val="left"/>
        <w:rPr>
          <w:rFonts w:ascii="Calibri" w:hAnsi="Calibri" w:cs="Calibri" w:eastAsia="Calibri"/>
          <w:sz w:val="16"/>
          <w:szCs w:val="16"/>
        </w:rPr>
      </w:pPr>
      <w:rPr/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can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3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3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re</w:t>
      </w:r>
      <w:r>
        <w:rPr>
          <w:rFonts w:ascii="Calibri" w:hAnsi="Calibri" w:cs="Calibri" w:eastAsia="Calibri"/>
          <w:sz w:val="32"/>
          <w:szCs w:val="32"/>
          <w:color w:val="001F5F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8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6"/>
          <w:w w:val="98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  <w:position w:val="1"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8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98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1"/>
          <w:w w:val="98"/>
          <w:b/>
          <w:bCs/>
          <w:position w:val="1"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9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The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rl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8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8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8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8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98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3"/>
          <w:w w:val="98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32"/>
          <w:szCs w:val="32"/>
          <w:color w:val="001F5F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9" w:right="-20"/>
        <w:jc w:val="left"/>
        <w:rPr>
          <w:rFonts w:ascii="Calibri" w:hAnsi="Calibri" w:cs="Calibri" w:eastAsia="Calibri"/>
          <w:sz w:val="16"/>
          <w:szCs w:val="16"/>
        </w:rPr>
      </w:pPr>
      <w:rPr/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6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an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color w:val="001F5F"/>
          <w:spacing w:val="-5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9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32"/>
          <w:szCs w:val="32"/>
          <w:color w:val="001F5F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st</w:t>
      </w:r>
      <w:r>
        <w:rPr>
          <w:rFonts w:ascii="Calibri" w:hAnsi="Calibri" w:cs="Calibri" w:eastAsia="Calibri"/>
          <w:sz w:val="32"/>
          <w:szCs w:val="32"/>
          <w:color w:val="001F5F"/>
          <w:spacing w:val="-5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1F5F"/>
          <w:spacing w:val="7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In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-5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c</w:t>
      </w:r>
      <w:r>
        <w:rPr>
          <w:rFonts w:ascii="Calibri" w:hAnsi="Calibri" w:cs="Calibri" w:eastAsia="Calibri"/>
          <w:sz w:val="32"/>
          <w:szCs w:val="32"/>
          <w:color w:val="001F5F"/>
          <w:spacing w:val="-6"/>
          <w:w w:val="100"/>
          <w:b/>
          <w:bCs/>
        </w:rPr>
        <w:t>k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ro</w:t>
      </w:r>
      <w:r>
        <w:rPr>
          <w:rFonts w:ascii="Calibri" w:hAnsi="Calibri" w:cs="Calibri" w:eastAsia="Calibri"/>
          <w:sz w:val="32"/>
          <w:szCs w:val="32"/>
          <w:color w:val="001F5F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color w:val="001F5F"/>
          <w:spacing w:val="5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,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-4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1F5F"/>
          <w:spacing w:val="-3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1F5F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9" w:right="-20"/>
        <w:jc w:val="left"/>
        <w:rPr>
          <w:rFonts w:ascii="Calibri" w:hAnsi="Calibri" w:cs="Calibri" w:eastAsia="Calibri"/>
          <w:sz w:val="16"/>
          <w:szCs w:val="16"/>
        </w:rPr>
      </w:pPr>
      <w:rPr/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9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1"/>
          <w:w w:val="99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-2"/>
          <w:w w:val="99"/>
          <w:b/>
          <w:bCs/>
        </w:rPr>
        <w:t>…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99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1F5F"/>
          <w:spacing w:val="3"/>
          <w:w w:val="99"/>
          <w:b/>
          <w:bCs/>
        </w:rPr>
        <w:t> </w:t>
      </w:r>
      <w:r>
        <w:rPr>
          <w:rFonts w:ascii="Calibri" w:hAnsi="Calibri" w:cs="Calibri" w:eastAsia="Calibri"/>
          <w:sz w:val="16"/>
          <w:szCs w:val="16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380" w:bottom="280" w:left="1360" w:right="1580"/>
          <w:headerReference w:type="odd" r:id="rId349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36.576pt;margin-top:445.676971pt;width:521.294pt;height:305pt;mso-position-horizontal-relative:page;mso-position-vertical-relative:page;z-index:-5596" coordorigin="732,8914" coordsize="10426,6100">
            <v:group style="position:absolute;left:804;top:8973;width:10281;height:5968" coordorigin="804,8973" coordsize="10281,5968">
              <v:shape style="position:absolute;left:804;top:8973;width:10281;height:5968" coordorigin="804,8973" coordsize="10281,5968" path="m5944,8973l5523,8983,5111,9012,4709,9060,4320,9125,3944,9207,3582,9306,3237,9420,2909,9549,2599,9691,2310,9847,2041,10015,1796,10195,1574,10385,1378,10586,1208,10795,1066,11014,953,11240,871,11473,821,11712,804,11957,821,12202,871,12441,953,12674,1066,12900,1208,13118,1378,13328,1574,13529,1796,13719,2041,13899,2310,14067,2599,14223,2909,14365,3237,14494,3582,14608,3944,14706,4320,14789,4709,14854,5111,14902,5523,14931,5944,14941,6366,14931,6778,14902,7180,14854,7569,14789,7945,14706,8307,14608,8652,14494,8980,14365,9290,14223,9579,14067,9848,13899,10093,13719,10315,13529,10511,13328,10681,13118,10823,12900,10936,12674,11018,12441,11068,12202,11085,11957,11068,11712,11018,11473,10936,11240,10823,11014,10681,10795,10511,10586,10315,10385,10093,10195,9848,10015,9579,9847,9290,9691,8980,9549,8652,9420,8307,9306,7945,9207,7569,9125,7180,9060,6778,9012,6366,8983,5944,8973e" filled="t" fillcolor="#FFFF99" stroked="f">
                <v:path arrowok="t"/>
                <v:fill/>
              </v:shape>
              <v:shape style="position:absolute;left:732;top:8914;width:10426;height:6100" type="#_x0000_t75">
                <v:imagedata r:id="rId354" o:title=""/>
              </v:shape>
              <v:shape style="position:absolute;left:2371;top:9979;width:7147;height:3955" type="#_x0000_t75">
                <v:imagedata r:id="rId355" o:title=""/>
              </v:shape>
            </v:group>
            <w10:wrap type="none"/>
          </v:group>
        </w:pict>
      </w:r>
      <w:r>
        <w:rPr/>
        <w:pict>
          <v:group style="position:absolute;margin-left:23.5pt;margin-top:23.499983pt;width:548.444pt;height:795.136pt;mso-position-horizontal-relative:page;mso-position-vertical-relative:page;z-index:-5594" coordorigin="470,470" coordsize="10969,159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D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fo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ow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ng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que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i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50" w:after="0" w:line="361" w:lineRule="exact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89.157997pt;margin-top:19.137817pt;width:259.632pt;height:1.78pt;mso-position-horizontal-relative:page;mso-position-vertical-relative:paragraph;z-index:-5595" coordorigin="1783,383" coordsize="5193,36">
            <v:group style="position:absolute;left:6747;top:401;width:211;height:2" coordorigin="6747,401" coordsize="211,2">
              <v:shape style="position:absolute;left:6747;top:401;width:211;height:2" coordorigin="6747,401" coordsize="211,0" path="m6747,401l6958,401e" filled="f" stroked="t" strokeweight="1.78pt" strokecolor="#000000">
                <v:path arrowok="t"/>
              </v:shape>
            </v:group>
            <v:group style="position:absolute;left:4418;top:401;width:2329;height:2" coordorigin="4418,401" coordsize="2329,2">
              <v:shape style="position:absolute;left:4418;top:401;width:2329;height:2" coordorigin="4418,401" coordsize="2329,0" path="m4418,401l6747,401e" filled="f" stroked="t" strokeweight="1.78pt" strokecolor="#006FC0">
                <v:path arrowok="t"/>
              </v:shape>
            </v:group>
            <v:group style="position:absolute;left:1801;top:401;width:2617;height:2" coordorigin="1801,401" coordsize="2617,2">
              <v:shape style="position:absolute;left:1801;top:401;width:2617;height:2" coordorigin="1801,401" coordsize="2617,0" path="m1801,401l4418,401e" filled="f" stroked="t" strokeweight="1.78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position w:val="-1"/>
        </w:rPr>
        <w:t>pa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position w:val="-1"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position w:val="-1"/>
        </w:rPr>
        <w:t>gr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position w:val="-1"/>
        </w:rPr>
        <w:t>ph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position w:val="-1"/>
        </w:rPr>
        <w:t>bout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  <w:position w:val="-1"/>
        </w:rPr>
        <w:t>A</w:t>
      </w:r>
      <w:r>
        <w:rPr>
          <w:rFonts w:ascii="Arial" w:hAnsi="Arial" w:cs="Arial" w:eastAsia="Arial"/>
          <w:sz w:val="32"/>
          <w:szCs w:val="32"/>
          <w:color w:val="006FC0"/>
          <w:spacing w:val="-1"/>
          <w:w w:val="100"/>
          <w:b/>
          <w:bCs/>
          <w:i/>
          <w:position w:val="-1"/>
        </w:rPr>
        <w:t>y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  <w:b/>
          <w:bCs/>
          <w:i/>
          <w:position w:val="-1"/>
        </w:rPr>
        <w:t>oub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  <w:position w:val="-1"/>
        </w:rPr>
        <w:t>H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  <w:b/>
          <w:bCs/>
          <w:i/>
          <w:position w:val="-1"/>
        </w:rPr>
        <w:t>us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  <w:position w:val="-1"/>
        </w:rPr>
        <w:t>s</w:t>
      </w:r>
      <w:r>
        <w:rPr>
          <w:rFonts w:ascii="Arial" w:hAnsi="Arial" w:cs="Arial" w:eastAsia="Arial"/>
          <w:sz w:val="32"/>
          <w:szCs w:val="32"/>
          <w:color w:val="006FC0"/>
          <w:spacing w:val="-1"/>
          <w:w w:val="100"/>
          <w:b/>
          <w:bCs/>
          <w:i/>
          <w:position w:val="-1"/>
        </w:rPr>
        <w:t>e</w:t>
      </w:r>
      <w:r>
        <w:rPr>
          <w:rFonts w:ascii="Arial" w:hAnsi="Arial" w:cs="Arial" w:eastAsia="Arial"/>
          <w:sz w:val="32"/>
          <w:szCs w:val="32"/>
          <w:color w:val="006FC0"/>
          <w:spacing w:val="-3"/>
          <w:w w:val="100"/>
          <w:b/>
          <w:bCs/>
          <w:i/>
          <w:position w:val="-1"/>
        </w:rPr>
        <w:t>i</w:t>
      </w:r>
      <w:r>
        <w:rPr>
          <w:rFonts w:ascii="Arial" w:hAnsi="Arial" w:cs="Arial" w:eastAsia="Arial"/>
          <w:sz w:val="32"/>
          <w:szCs w:val="32"/>
          <w:color w:val="006FC0"/>
          <w:spacing w:val="2"/>
          <w:w w:val="100"/>
          <w:b/>
          <w:bCs/>
          <w:i/>
          <w:position w:val="-1"/>
        </w:rPr>
        <w:t>n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b/>
          <w:bCs/>
          <w:i/>
          <w:position w:val="-1"/>
        </w:rPr>
        <w:t>: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i/>
          <w:position w:val="-1"/>
        </w:rPr>
        <w:t>-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121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shape style="position:absolute;margin-left:388.049988pt;margin-top:-18.662163pt;width:111.15pt;height:149.0pt;mso-position-horizontal-relative:page;mso-position-vertical-relative:paragraph;z-index:-5597" type="#_x0000_t75">
            <v:imagedata r:id="rId356" o:title=""/>
          </v:shape>
        </w:pic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1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933634"/>
          <w:spacing w:val="-6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933634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1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933634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b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-2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933634"/>
          <w:spacing w:val="-6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933634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933634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in?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2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00AF50"/>
          <w:spacing w:val="-6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AF50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AF50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b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AF50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n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3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6F2F9F"/>
          <w:spacing w:val="-6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6F2F9F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6F2F9F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b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4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001F5F"/>
          <w:spacing w:val="-6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001F5F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1F5F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p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int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b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001F5F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61" w:lineRule="exact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5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32"/>
          <w:szCs w:val="32"/>
          <w:color w:val="FF0000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  <w:position w:val="-1"/>
        </w:rPr>
        <w:t>D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4"/>
          <w:w w:val="100"/>
          <w:position w:val="-1"/>
        </w:rPr>
        <w:t>l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32"/>
          <w:szCs w:val="32"/>
          <w:color w:val="FF0000"/>
          <w:spacing w:val="3"/>
          <w:w w:val="100"/>
          <w:position w:val="-1"/>
        </w:rPr>
        <w:t>k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32"/>
          <w:szCs w:val="32"/>
          <w:color w:val="FF0000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is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in</w:t>
      </w:r>
      <w:r>
        <w:rPr>
          <w:rFonts w:ascii="Arial" w:hAnsi="Arial" w:cs="Arial" w:eastAsia="Arial"/>
          <w:sz w:val="32"/>
          <w:szCs w:val="32"/>
          <w:color w:val="FF0000"/>
          <w:spacing w:val="-4"/>
          <w:w w:val="100"/>
          <w:position w:val="-1"/>
        </w:rPr>
        <w:t>t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in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  <w:position w:val="-1"/>
        </w:rPr>
        <w:t>g</w:t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  <w:position w:val="-1"/>
        </w:rPr>
        <w:t>s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?</w:t>
      </w:r>
      <w:r>
        <w:rPr>
          <w:rFonts w:ascii="Arial" w:hAnsi="Arial" w:cs="Arial" w:eastAsia="Arial"/>
          <w:sz w:val="32"/>
          <w:szCs w:val="32"/>
          <w:color w:val="FF0000"/>
          <w:spacing w:val="-9"/>
          <w:w w:val="100"/>
          <w:position w:val="-1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8"/>
          <w:w w:val="100"/>
          <w:position w:val="-1"/>
        </w:rPr>
        <w:t>W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  <w:position w:val="-1"/>
        </w:rPr>
        <w:t>y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position w:val="-1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2" w:lineRule="exact"/>
        <w:ind w:left="3241" w:right="3218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84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933634"/>
          <w:spacing w:val="2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933634"/>
          <w:spacing w:val="-5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-2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933634"/>
          <w:spacing w:val="-3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933634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-3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-1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18"/>
          <w:szCs w:val="18"/>
          <w:color w:val="933634"/>
          <w:spacing w:val="16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AF50"/>
          <w:spacing w:val="-5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55" w:after="0" w:line="240" w:lineRule="auto"/>
        <w:ind w:left="84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born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6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1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1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1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1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00AF50"/>
          <w:spacing w:val="1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us</w:t>
      </w:r>
      <w:r>
        <w:rPr>
          <w:rFonts w:ascii="Calibri" w:hAnsi="Calibri" w:cs="Calibri" w:eastAsia="Calibri"/>
          <w:sz w:val="32"/>
          <w:szCs w:val="32"/>
          <w:color w:val="6F2F9F"/>
          <w:spacing w:val="-3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-5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61" w:after="0" w:line="240" w:lineRule="auto"/>
        <w:ind w:left="84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-1"/>
          <w:w w:val="100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2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ut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55" w:after="0" w:line="240" w:lineRule="auto"/>
        <w:ind w:left="841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spacing w:val="-1"/>
          <w:w w:val="100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spacing w:val="18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ke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1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b/>
          <w:bCs/>
        </w:rPr>
        <w:t>ca</w:t>
      </w:r>
      <w:r>
        <w:rPr>
          <w:rFonts w:ascii="Calibri" w:hAnsi="Calibri" w:cs="Calibri" w:eastAsia="Calibri"/>
          <w:sz w:val="32"/>
          <w:szCs w:val="32"/>
          <w:color w:val="FF0000"/>
          <w:spacing w:val="-6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b/>
          <w:bCs/>
        </w:rPr>
        <w:t>e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FF0000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560" w:bottom="280" w:left="1680" w:right="1680"/>
          <w:headerReference w:type="even" r:id="rId353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8.425999pt;margin-top:353.47998pt;width:507.194pt;height:341pt;mso-position-horizontal-relative:page;mso-position-vertical-relative:page;z-index:-5592" coordorigin="969,7070" coordsize="10144,6820">
            <v:group style="position:absolute;left:1041;top:7127;width:9999;height:6690" coordorigin="1041,7127" coordsize="9999,6690">
              <v:shape style="position:absolute;left:1041;top:7127;width:9999;height:6690" coordorigin="1041,7127" coordsize="9999,6690" path="m6041,7127l5631,7138,5230,7171,4839,7224,4460,7298,4095,7390,3743,7500,3407,7628,3088,7772,2787,7932,2505,8107,2244,8295,2006,8496,1790,8710,1599,8935,1434,9170,1296,9415,1186,9668,1106,9929,1058,10198,1041,10472,1058,10746,1106,11015,1186,11276,1296,11529,1434,11774,1599,12009,1790,12234,2006,12448,2244,12649,2505,12837,2787,13012,3088,13172,3407,13316,3743,13444,4095,13554,4460,13646,4839,13720,5230,13773,5631,13806,6041,13817,6451,13806,6852,13773,7242,13720,7621,13646,7987,13554,8338,13444,8674,13316,8993,13172,9294,13012,9576,12837,9837,12649,10075,12448,10291,12234,10482,12009,10647,11774,10785,11529,10895,11276,10975,11015,11023,10746,11040,10472,11023,10198,10975,9929,10895,9668,10785,9415,10647,9170,10482,8935,10291,8710,10075,8496,9837,8295,9576,8107,9294,7932,8993,7772,8674,7628,8338,7500,7987,7390,7621,7298,7242,7224,6852,7171,6451,7138,6041,7127e" filled="t" fillcolor="#92D050" stroked="f">
                <v:path arrowok="t"/>
                <v:fill/>
              </v:shape>
              <v:shape style="position:absolute;left:969;top:7070;width:10144;height:6820" type="#_x0000_t75">
                <v:imagedata r:id="rId358" o:title=""/>
              </v:shape>
              <v:shape style="position:absolute;left:2568;top:8242;width:6946;height:4459" type="#_x0000_t75">
                <v:imagedata r:id="rId359" o:title=""/>
              </v:shape>
            </v:group>
            <w10:wrap type="none"/>
          </v:group>
        </w:pict>
      </w:r>
      <w:r>
        <w:rPr/>
        <w:pict>
          <v:group style="position:absolute;margin-left:23.5pt;margin-top:23.499983pt;width:548.444pt;height:795.136pt;mso-position-horizontal-relative:page;mso-position-vertical-relative:page;z-index:-5590" coordorigin="470,470" coordsize="10969,159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72" w:lineRule="auto"/>
        <w:ind w:left="126" w:right="1876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89.157997pt;margin-top:38.547836pt;width:239.932pt;height:1.78pt;mso-position-horizontal-relative:page;mso-position-vertical-relative:paragraph;z-index:-5591" coordorigin="1783,771" coordsize="4799,36">
            <v:group style="position:absolute;left:6358;top:789;width:206;height:2" coordorigin="6358,789" coordsize="206,2">
              <v:shape style="position:absolute;left:6358;top:789;width:206;height:2" coordorigin="6358,789" coordsize="206,0" path="m6358,789l6564,789e" filled="f" stroked="t" strokeweight="1.78pt" strokecolor="#000000">
                <v:path arrowok="t"/>
              </v:shape>
            </v:group>
            <v:group style="position:absolute;left:4418;top:789;width:1940;height:2" coordorigin="4418,789" coordsize="1940,2">
              <v:shape style="position:absolute;left:4418;top:789;width:1940;height:2" coordorigin="4418,789" coordsize="1940,0" path="m4418,789l6358,789e" filled="f" stroked="t" strokeweight="1.78pt" strokecolor="#006FC0">
                <v:path arrowok="t"/>
              </v:shape>
            </v:group>
            <v:group style="position:absolute;left:1801;top:789;width:2617;height:2" coordorigin="1801,789" coordsize="2617,2">
              <v:shape style="position:absolute;left:1801;top:789;width:2617;height:2" coordorigin="1801,789" coordsize="2617,0" path="m1801,789l4418,789e" filled="f" stroked="t" strokeweight="1.78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E)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fo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ow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g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q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ue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i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pa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gr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ph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bout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1"/>
          <w:w w:val="100"/>
          <w:b/>
          <w:bCs/>
          <w:i/>
        </w:rPr>
        <w:t>Y</w:t>
      </w:r>
      <w:r>
        <w:rPr>
          <w:rFonts w:ascii="Arial" w:hAnsi="Arial" w:cs="Arial" w:eastAsia="Arial"/>
          <w:sz w:val="32"/>
          <w:szCs w:val="32"/>
          <w:color w:val="006FC0"/>
          <w:spacing w:val="-5"/>
          <w:w w:val="100"/>
          <w:b/>
          <w:bCs/>
          <w:i/>
        </w:rPr>
        <w:t>o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  <w:b/>
          <w:bCs/>
          <w:i/>
        </w:rPr>
        <w:t>ur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  <w:b/>
          <w:bCs/>
          <w:i/>
        </w:rPr>
        <w:t>ho</w:t>
      </w:r>
      <w:r>
        <w:rPr>
          <w:rFonts w:ascii="Arial" w:hAnsi="Arial" w:cs="Arial" w:eastAsia="Arial"/>
          <w:sz w:val="32"/>
          <w:szCs w:val="32"/>
          <w:color w:val="006FC0"/>
          <w:spacing w:val="-2"/>
          <w:w w:val="100"/>
          <w:b/>
          <w:bCs/>
          <w:i/>
        </w:rPr>
        <w:t>l</w:t>
      </w:r>
      <w:r>
        <w:rPr>
          <w:rFonts w:ascii="Arial" w:hAnsi="Arial" w:cs="Arial" w:eastAsia="Arial"/>
          <w:sz w:val="32"/>
          <w:szCs w:val="32"/>
          <w:color w:val="006FC0"/>
          <w:spacing w:val="2"/>
          <w:w w:val="100"/>
          <w:b/>
          <w:bCs/>
          <w:i/>
        </w:rPr>
        <w:t>i</w:t>
      </w:r>
      <w:r>
        <w:rPr>
          <w:rFonts w:ascii="Arial" w:hAnsi="Arial" w:cs="Arial" w:eastAsia="Arial"/>
          <w:sz w:val="32"/>
          <w:szCs w:val="32"/>
          <w:color w:val="006FC0"/>
          <w:spacing w:val="0"/>
          <w:w w:val="100"/>
          <w:b/>
          <w:bCs/>
          <w:i/>
        </w:rPr>
        <w:t>da</w:t>
      </w:r>
      <w:r>
        <w:rPr>
          <w:rFonts w:ascii="Arial" w:hAnsi="Arial" w:cs="Arial" w:eastAsia="Arial"/>
          <w:sz w:val="32"/>
          <w:szCs w:val="32"/>
          <w:color w:val="006FC0"/>
          <w:spacing w:val="-1"/>
          <w:w w:val="100"/>
          <w:b/>
          <w:bCs/>
          <w:i/>
        </w:rPr>
        <w:t>y</w:t>
      </w:r>
      <w:r>
        <w:rPr>
          <w:rFonts w:ascii="Arial" w:hAnsi="Arial" w:cs="Arial" w:eastAsia="Arial"/>
          <w:sz w:val="32"/>
          <w:szCs w:val="32"/>
          <w:color w:val="000000"/>
          <w:spacing w:val="-1"/>
          <w:w w:val="100"/>
          <w:b/>
          <w:bCs/>
          <w:i/>
        </w:rPr>
        <w:t>: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  <w:b/>
          <w:bCs/>
          <w:i/>
        </w:rPr>
        <w:t>-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shape style="position:absolute;margin-left:382.200012pt;margin-top:-2.562212pt;width:136.5pt;height:147pt;mso-position-horizontal-relative:page;mso-position-vertical-relative:paragraph;z-index:-5593" type="#_x0000_t75">
            <v:imagedata r:id="rId360" o:title=""/>
          </v:shape>
        </w:pic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1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933634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933634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933634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933634"/>
          <w:spacing w:val="-1"/>
          <w:w w:val="100"/>
        </w:rPr>
        <w:t>g</w:t>
      </w:r>
      <w:r>
        <w:rPr>
          <w:rFonts w:ascii="Arial" w:hAnsi="Arial" w:cs="Arial" w:eastAsia="Arial"/>
          <w:sz w:val="32"/>
          <w:szCs w:val="32"/>
          <w:color w:val="933634"/>
          <w:spacing w:val="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933634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2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00AF50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00AF50"/>
          <w:spacing w:val="-3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g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AF50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AF50"/>
          <w:spacing w:val="2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3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6F2F9F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8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6F2F9F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6F2F9F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6F2F9F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-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6F2F9F"/>
          <w:spacing w:val="2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6F2F9F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4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001F5F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2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1F5F"/>
          <w:spacing w:val="-5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1F5F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1F5F"/>
          <w:spacing w:val="-7"/>
          <w:w w:val="100"/>
        </w:rPr>
        <w:t>w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001F5F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001F5F"/>
          <w:spacing w:val="2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5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.</w:t>
      </w:r>
      <w:r>
        <w:rPr>
          <w:rFonts w:ascii="Arial" w:hAnsi="Arial" w:cs="Arial" w:eastAsia="Arial"/>
          <w:sz w:val="32"/>
          <w:szCs w:val="32"/>
          <w:color w:val="FF0000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FF0000"/>
          <w:spacing w:val="1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n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joy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u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o</w:t>
      </w:r>
      <w:r>
        <w:rPr>
          <w:rFonts w:ascii="Arial" w:hAnsi="Arial" w:cs="Arial" w:eastAsia="Arial"/>
          <w:sz w:val="32"/>
          <w:szCs w:val="32"/>
          <w:color w:val="FF0000"/>
          <w:spacing w:val="-4"/>
          <w:w w:val="100"/>
        </w:rPr>
        <w:t>l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id</w:t>
      </w:r>
      <w:r>
        <w:rPr>
          <w:rFonts w:ascii="Arial" w:hAnsi="Arial" w:cs="Arial" w:eastAsia="Arial"/>
          <w:sz w:val="32"/>
          <w:szCs w:val="32"/>
          <w:color w:val="FF0000"/>
          <w:spacing w:val="-2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y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h</w:t>
      </w:r>
      <w:r>
        <w:rPr>
          <w:rFonts w:ascii="Arial" w:hAnsi="Arial" w:cs="Arial" w:eastAsia="Arial"/>
          <w:sz w:val="32"/>
          <w:szCs w:val="32"/>
          <w:color w:val="FF0000"/>
          <w:spacing w:val="-1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FF0000"/>
          <w:spacing w:val="-6"/>
          <w:w w:val="100"/>
        </w:rPr>
        <w:t>r</w:t>
      </w:r>
      <w:r>
        <w:rPr>
          <w:rFonts w:ascii="Arial" w:hAnsi="Arial" w:cs="Arial" w:eastAsia="Arial"/>
          <w:sz w:val="32"/>
          <w:szCs w:val="32"/>
          <w:color w:val="FF0000"/>
          <w:spacing w:val="2"/>
          <w:w w:val="100"/>
        </w:rPr>
        <w:t>e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</w:rPr>
        <w:t>?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exact"/>
        <w:ind w:left="3543" w:right="3663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ho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1038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933634"/>
          <w:spacing w:val="-2"/>
          <w:w w:val="100"/>
          <w:b/>
          <w:bCs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ast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933634"/>
          <w:spacing w:val="-5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933634"/>
          <w:spacing w:val="2"/>
          <w:w w:val="100"/>
          <w:b/>
          <w:bCs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933634"/>
          <w:spacing w:val="-2"/>
          <w:w w:val="100"/>
          <w:b/>
          <w:bCs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933634"/>
          <w:spacing w:val="-5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933634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nt</w:t>
      </w:r>
      <w:r>
        <w:rPr>
          <w:rFonts w:ascii="Calibri" w:hAnsi="Calibri" w:cs="Calibri" w:eastAsia="Calibri"/>
          <w:sz w:val="32"/>
          <w:szCs w:val="32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933634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933634"/>
          <w:spacing w:val="3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-5"/>
          <w:w w:val="100"/>
          <w:b/>
          <w:bCs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…………</w:t>
      </w:r>
      <w:r>
        <w:rPr>
          <w:rFonts w:ascii="Calibri" w:hAnsi="Calibri" w:cs="Calibri" w:eastAsia="Calibri"/>
          <w:sz w:val="18"/>
          <w:szCs w:val="18"/>
          <w:color w:val="933634"/>
          <w:spacing w:val="-1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18"/>
          <w:szCs w:val="18"/>
          <w:color w:val="933634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18"/>
          <w:szCs w:val="18"/>
          <w:color w:val="933634"/>
          <w:spacing w:val="16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AF50"/>
          <w:spacing w:val="-3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nt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38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color w:val="00AF50"/>
          <w:spacing w:val="-3"/>
          <w:w w:val="100"/>
          <w:b/>
          <w:bCs/>
        </w:rPr>
        <w:t>y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00AF5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00AF50"/>
          <w:spacing w:val="7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ay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1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1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38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on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6F2F9F"/>
          <w:spacing w:val="71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6F2F9F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-1"/>
          <w:w w:val="100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6F2F9F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6F2F9F"/>
          <w:spacing w:val="2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-5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1F5F"/>
          <w:spacing w:val="-6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1F5F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1F5F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color w:val="001F5F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color w:val="001F5F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0000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38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18"/>
          <w:szCs w:val="18"/>
          <w:color w:val="001F5F"/>
          <w:spacing w:val="-1"/>
          <w:w w:val="100"/>
          <w:b/>
          <w:bCs/>
        </w:rPr>
        <w:t>................................................................</w:t>
      </w:r>
      <w:r>
        <w:rPr>
          <w:rFonts w:ascii="Calibri" w:hAnsi="Calibri" w:cs="Calibri" w:eastAsia="Calibri"/>
          <w:sz w:val="18"/>
          <w:szCs w:val="18"/>
          <w:color w:val="001F5F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3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njoy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</w:rPr>
        <w:t>d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0"/>
          <w:b/>
          <w:bCs/>
        </w:rPr>
        <w:t>………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0"/>
          <w:b/>
          <w:bCs/>
        </w:rPr>
        <w:t>……</w:t>
      </w:r>
      <w:r>
        <w:rPr>
          <w:rFonts w:ascii="Calibri" w:hAnsi="Calibri" w:cs="Calibri" w:eastAsia="Calibri"/>
          <w:sz w:val="18"/>
          <w:szCs w:val="18"/>
          <w:color w:val="FF0000"/>
          <w:spacing w:val="-5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0"/>
          <w:b/>
          <w:bCs/>
        </w:rPr>
        <w:t>…</w:t>
      </w:r>
      <w:r>
        <w:rPr>
          <w:rFonts w:ascii="Calibri" w:hAnsi="Calibri" w:cs="Calibri" w:eastAsia="Calibri"/>
          <w:sz w:val="18"/>
          <w:szCs w:val="18"/>
          <w:color w:val="FF0000"/>
          <w:spacing w:val="23"/>
          <w:w w:val="100"/>
          <w:b/>
          <w:bCs/>
        </w:rPr>
        <w:t> </w:t>
      </w:r>
      <w:r>
        <w:rPr>
          <w:rFonts w:ascii="Calibri" w:hAnsi="Calibri" w:cs="Calibri" w:eastAsia="Calibri"/>
          <w:sz w:val="18"/>
          <w:szCs w:val="18"/>
          <w:color w:val="FF0000"/>
          <w:spacing w:val="0"/>
          <w:w w:val="101"/>
          <w:b/>
          <w:bCs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560" w:bottom="280" w:left="1680" w:right="1420"/>
          <w:headerReference w:type="odd" r:id="rId357"/>
          <w:pgSz w:w="11920" w:h="16840"/>
        </w:sectPr>
      </w:pPr>
      <w:rPr/>
    </w:p>
    <w:p>
      <w:pPr>
        <w:spacing w:before="40" w:after="0" w:line="240" w:lineRule="auto"/>
        <w:ind w:left="126" w:right="-20"/>
        <w:jc w:val="left"/>
        <w:rPr>
          <w:rFonts w:ascii="Bodoni MT Black" w:hAnsi="Bodoni MT Black" w:cs="Bodoni MT Black" w:eastAsia="Bodoni MT Black"/>
          <w:sz w:val="40"/>
          <w:szCs w:val="40"/>
        </w:rPr>
      </w:pPr>
      <w:rPr/>
      <w:r>
        <w:rPr/>
        <w:pict>
          <v:group style="position:absolute;margin-left:34.5pt;margin-top:481.899994pt;width:520.0500pt;height:232.5pt;mso-position-horizontal-relative:page;mso-position-vertical-relative:page;z-index:-5588" coordorigin="690,9638" coordsize="10401,4650">
            <v:group style="position:absolute;left:750;top:9698;width:10281;height:4530" coordorigin="750,9698" coordsize="10281,4530">
              <v:shape style="position:absolute;left:750;top:9698;width:10281;height:4530" coordorigin="750,9698" coordsize="10281,4530" path="m8461,9698l3320,9698,750,11963,3320,14228,8461,14228,11031,11963,8461,9698e" filled="t" fillcolor="#E6DFEB" stroked="f">
                <v:path arrowok="t"/>
                <v:fill/>
              </v:shape>
            </v:group>
            <v:group style="position:absolute;left:750;top:9698;width:10281;height:4530" coordorigin="750,9698" coordsize="10281,4530">
              <v:shape style="position:absolute;left:750;top:9698;width:10281;height:4530" coordorigin="750,9698" coordsize="10281,4530" path="m750,11963l3320,9698,8461,9698,11031,11963,8461,14228,3320,14228,750,11963xe" filled="f" stroked="t" strokeweight="6pt" strokecolor="#FF33CC">
                <v:path arrowok="t"/>
              </v:shape>
              <v:shape style="position:absolute;left:2525;top:10584;width:6734;height:2755" type="#_x0000_t75">
                <v:imagedata r:id="rId362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587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De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s</w:t>
      </w:r>
      <w:r>
        <w:rPr>
          <w:rFonts w:ascii="Bodoni MT Black" w:hAnsi="Bodoni MT Black" w:cs="Bodoni MT Black" w:eastAsia="Bodoni MT Black"/>
          <w:sz w:val="40"/>
          <w:szCs w:val="40"/>
          <w:spacing w:val="-2"/>
          <w:w w:val="100"/>
          <w:b/>
          <w:bCs/>
          <w:i/>
        </w:rPr>
        <w:t>c</w:t>
      </w:r>
      <w:r>
        <w:rPr>
          <w:rFonts w:ascii="Bodoni MT Black" w:hAnsi="Bodoni MT Black" w:cs="Bodoni MT Black" w:eastAsia="Bodoni MT Black"/>
          <w:sz w:val="40"/>
          <w:szCs w:val="40"/>
          <w:spacing w:val="1"/>
          <w:w w:val="100"/>
          <w:b/>
          <w:bCs/>
          <w:i/>
        </w:rPr>
        <w:t>r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b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5"/>
          <w:w w:val="100"/>
          <w:b/>
          <w:bCs/>
          <w:i/>
        </w:rPr>
        <w:t>n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g</w:t>
      </w:r>
      <w:r>
        <w:rPr>
          <w:rFonts w:ascii="Bodoni MT Black" w:hAnsi="Bodoni MT Black" w:cs="Bodoni MT Black" w:eastAsia="Bodoni MT Black"/>
          <w:sz w:val="40"/>
          <w:szCs w:val="40"/>
          <w:spacing w:val="-23"/>
          <w:w w:val="100"/>
          <w:b/>
          <w:bCs/>
          <w:i/>
        </w:rPr>
        <w:t> 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a</w:t>
      </w:r>
      <w:r>
        <w:rPr>
          <w:rFonts w:ascii="Bodoni MT Black" w:hAnsi="Bodoni MT Black" w:cs="Bodoni MT Black" w:eastAsia="Bodoni MT Black"/>
          <w:sz w:val="40"/>
          <w:szCs w:val="40"/>
          <w:spacing w:val="-3"/>
          <w:w w:val="100"/>
          <w:b/>
          <w:bCs/>
          <w:i/>
        </w:rPr>
        <w:t> 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p</w:t>
      </w:r>
      <w:r>
        <w:rPr>
          <w:rFonts w:ascii="Bodoni MT Black" w:hAnsi="Bodoni MT Black" w:cs="Bodoni MT Black" w:eastAsia="Bodoni MT Black"/>
          <w:sz w:val="40"/>
          <w:szCs w:val="40"/>
          <w:spacing w:val="4"/>
          <w:w w:val="100"/>
          <w:b/>
          <w:bCs/>
          <w:i/>
        </w:rPr>
        <w:t>i</w:t>
      </w:r>
      <w:r>
        <w:rPr>
          <w:rFonts w:ascii="Bodoni MT Black" w:hAnsi="Bodoni MT Black" w:cs="Bodoni MT Black" w:eastAsia="Bodoni MT Black"/>
          <w:sz w:val="40"/>
          <w:szCs w:val="40"/>
          <w:spacing w:val="-2"/>
          <w:w w:val="100"/>
          <w:b/>
          <w:bCs/>
          <w:i/>
        </w:rPr>
        <w:t>c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tu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r</w:t>
      </w:r>
      <w:r>
        <w:rPr>
          <w:rFonts w:ascii="Bodoni MT Black" w:hAnsi="Bodoni MT Black" w:cs="Bodoni MT Black" w:eastAsia="Bodoni MT Black"/>
          <w:sz w:val="40"/>
          <w:szCs w:val="40"/>
          <w:spacing w:val="2"/>
          <w:w w:val="100"/>
          <w:b/>
          <w:bCs/>
          <w:i/>
        </w:rPr>
        <w:t>e</w:t>
      </w:r>
      <w:r>
        <w:rPr>
          <w:rFonts w:ascii="Bodoni MT Black" w:hAnsi="Bodoni MT Black" w:cs="Bodoni MT Black" w:eastAsia="Bodoni MT Black"/>
          <w:sz w:val="40"/>
          <w:szCs w:val="40"/>
          <w:spacing w:val="5"/>
          <w:w w:val="100"/>
          <w:b/>
          <w:bCs/>
          <w:i/>
        </w:rPr>
        <w:t>: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  <w:b/>
          <w:bCs/>
          <w:i/>
        </w:rPr>
        <w:t>-</w:t>
      </w:r>
      <w:r>
        <w:rPr>
          <w:rFonts w:ascii="Bodoni MT Black" w:hAnsi="Bodoni MT Black" w:cs="Bodoni MT Black" w:eastAsia="Bodoni MT Black"/>
          <w:sz w:val="40"/>
          <w:szCs w:val="40"/>
          <w:spacing w:val="0"/>
          <w:w w:val="10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20" w:lineRule="atLeast"/>
        <w:ind w:left="126" w:right="823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143.244995pt;margin-top:63.994373pt;width:312pt;height:210.0pt;mso-position-horizontal-relative:page;mso-position-vertical-relative:paragraph;z-index:-5589" coordorigin="2865,1280" coordsize="6240,4200">
            <v:shape style="position:absolute;left:2880;top:1295;width:6210;height:4170" type="#_x0000_t75">
              <v:imagedata r:id="rId363" o:title=""/>
            </v:shape>
            <v:group style="position:absolute;left:2872;top:1287;width:6225;height:4185" coordorigin="2872,1287" coordsize="6225,4185">
              <v:shape style="position:absolute;left:2872;top:1287;width:6225;height:4185" coordorigin="2872,1287" coordsize="6225,4185" path="m2872,5472l9097,5472,9097,1287,2872,1287,2872,5472xe" filled="f" stroked="t" strokeweight=".75pt" strokecolor="#00AF50">
                <v:path arrowok="t"/>
                <v:stroke dashstyle="dash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m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f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ow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ng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de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r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p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  <w:t>w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ords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f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rom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i/>
          <w:u w:val="thick" w:color="000000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: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</w:rPr>
        <w:t>-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16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32"/>
          <w:szCs w:val="32"/>
          <w:spacing w:val="79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o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ball</w:t>
      </w:r>
      <w:r>
        <w:rPr>
          <w:rFonts w:ascii="Arial" w:hAnsi="Arial" w:cs="Arial" w:eastAsia="Arial"/>
          <w:sz w:val="32"/>
          <w:szCs w:val="32"/>
          <w:spacing w:val="6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32"/>
          <w:szCs w:val="32"/>
          <w:spacing w:val="8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rds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54" w:after="0" w:line="240" w:lineRule="auto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ba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c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grou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n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6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un</w:t>
      </w:r>
      <w:r>
        <w:rPr>
          <w:rFonts w:ascii="Arial" w:hAnsi="Arial" w:cs="Arial" w:eastAsia="Arial"/>
          <w:sz w:val="32"/>
          <w:szCs w:val="32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</w:rPr>
        <w:t>h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49" w:after="0" w:line="361" w:lineRule="exact"/>
        <w:ind w:left="12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or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grou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position w:val="-1"/>
        </w:rPr>
        <w:t>d.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0" w:lineRule="auto"/>
        <w:ind w:left="995" w:right="1331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g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u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…………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b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-7"/>
          <w:w w:val="100"/>
        </w:rPr>
        <w:t>y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6" w:after="0" w:line="360" w:lineRule="auto"/>
        <w:ind w:left="995" w:right="1080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2"/>
          <w:szCs w:val="32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l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y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1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1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-9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-7"/>
          <w:w w:val="100"/>
        </w:rPr>
        <w:t>y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4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3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l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l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7"/>
          <w:w w:val="100"/>
        </w:rPr>
        <w:t>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………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…</w:t>
      </w:r>
      <w:r>
        <w:rPr>
          <w:rFonts w:ascii="Times New Roman" w:hAnsi="Times New Roman" w:cs="Times New Roman" w:eastAsia="Times New Roman"/>
          <w:sz w:val="18"/>
          <w:szCs w:val="18"/>
          <w:spacing w:val="-3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3"/>
          <w:w w:val="100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32"/>
          <w:szCs w:val="32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h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u</w:t>
      </w:r>
      <w:r>
        <w:rPr>
          <w:rFonts w:ascii="Times New Roman" w:hAnsi="Times New Roman" w:cs="Times New Roman" w:eastAsia="Times New Roman"/>
          <w:sz w:val="32"/>
          <w:szCs w:val="32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32"/>
          <w:szCs w:val="32"/>
          <w:spacing w:val="-5"/>
          <w:w w:val="100"/>
        </w:rPr>
        <w:t>e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.</w:t>
      </w:r>
    </w:p>
    <w:p>
      <w:pPr>
        <w:jc w:val="left"/>
        <w:spacing w:after="0"/>
        <w:sectPr>
          <w:pgMar w:header="0" w:footer="0" w:top="1380" w:bottom="280" w:left="1680" w:right="1680"/>
          <w:headerReference w:type="even" r:id="rId361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1.700001pt;margin-top:122.699982pt;width:514.0500pt;height:445.45pt;mso-position-horizontal-relative:page;mso-position-vertical-relative:page;z-index:-5586" coordorigin="834,2454" coordsize="10281,8909">
            <v:group style="position:absolute;left:894;top:2514;width:9774;height:8789" coordorigin="894,2514" coordsize="9774,8789">
              <v:shape style="position:absolute;left:894;top:2514;width:9774;height:8789" coordorigin="894,2514" coordsize="9774,8789" path="m6348,10188l5601,10188,5974,11303,6348,10188e" filled="t" fillcolor="#FFFF00" stroked="f">
                <v:path arrowok="t"/>
                <v:fill/>
              </v:shape>
              <v:shape style="position:absolute;left:894;top:2514;width:9774;height:8789" coordorigin="894,2514" coordsize="9774,8789" path="m7081,10062l4868,10062,4983,11219,5601,10188,7068,10188,7081,10062e" filled="t" fillcolor="#FFFF00" stroked="f">
                <v:path arrowok="t"/>
                <v:fill/>
              </v:shape>
              <v:shape style="position:absolute;left:894;top:2514;width:9774;height:8789" coordorigin="894,2514" coordsize="9774,8789" path="m7068,10188l6348,10188,6966,11219,7068,10188e" filled="t" fillcolor="#FFFF00" stroked="f">
                <v:path arrowok="t"/>
                <v:fill/>
              </v:shape>
              <v:shape style="position:absolute;left:894;top:2514;width:9774;height:8789" coordorigin="894,2514" coordsize="9774,8789" path="m7771,9815l4178,9815,4030,10968,4868,10062,7803,10062,7771,9815e" filled="t" fillcolor="#FFFF00" stroked="f">
                <v:path arrowok="t"/>
                <v:fill/>
              </v:shape>
              <v:shape style="position:absolute;left:894;top:2514;width:9774;height:8789" coordorigin="894,2514" coordsize="9774,8789" path="m7803,10062l7081,10062,7919,10968,7803,10062e" filled="t" fillcolor="#FFFF00" stroked="f">
                <v:path arrowok="t"/>
                <v:fill/>
              </v:shape>
              <v:shape style="position:absolute;left:894;top:2514;width:9774;height:8789" coordorigin="894,2514" coordsize="9774,8789" path="m8392,9456l3557,9456,3152,10562,4178,9815,8523,9815,8392,9456e" filled="t" fillcolor="#FFFF00" stroked="f">
                <v:path arrowok="t"/>
                <v:fill/>
              </v:shape>
              <v:shape style="position:absolute;left:894;top:2514;width:9774;height:8789" coordorigin="894,2514" coordsize="9774,8789" path="m8523,9815l7771,9815,8797,10562,8523,9815e" filled="t" fillcolor="#FFFF00" stroked="f">
                <v:path arrowok="t"/>
                <v:fill/>
              </v:shape>
              <v:shape style="position:absolute;left:894;top:2514;width:9774;height:8789" coordorigin="894,2514" coordsize="9774,8789" path="m8920,8999l3029,8999,2382,10016,3557,9456,9211,9456,8920,8999e" filled="t" fillcolor="#FFFF00" stroked="f">
                <v:path arrowok="t"/>
                <v:fill/>
              </v:shape>
              <v:shape style="position:absolute;left:894;top:2514;width:9774;height:8789" coordorigin="894,2514" coordsize="9774,8789" path="m9211,9456l8392,9456,9567,10016,9211,9456e" filled="t" fillcolor="#FFFF00" stroked="f">
                <v:path arrowok="t"/>
                <v:fill/>
              </v:shape>
              <v:shape style="position:absolute;left:894;top:2514;width:9774;height:8789" coordorigin="894,2514" coordsize="9774,8789" path="m9335,8462l2614,8462,1750,9350,3029,8999,9858,8999,9335,8462e" filled="t" fillcolor="#FFFF00" stroked="f">
                <v:path arrowok="t"/>
                <v:fill/>
              </v:shape>
              <v:shape style="position:absolute;left:894;top:2514;width:9774;height:8789" coordorigin="894,2514" coordsize="9774,8789" path="m9858,8999l8920,8999,10199,9350,9858,8999e" filled="t" fillcolor="#FFFF00" stroked="f">
                <v:path arrowok="t"/>
                <v:fill/>
              </v:shape>
              <v:shape style="position:absolute;left:894;top:2514;width:9774;height:8789" coordorigin="894,2514" coordsize="9774,8789" path="m1281,5227l2328,5952,992,6051,2182,6585,894,6908,2182,7232,992,7766,2328,7865,1281,8590,2614,8462,10483,8462,9621,7865,10957,7766,9767,7232,11055,6908,9767,6585,10957,6051,9621,5952,10483,5355,2614,5355,1281,5227e" filled="t" fillcolor="#FFFF00" stroked="f">
                <v:path arrowok="t"/>
                <v:fill/>
              </v:shape>
              <v:shape style="position:absolute;left:894;top:2514;width:9774;height:8789" coordorigin="894,2514" coordsize="9774,8789" path="m10483,8462l9335,8462,10668,8590,10483,8462e" filled="t" fillcolor="#FFFF00" stroked="f">
                <v:path arrowok="t"/>
                <v:fill/>
              </v:shape>
              <v:shape style="position:absolute;left:894;top:2514;width:9774;height:8789" coordorigin="894,2514" coordsize="9774,8789" path="m1750,4467l2614,5355,9335,5355,9858,4818,3029,4818,1750,4467e" filled="t" fillcolor="#FFFF00" stroked="f">
                <v:path arrowok="t"/>
                <v:fill/>
              </v:shape>
              <v:shape style="position:absolute;left:894;top:2514;width:9774;height:8789" coordorigin="894,2514" coordsize="9774,8789" path="m10668,5227l9335,5355,10483,5355,10668,5227e" filled="t" fillcolor="#FFFF00" stroked="f">
                <v:path arrowok="t"/>
                <v:fill/>
              </v:shape>
              <v:shape style="position:absolute;left:894;top:2514;width:9774;height:8789" coordorigin="894,2514" coordsize="9774,8789" path="m2382,3801l3029,4818,8920,4818,9211,4361,3557,4361,2382,3801e" filled="t" fillcolor="#FFFF00" stroked="f">
                <v:path arrowok="t"/>
                <v:fill/>
              </v:shape>
              <v:shape style="position:absolute;left:894;top:2514;width:9774;height:8789" coordorigin="894,2514" coordsize="9774,8789" path="m10199,4467l8920,4818,9858,4818,10199,4467e" filled="t" fillcolor="#FFFF00" stroked="f">
                <v:path arrowok="t"/>
                <v:fill/>
              </v:shape>
              <v:shape style="position:absolute;left:894;top:2514;width:9774;height:8789" coordorigin="894,2514" coordsize="9774,8789" path="m3152,3255l3557,4361,8392,4361,8523,4002,4178,4002,3152,3255e" filled="t" fillcolor="#FFFF00" stroked="f">
                <v:path arrowok="t"/>
                <v:fill/>
              </v:shape>
              <v:shape style="position:absolute;left:894;top:2514;width:9774;height:8789" coordorigin="894,2514" coordsize="9774,8789" path="m9567,3801l8392,4361,9211,4361,9567,3801e" filled="t" fillcolor="#FFFF00" stroked="f">
                <v:path arrowok="t"/>
                <v:fill/>
              </v:shape>
              <v:shape style="position:absolute;left:894;top:2514;width:9774;height:8789" coordorigin="894,2514" coordsize="9774,8789" path="m4030,2848l4178,4002,7771,4002,7803,3754,4868,3754,4030,2848e" filled="t" fillcolor="#FFFF00" stroked="f">
                <v:path arrowok="t"/>
                <v:fill/>
              </v:shape>
              <v:shape style="position:absolute;left:894;top:2514;width:9774;height:8789" coordorigin="894,2514" coordsize="9774,8789" path="m8797,3255l7771,4002,8523,4002,8797,3255e" filled="t" fillcolor="#FFFF00" stroked="f">
                <v:path arrowok="t"/>
                <v:fill/>
              </v:shape>
              <v:shape style="position:absolute;left:894;top:2514;width:9774;height:8789" coordorigin="894,2514" coordsize="9774,8789" path="m4983,2598l4868,3754,7081,3754,7068,3628,5601,3628,4983,2598e" filled="t" fillcolor="#FFFF00" stroked="f">
                <v:path arrowok="t"/>
                <v:fill/>
              </v:shape>
              <v:shape style="position:absolute;left:894;top:2514;width:9774;height:8789" coordorigin="894,2514" coordsize="9774,8789" path="m7919,2848l7081,3754,7803,3754,7919,2848e" filled="t" fillcolor="#FFFF00" stroked="f">
                <v:path arrowok="t"/>
                <v:fill/>
              </v:shape>
              <v:shape style="position:absolute;left:894;top:2514;width:9774;height:8789" coordorigin="894,2514" coordsize="9774,8789" path="m5974,2514l5601,3628,6348,3628,5974,2514e" filled="t" fillcolor="#FFFF00" stroked="f">
                <v:path arrowok="t"/>
                <v:fill/>
              </v:shape>
              <v:shape style="position:absolute;left:894;top:2514;width:9774;height:8789" coordorigin="894,2514" coordsize="9774,8789" path="m6966,2598l6348,3628,7068,3628,6966,2598e" filled="t" fillcolor="#FFFF00" stroked="f">
                <v:path arrowok="t"/>
                <v:fill/>
              </v:shape>
            </v:group>
            <v:group style="position:absolute;left:894;top:2514;width:10161;height:8789" coordorigin="894,2514" coordsize="10161,8789">
              <v:shape style="position:absolute;left:894;top:2514;width:10161;height:8789" coordorigin="894,2514" coordsize="10161,8789" path="m894,6908l2182,6585,992,6051,2328,5952,1281,5227,2614,5355,1750,4467,3029,4818,2382,3801,3557,4361,3152,3255,4178,4002,4030,2848,4868,3754,4983,2598,5601,3628,5974,2514,6348,3628,6966,2598,7081,3754,7919,2848,7771,4002,8797,3255,8392,4361,9567,3801,8920,4818,10199,4467,9335,5355,10668,5227,9621,5952,10957,6051,9767,6585,11055,6908,9767,7232,10957,7766,9621,7865,10668,8590,9335,8462,10199,9350,8920,8999,9567,10016,8392,9456,8797,10562,7771,9815,7919,10968,7081,10062,6966,11219,6348,10188,5974,11303,5601,10188,4983,11219,4868,10062,4030,10968,4178,9815,3152,10562,3557,9456,2382,10016,3029,8999,1750,9350,2614,8462,1281,8590,2328,7865,992,7766,2182,7232,894,6908xe" filled="f" stroked="t" strokeweight="6pt" strokecolor="#000000">
                <v:path arrowok="t"/>
              </v:shape>
              <v:shape style="position:absolute;left:3341;top:4709;width:5270;height:4397" type="#_x0000_t75">
                <v:imagedata r:id="rId365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585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038" w:lineRule="exact"/>
        <w:ind w:left="2373" w:right="-20"/>
        <w:jc w:val="left"/>
        <w:rPr>
          <w:rFonts w:ascii="Calibri" w:hAnsi="Calibri" w:cs="Calibri" w:eastAsia="Calibri"/>
          <w:sz w:val="96"/>
          <w:szCs w:val="96"/>
        </w:rPr>
      </w:pPr>
      <w:rPr/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Functions</w:t>
      </w:r>
      <w:r>
        <w:rPr>
          <w:rFonts w:ascii="Calibri" w:hAnsi="Calibri" w:cs="Calibri" w:eastAsia="Calibri"/>
          <w:sz w:val="96"/>
          <w:szCs w:val="96"/>
          <w:spacing w:val="0"/>
          <w:w w:val="100"/>
          <w:position w:val="0"/>
        </w:rPr>
      </w:r>
    </w:p>
    <w:p>
      <w:pPr>
        <w:jc w:val="left"/>
        <w:spacing w:after="0"/>
        <w:sectPr>
          <w:pgMar w:header="0" w:footer="0" w:top="1560" w:bottom="280" w:left="1680" w:right="1680"/>
          <w:headerReference w:type="odd" r:id="rId364"/>
          <w:pgSz w:w="11920" w:h="16840"/>
        </w:sectPr>
      </w:pPr>
      <w:rPr/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85.449997pt;margin-top:416.949982pt;width:462.9pt;height:219.35pt;mso-position-horizontal-relative:page;mso-position-vertical-relative:page;z-index:-5584" coordorigin="1709,8339" coordsize="9258,4387">
            <v:shape style="position:absolute;left:1709;top:9349;width:2521;height:2490" type="#_x0000_t75">
              <v:imagedata r:id="rId367" o:title=""/>
            </v:shape>
            <v:group style="position:absolute;left:1890;top:8354;width:4665;height:972" coordorigin="1890,8354" coordsize="4665,972">
              <v:shape style="position:absolute;left:1890;top:8354;width:4665;height:972" coordorigin="1890,8354" coordsize="4665,972" path="m6437,8354l2668,8354,2000,8354,1938,8377,1899,8427,1890,8472,1890,8942,1912,9011,1963,9050,2008,9059,2668,9059,2017,9326,3834,9059,6445,9059,6467,9055,6523,9022,6553,8964,6555,8942,6555,8765,6555,8464,6532,8402,6482,8363,6460,8356,6437,8354e" filled="t" fillcolor="#CEF1BB" stroked="f">
                <v:path arrowok="t"/>
                <v:fill/>
              </v:shape>
            </v:group>
            <v:group style="position:absolute;left:1890;top:8354;width:4665;height:972" coordorigin="1890,8354" coordsize="4665,972">
              <v:shape style="position:absolute;left:1890;top:8354;width:4665;height:972" coordorigin="1890,8354" coordsize="4665,972" path="m1890,8472l1909,8408,1957,8365,2668,8354,3834,8354,6437,8354,6460,8356,6518,8386,6551,8442,6555,8765,6555,8942,6553,8964,6546,8986,6507,9037,6445,9059,3834,9059,2017,9326,2668,9059,2008,9059,1985,9057,1927,9027,1894,8971,1890,8942,1890,8765,1890,8472xe" filled="f" stroked="t" strokeweight="1.5pt" strokecolor="#17365D">
                <v:path arrowok="t"/>
              </v:shape>
              <v:shape style="position:absolute;left:1939;top:8477;width:4565;height:461" type="#_x0000_t75">
                <v:imagedata r:id="rId368" o:title=""/>
              </v:shape>
              <v:shape style="position:absolute;left:7342;top:10374;width:1470;height:2352" type="#_x0000_t75">
                <v:imagedata r:id="rId369" o:title=""/>
              </v:shape>
            </v:group>
            <v:group style="position:absolute;left:6137;top:9349;width:4815;height:1146" coordorigin="6137,9349" coordsize="4815,1146">
              <v:shape style="position:absolute;left:6137;top:9349;width:4815;height:1146" coordorigin="6137,9349" coordsize="4815,1146" path="m10842,9349l8946,9349,6229,9350,6171,9380,6139,9436,6137,9459,6137,9900,6154,9959,6203,10001,6247,10010,8946,10010,8773,10495,10149,10010,10860,10009,10881,10003,10932,9963,10952,9900,10952,9735,10951,9441,10921,9383,10865,9351,10842,9349e" filled="t" fillcolor="#CEF1BB" stroked="f">
                <v:path arrowok="t"/>
                <v:fill/>
              </v:shape>
            </v:group>
            <v:group style="position:absolute;left:6137;top:9349;width:4815;height:1146" coordorigin="6137,9349" coordsize="4815,1146">
              <v:shape style="position:absolute;left:6137;top:9349;width:4815;height:1146" coordorigin="6137,9349" coordsize="4815,1146" path="m6137,9459l6157,9396,6208,9356,8946,9349,10149,9349,10842,9349,10865,9351,10921,9383,10951,9441,10952,9735,10952,9900,10950,9923,10943,9944,10901,9993,10149,10010,8773,10495,8946,10010,6247,10010,6224,10008,6168,9976,6138,9918,6137,9900,6137,9735,6137,9459xe" filled="f" stroked="t" strokeweight="1.5pt" strokecolor="#001F5F">
                <v:path arrowok="t"/>
              </v:shape>
              <v:shape style="position:absolute;left:6182;top:9470;width:4723;height:422" type="#_x0000_t75">
                <v:imagedata r:id="rId370" o:title=""/>
              </v:shape>
            </v:group>
            <w10:wrap type="none"/>
          </v:group>
        </w:pict>
      </w:r>
      <w:r>
        <w:rPr/>
        <w:pict>
          <v:group style="position:absolute;margin-left:67.974998pt;margin-top:212.094986pt;width:218.25pt;height:84.75pt;mso-position-horizontal-relative:page;mso-position-vertical-relative:page;z-index:-5582" coordorigin="1359,4242" coordsize="4365,1695">
            <v:shape style="position:absolute;left:1367;top:4249;width:4184;height:1680" type="#_x0000_t75">
              <v:imagedata r:id="rId371" o:title=""/>
            </v:shape>
            <v:group style="position:absolute;left:1367;top:4249;width:4350;height:1680" coordorigin="1367,4249" coordsize="4350,1680">
              <v:shape style="position:absolute;left:1367;top:4249;width:4350;height:1680" coordorigin="1367,4249" coordsize="4350,1680" path="m1367,5089l1919,5028,1409,4926,1981,4907,1533,4768,2103,4792,1734,4623,2281,4690,2004,4495,2507,4602,2334,4391,2773,4534,2710,4313,3068,4487,3118,4266,3382,4462,3542,4249,3702,4462,3966,4266,4016,4487,4374,4313,4311,4534,4750,4391,4577,4602,5080,4495,4803,4690,5350,4623,4981,4792,5551,4768,5103,4907,5675,4926,5165,5028,5717,5089,5165,5151,5675,5253,5103,5272,5551,5411,4981,5386,5350,5556,4803,5489,5080,5683,4577,5576,4750,5788,4311,5645,4374,5866,4016,5692,3966,5913,3702,5716,3542,5929,3382,5716,3118,5913,3068,5692,2710,5866,2773,5645,2334,5788,2507,5576,2004,5683,2281,5489,1734,5556,2103,5386,1533,5411,1981,5272,1409,5253,1919,5151,1367,5089xe" filled="f" stroked="t" strokeweight=".75pt" strokecolor="#000000">
                <v:path arrowok="t"/>
              </v:shape>
              <v:shape style="position:absolute;left:2395;top:4723;width:2294;height:730" type="#_x0000_t75">
                <v:imagedata r:id="rId372" o:title=""/>
              </v:shape>
            </v:group>
            <w10:wrap type="none"/>
          </v:group>
        </w:pict>
      </w:r>
      <w:r>
        <w:rPr/>
        <w:pict>
          <v:group style="position:absolute;margin-left:23.25pt;margin-top:23.249983pt;width:548.944pt;height:795.636pt;mso-position-horizontal-relative:page;mso-position-vertical-relative:page;z-index:-5581" coordorigin="465,465" coordsize="10979,1591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315" w:lineRule="exact"/>
        <w:ind w:left="2872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position w:val="-1"/>
        </w:rPr>
        <w:t>F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2" w:lineRule="exact"/>
        <w:ind w:left="865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114.224998pt;margin-top:-164.695007pt;width:371.05pt;height:85.5pt;mso-position-horizontal-relative:page;mso-position-vertical-relative:paragraph;z-index:-5583" coordorigin="2284,-3294" coordsize="7421,1710">
            <v:shape style="position:absolute;left:2292;top:-3286;width:7406;height:1695" type="#_x0000_t75">
              <v:imagedata r:id="rId373" o:title=""/>
            </v:shape>
            <v:shape style="position:absolute;left:4145;top:-1803;width:924;height:159" type="#_x0000_t75">
              <v:imagedata r:id="rId374" o:title=""/>
            </v:shape>
            <v:shape style="position:absolute;left:6921;top:-1803;width:924;height:159" type="#_x0000_t75">
              <v:imagedata r:id="rId375" o:title=""/>
            </v:shape>
            <v:group style="position:absolute;left:2292;top:-3286;width:7406;height:1695" coordorigin="2292,-3286" coordsize="7406,1695">
              <v:shape style="position:absolute;left:2292;top:-3286;width:7406;height:1695" coordorigin="2292,-3286" coordsize="7406,1695" path="m2292,-1591l3218,-2333,2292,-3075,4144,-3075,4144,-3233,4146,-3241,4213,-3271,4288,-3282,7615,-3286,7647,-3286,7733,-3279,7800,-3265,7847,-3075,9698,-3075,8772,-2333,9698,-1591,7152,-1591,7120,-1592,7034,-1599,6968,-1612,6922,-1638,6924,-1647,6989,-1681,7062,-1693,7151,-1697,7615,-1697,7647,-1698,7733,-1705,7800,-1718,7845,-1744,7843,-1753,7779,-1787,7706,-1799,7616,-1803,4375,-1803,4343,-1803,4257,-1796,4190,-1782,4145,-1757,4147,-1748,4211,-1714,4284,-1702,4374,-1697,4838,-1697,4870,-1697,4956,-1690,5022,-1676,5068,-1651,5066,-1642,5001,-1608,4928,-1596,4839,-1591,2292,-1591xe" filled="f" stroked="t" strokeweight=".75pt" strokecolor="#000000">
                <v:path arrowok="t"/>
              </v:shape>
            </v:group>
            <v:group style="position:absolute;left:5069;top:-1803;width:2;height:159" coordorigin="5069,-1803" coordsize="2,159">
              <v:shape style="position:absolute;left:5069;top:-1803;width:2;height:159" coordorigin="5069,-1803" coordsize="0,159" path="m5069,-1803l5069,-1644e" filled="f" stroked="t" strokeweight=".75pt" strokecolor="#000000">
                <v:path arrowok="t"/>
              </v:shape>
            </v:group>
            <v:group style="position:absolute;left:6921;top:-1803;width:2;height:159" coordorigin="6921,-1803" coordsize="2,159">
              <v:shape style="position:absolute;left:6921;top:-1803;width:2;height:159" coordorigin="6921,-1803" coordsize="0,159" path="m6921,-1644l6921,-1803e" filled="f" stroked="t" strokeweight=".75pt" strokecolor="#000000">
                <v:path arrowok="t"/>
              </v:shape>
            </v:group>
            <v:group style="position:absolute;left:4144;top:-3075;width:2;height:1324" coordorigin="4144,-3075" coordsize="2,1324">
              <v:shape style="position:absolute;left:4144;top:-3075;width:2;height:1324" coordorigin="4144,-3075" coordsize="0,1324" path="m4144,-1750l4144,-3075e" filled="f" stroked="t" strokeweight=".75pt" strokecolor="#000000">
                <v:path arrowok="t"/>
              </v:shape>
            </v:group>
            <v:group style="position:absolute;left:7847;top:-3075;width:2;height:1324" coordorigin="7847,-3075" coordsize="2,1324">
              <v:shape style="position:absolute;left:7847;top:-3075;width:2;height:1324" coordorigin="7847,-3075" coordsize="0,1324" path="m7847,-3075l7847,-1750e" filled="f" stroked="t" strokeweight=".75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color w:val="006FC0"/>
          <w:spacing w:val="2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6FC0"/>
          <w:spacing w:val="1"/>
          <w:w w:val="100"/>
          <w:b/>
          <w:bCs/>
        </w:rPr>
        <w:t>x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6FC0"/>
          <w:spacing w:val="-4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6FC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6FC0"/>
          <w:spacing w:val="-4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[</w:t>
      </w:r>
      <w:r>
        <w:rPr>
          <w:rFonts w:ascii="Arial" w:hAnsi="Arial" w:cs="Arial" w:eastAsia="Arial"/>
          <w:sz w:val="28"/>
          <w:szCs w:val="28"/>
          <w:spacing w:val="73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color w:val="00AF50"/>
          <w:spacing w:val="6"/>
          <w:w w:val="100"/>
          <w:b/>
          <w:bCs/>
        </w:rPr>
        <w:t>'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g</w:t>
      </w:r>
      <w:r>
        <w:rPr>
          <w:rFonts w:ascii="Arial" w:hAnsi="Arial" w:cs="Arial" w:eastAsia="Arial"/>
          <w:sz w:val="28"/>
          <w:szCs w:val="28"/>
          <w:color w:val="00AF50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color w:val="00AF50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8"/>
          <w:szCs w:val="28"/>
          <w:color w:val="00AF5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color w:val="00AF50"/>
          <w:spacing w:val="6"/>
          <w:w w:val="100"/>
          <w:b/>
          <w:bCs/>
        </w:rPr>
        <w:t>'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8"/>
          <w:szCs w:val="28"/>
          <w:color w:val="00AF50"/>
          <w:spacing w:val="-6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2"/>
          <w:w w:val="100"/>
          <w:b/>
          <w:bCs/>
        </w:rPr>
        <w:t>b</w:t>
      </w:r>
      <w:r>
        <w:rPr>
          <w:rFonts w:ascii="Arial" w:hAnsi="Arial" w:cs="Arial" w:eastAsia="Arial"/>
          <w:sz w:val="28"/>
          <w:szCs w:val="28"/>
          <w:color w:val="00AF5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8"/>
          <w:szCs w:val="28"/>
          <w:color w:val="00AF5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8"/>
          <w:szCs w:val="28"/>
          <w:color w:val="00AF5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3"/>
          <w:w w:val="100"/>
          <w:b/>
          <w:bCs/>
        </w:rPr>
        <w:t>t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h</w:t>
      </w:r>
      <w:r>
        <w:rPr>
          <w:rFonts w:ascii="Arial" w:hAnsi="Arial" w:cs="Arial" w:eastAsia="Arial"/>
          <w:sz w:val="28"/>
          <w:szCs w:val="28"/>
          <w:color w:val="00AF50"/>
          <w:spacing w:val="4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8"/>
          <w:szCs w:val="28"/>
          <w:color w:val="00AF50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8"/>
          <w:szCs w:val="28"/>
          <w:color w:val="00AF50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4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color w:val="00AF50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6"/>
          <w:w w:val="100"/>
          <w:b/>
          <w:bCs/>
        </w:rPr>
        <w:t>m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8"/>
          <w:szCs w:val="28"/>
          <w:color w:val="00AF50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AF50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-2"/>
          <w:w w:val="100"/>
          <w:b/>
          <w:bCs/>
        </w:rPr>
        <w:t>p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2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8"/>
          <w:szCs w:val="28"/>
          <w:color w:val="00AF50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8"/>
          <w:szCs w:val="28"/>
          <w:color w:val="00AF50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8"/>
          <w:szCs w:val="28"/>
          <w:color w:val="00AF50"/>
          <w:spacing w:val="-6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  <w:b/>
          <w:bCs/>
        </w:rPr>
        <w:t>]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15" w:lineRule="exact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99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x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.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3" w:after="0" w:line="315" w:lineRule="exact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99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A)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C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  <w:t>m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p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h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f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-15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6"/>
          <w:w w:val="100"/>
          <w:b/>
          <w:bCs/>
          <w:i/>
          <w:u w:val="thick" w:color="000000"/>
          <w:position w:val="-1"/>
        </w:rPr>
        <w:t>m</w:t>
      </w:r>
      <w:r>
        <w:rPr>
          <w:rFonts w:ascii="Arial" w:hAnsi="Arial" w:cs="Arial" w:eastAsia="Arial"/>
          <w:sz w:val="28"/>
          <w:szCs w:val="28"/>
          <w:spacing w:val="6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-3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-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8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8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d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5"/>
          <w:w w:val="100"/>
          <w:b/>
          <w:bCs/>
          <w:i/>
          <w:u w:val="thick" w:color="000000"/>
          <w:position w:val="-1"/>
        </w:rPr>
        <w:t>:</w:t>
      </w:r>
      <w:r>
        <w:rPr>
          <w:rFonts w:ascii="Arial" w:hAnsi="Arial" w:cs="Arial" w:eastAsia="Arial"/>
          <w:sz w:val="28"/>
          <w:szCs w:val="28"/>
          <w:spacing w:val="5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" w:after="0" w:line="336" w:lineRule="exact"/>
        <w:ind w:left="409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A)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nk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Ku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t?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2" w:lineRule="exact"/>
        <w:ind w:left="4654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nk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……………………………………………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315" w:lineRule="exact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w w:val="99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B)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h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5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d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y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y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h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e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f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g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u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28"/>
          <w:szCs w:val="28"/>
          <w:spacing w:val="4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28"/>
          <w:szCs w:val="28"/>
          <w:spacing w:val="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5"/>
          <w:w w:val="100"/>
          <w:b/>
          <w:bCs/>
          <w:i/>
          <w:u w:val="thick" w:color="000000"/>
          <w:position w:val="-1"/>
        </w:rPr>
        <w:t>:</w:t>
      </w:r>
      <w:r>
        <w:rPr>
          <w:rFonts w:ascii="Arial" w:hAnsi="Arial" w:cs="Arial" w:eastAsia="Arial"/>
          <w:sz w:val="28"/>
          <w:szCs w:val="28"/>
          <w:spacing w:val="5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  <w:position w:val="-1"/>
        </w:rPr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240" w:lineRule="auto"/>
        <w:ind w:left="126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-1"/>
          <w:w w:val="100"/>
        </w:rPr>
        <w:t>1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.</w:t>
      </w:r>
      <w:r>
        <w:rPr>
          <w:rFonts w:ascii="Arial" w:hAnsi="Arial" w:cs="Arial" w:eastAsia="Arial"/>
          <w:sz w:val="28"/>
          <w:szCs w:val="28"/>
          <w:spacing w:val="1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-3"/>
          <w:w w:val="100"/>
        </w:rPr>
        <w:t>Y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u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r</w:t>
      </w:r>
      <w:r>
        <w:rPr>
          <w:rFonts w:ascii="Arial" w:hAnsi="Arial" w:cs="Arial" w:eastAsia="Arial"/>
          <w:sz w:val="28"/>
          <w:szCs w:val="28"/>
          <w:spacing w:val="-8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s</w:t>
      </w:r>
      <w:r>
        <w:rPr>
          <w:rFonts w:ascii="Arial" w:hAnsi="Arial" w:cs="Arial" w:eastAsia="Arial"/>
          <w:sz w:val="28"/>
          <w:szCs w:val="28"/>
          <w:spacing w:val="4"/>
          <w:w w:val="100"/>
        </w:rPr>
        <w:t>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st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e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r</w:t>
      </w:r>
      <w:r>
        <w:rPr>
          <w:rFonts w:ascii="Arial" w:hAnsi="Arial" w:cs="Arial" w:eastAsia="Arial"/>
          <w:sz w:val="28"/>
          <w:szCs w:val="28"/>
          <w:spacing w:val="-5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-4"/>
          <w:w w:val="100"/>
        </w:rPr>
        <w:t>w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a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ts</w:t>
      </w:r>
      <w:r>
        <w:rPr>
          <w:rFonts w:ascii="Arial" w:hAnsi="Arial" w:cs="Arial" w:eastAsia="Arial"/>
          <w:sz w:val="28"/>
          <w:szCs w:val="28"/>
          <w:spacing w:val="1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-5"/>
          <w:w w:val="100"/>
        </w:rPr>
        <w:t>y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u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r</w:t>
      </w:r>
      <w:r>
        <w:rPr>
          <w:rFonts w:ascii="Arial" w:hAnsi="Arial" w:cs="Arial" w:eastAsia="Arial"/>
          <w:sz w:val="28"/>
          <w:szCs w:val="28"/>
          <w:spacing w:val="-7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p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in</w:t>
      </w:r>
      <w:r>
        <w:rPr>
          <w:rFonts w:ascii="Arial" w:hAnsi="Arial" w:cs="Arial" w:eastAsia="Arial"/>
          <w:sz w:val="28"/>
          <w:szCs w:val="28"/>
          <w:spacing w:val="4"/>
          <w:w w:val="100"/>
        </w:rPr>
        <w:t>i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n</w:t>
      </w:r>
      <w:r>
        <w:rPr>
          <w:rFonts w:ascii="Arial" w:hAnsi="Arial" w:cs="Arial" w:eastAsia="Arial"/>
          <w:sz w:val="28"/>
          <w:szCs w:val="28"/>
          <w:spacing w:val="-7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a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b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u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t</w:t>
      </w:r>
      <w:r>
        <w:rPr>
          <w:rFonts w:ascii="Arial" w:hAnsi="Arial" w:cs="Arial" w:eastAsia="Arial"/>
          <w:sz w:val="28"/>
          <w:szCs w:val="28"/>
          <w:spacing w:val="-4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w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r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iti</w:t>
      </w:r>
      <w:r>
        <w:rPr>
          <w:rFonts w:ascii="Arial" w:hAnsi="Arial" w:cs="Arial" w:eastAsia="Arial"/>
          <w:sz w:val="28"/>
          <w:szCs w:val="28"/>
          <w:spacing w:val="4"/>
          <w:w w:val="100"/>
        </w:rPr>
        <w:t>n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g</w:t>
      </w:r>
      <w:r>
        <w:rPr>
          <w:rFonts w:ascii="Arial" w:hAnsi="Arial" w:cs="Arial" w:eastAsia="Arial"/>
          <w:sz w:val="28"/>
          <w:szCs w:val="28"/>
          <w:spacing w:val="-10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3"/>
          <w:w w:val="100"/>
        </w:rPr>
        <w:t>o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n</w:t>
      </w:r>
      <w:r>
        <w:rPr>
          <w:rFonts w:ascii="Arial" w:hAnsi="Arial" w:cs="Arial" w:eastAsia="Arial"/>
          <w:sz w:val="28"/>
          <w:szCs w:val="28"/>
          <w:spacing w:val="-1"/>
          <w:w w:val="100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</w:rPr>
        <w:t>walls.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2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32"/>
          <w:szCs w:val="32"/>
          <w:color w:val="00AF50"/>
          <w:spacing w:val="2"/>
          <w:w w:val="100"/>
        </w:rPr>
        <w:t>I</w:t>
      </w:r>
      <w:r>
        <w:rPr>
          <w:rFonts w:ascii="Arial" w:hAnsi="Arial" w:cs="Arial" w:eastAsia="Arial"/>
          <w:sz w:val="32"/>
          <w:szCs w:val="32"/>
          <w:color w:val="00AF50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AF50"/>
          <w:spacing w:val="-4"/>
          <w:w w:val="100"/>
        </w:rPr>
        <w:t>'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s</w:t>
      </w:r>
      <w:r>
        <w:rPr>
          <w:rFonts w:ascii="Arial" w:hAnsi="Arial" w:cs="Arial" w:eastAsia="Arial"/>
          <w:sz w:val="32"/>
          <w:szCs w:val="32"/>
          <w:color w:val="00AF50"/>
          <w:spacing w:val="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b</w:t>
      </w:r>
      <w:r>
        <w:rPr>
          <w:rFonts w:ascii="Arial" w:hAnsi="Arial" w:cs="Arial" w:eastAsia="Arial"/>
          <w:sz w:val="32"/>
          <w:szCs w:val="32"/>
          <w:color w:val="00AF50"/>
          <w:spacing w:val="-1"/>
          <w:w w:val="100"/>
        </w:rPr>
        <w:t>a</w:t>
      </w:r>
      <w:r>
        <w:rPr>
          <w:rFonts w:ascii="Arial" w:hAnsi="Arial" w:cs="Arial" w:eastAsia="Arial"/>
          <w:sz w:val="32"/>
          <w:szCs w:val="32"/>
          <w:color w:val="00AF50"/>
          <w:spacing w:val="0"/>
          <w:w w:val="100"/>
        </w:rPr>
        <w:t>d</w:t>
      </w:r>
      <w:r>
        <w:rPr>
          <w:rFonts w:ascii="Arial" w:hAnsi="Arial" w:cs="Arial" w:eastAsia="Arial"/>
          <w:sz w:val="32"/>
          <w:szCs w:val="32"/>
          <w:color w:val="00AF50"/>
          <w:spacing w:val="-4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00AF50"/>
          <w:spacing w:val="2"/>
          <w:w w:val="100"/>
        </w:rPr>
        <w:t>t</w:t>
      </w:r>
      <w:r>
        <w:rPr>
          <w:rFonts w:ascii="Arial" w:hAnsi="Arial" w:cs="Arial" w:eastAsia="Arial"/>
          <w:sz w:val="32"/>
          <w:szCs w:val="32"/>
          <w:color w:val="00AF50"/>
          <w:spacing w:val="-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101"/>
        </w:rPr>
        <w:t>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1"/>
        </w:rPr>
        <w:t>……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560" w:bottom="280" w:left="1680" w:right="1400"/>
          <w:headerReference w:type="even" r:id="rId366"/>
          <w:pgSz w:w="11920" w:h="16840"/>
        </w:sectPr>
      </w:pPr>
      <w:rPr/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2" w:lineRule="exact"/>
        <w:ind w:left="4279" w:right="3590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6FC0"/>
          <w:spacing w:val="2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6FC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6FC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c</w:t>
      </w:r>
      <w:r>
        <w:rPr>
          <w:rFonts w:ascii="Calibri" w:hAnsi="Calibri" w:cs="Calibri" w:eastAsia="Calibri"/>
          <w:sz w:val="32"/>
          <w:szCs w:val="32"/>
          <w:color w:val="006FC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6FC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6FC0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40" w:lineRule="auto"/>
        <w:ind w:left="3021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/>
        <w:pict>
          <v:group style="position:absolute;margin-left:198.274994pt;margin-top:-123.161224pt;width:206.25pt;height:84.75pt;mso-position-horizontal-relative:page;mso-position-vertical-relative:paragraph;z-index:-5580" coordorigin="3965,-2463" coordsize="4125,1695">
            <v:shape style="position:absolute;left:3973;top:-2456;width:3954;height:1680" type="#_x0000_t75">
              <v:imagedata r:id="rId377" o:title=""/>
            </v:shape>
            <v:group style="position:absolute;left:3973;top:-2456;width:4110;height:1680" coordorigin="3973,-2456" coordsize="4110,1680">
              <v:shape style="position:absolute;left:3973;top:-2456;width:4110;height:1680" coordorigin="3973,-2456" coordsize="4110,1680" path="m3973,-1616l4494,-1678,4012,-1780,4553,-1799,4129,-1937,4669,-1913,4319,-2082,4837,-2015,4575,-2210,5050,-2103,4886,-2314,5301,-2171,5242,-2392,5581,-2219,5627,-2440,5877,-2243,6028,-2456,6179,-2243,6429,-2440,6475,-2219,6814,-2392,6755,-2171,7170,-2314,7006,-2103,7481,-2210,7219,-2015,7737,-2082,7387,-1913,7927,-1937,7503,-1799,8044,-1780,7562,-1678,8083,-1616,7562,-1554,8044,-1452,7503,-1433,7927,-1294,7387,-1319,7737,-1149,7219,-1216,7481,-1022,7006,-1129,7170,-917,6755,-1060,6814,-840,6475,-1013,6429,-792,6179,-989,6028,-776,5877,-989,5627,-792,5581,-1013,5242,-840,5301,-1060,4886,-917,5050,-1129,4575,-1022,4837,-1216,4319,-1149,4669,-1319,4129,-1294,4553,-1433,4012,-1452,4494,-1554,3973,-1616xe" filled="f" stroked="t" strokeweight=".75pt" strokecolor="#000000">
                <v:path arrowok="t"/>
              </v:shape>
              <v:shape style="position:absolute;left:4944;top:-1983;width:2165;height:734" type="#_x0000_t75">
                <v:imagedata r:id="rId378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[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6FC0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36"/>
          <w:szCs w:val="36"/>
          <w:color w:val="006FC0"/>
          <w:spacing w:val="1"/>
          <w:w w:val="100"/>
          <w:b/>
          <w:bCs/>
        </w:rPr>
        <w:t>g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ht</w:t>
      </w:r>
      <w:r>
        <w:rPr>
          <w:rFonts w:ascii="Arial" w:hAnsi="Arial" w:cs="Arial" w:eastAsia="Arial"/>
          <w:sz w:val="36"/>
          <w:szCs w:val="36"/>
          <w:color w:val="006FC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6"/>
          <w:szCs w:val="36"/>
          <w:color w:val="006FC0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6FC0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color w:val="006FC0"/>
          <w:spacing w:val="-3"/>
          <w:w w:val="100"/>
          <w:b/>
          <w:bCs/>
        </w:rPr>
        <w:t>u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ld</w:t>
      </w:r>
      <w:r>
        <w:rPr>
          <w:rFonts w:ascii="Arial" w:hAnsi="Arial" w:cs="Arial" w:eastAsia="Arial"/>
          <w:sz w:val="36"/>
          <w:szCs w:val="36"/>
          <w:color w:val="006FC0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36"/>
          <w:szCs w:val="36"/>
          <w:color w:val="006FC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6FC0"/>
          <w:spacing w:val="3"/>
          <w:w w:val="100"/>
          <w:b/>
          <w:bCs/>
        </w:rPr>
        <w:t>w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36"/>
          <w:szCs w:val="36"/>
          <w:color w:val="006FC0"/>
          <w:spacing w:val="-3"/>
          <w:w w:val="100"/>
          <w:b/>
          <w:bCs/>
        </w:rPr>
        <w:t>l</w:t>
      </w:r>
      <w:r>
        <w:rPr>
          <w:rFonts w:ascii="Arial" w:hAnsi="Arial" w:cs="Arial" w:eastAsia="Arial"/>
          <w:sz w:val="36"/>
          <w:szCs w:val="36"/>
          <w:color w:val="006FC0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36"/>
          <w:szCs w:val="36"/>
          <w:color w:val="006FC0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  <w:b/>
          <w:bCs/>
        </w:rPr>
        <w:t>]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5" w:lineRule="exact"/>
        <w:ind w:left="17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-11"/>
          <w:w w:val="100"/>
          <w:b/>
          <w:bCs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8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ch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nc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"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"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su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ab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p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on</w:t>
      </w:r>
      <w:r>
        <w:rPr>
          <w:rFonts w:ascii="Calibri" w:hAnsi="Calibri" w:cs="Calibri" w:eastAsia="Calibri"/>
          <w:sz w:val="32"/>
          <w:szCs w:val="32"/>
          <w:spacing w:val="3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"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"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4" w:after="0" w:line="406" w:lineRule="exact"/>
        <w:ind w:left="2181" w:right="-20"/>
        <w:jc w:val="left"/>
        <w:tabs>
          <w:tab w:pos="7320" w:val="left"/>
        </w:tabs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position w:val="-1"/>
        </w:rPr>
        <w:t>(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-5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)</w:t>
        <w:tab/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(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B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)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0" w:footer="0" w:top="1560" w:bottom="280" w:left="1060" w:right="1520"/>
          <w:headerReference w:type="odd" r:id="rId376"/>
          <w:pgSz w:w="11920" w:h="16840"/>
        </w:sectPr>
      </w:pPr>
      <w:rPr/>
    </w:p>
    <w:p>
      <w:pPr>
        <w:spacing w:before="7" w:after="0" w:line="240" w:lineRule="auto"/>
        <w:ind w:left="102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1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f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nd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my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2" w:right="-91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2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spacing w:val="6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-9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52" w:after="0" w:line="240" w:lineRule="auto"/>
        <w:ind w:left="102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w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spacing w:val="5"/>
          <w:w w:val="100"/>
          <w:b/>
          <w:bCs/>
        </w:rPr>
        <w:t>k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2" w:after="0" w:line="240" w:lineRule="auto"/>
        <w:ind w:right="-20"/>
        <w:jc w:val="left"/>
        <w:tabs>
          <w:tab w:pos="3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/>
        <w:br w:type="column"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205768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28"/>
          <w:szCs w:val="28"/>
          <w:color w:val="20576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205768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205768"/>
          <w:spacing w:val="4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20576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205768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tabs>
          <w:tab w:pos="3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,</w:t>
      </w:r>
      <w:r>
        <w:rPr>
          <w:rFonts w:ascii="Calibri" w:hAnsi="Calibri" w:cs="Calibri" w:eastAsia="Calibri"/>
          <w:sz w:val="28"/>
          <w:szCs w:val="28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h</w:t>
      </w:r>
      <w:r>
        <w:rPr>
          <w:rFonts w:ascii="Calibri" w:hAnsi="Calibri" w:cs="Calibri" w:eastAsia="Calibri"/>
          <w:sz w:val="28"/>
          <w:szCs w:val="28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spacing w:val="-1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ks</w:t>
      </w:r>
      <w:r>
        <w:rPr>
          <w:rFonts w:ascii="Calibri" w:hAnsi="Calibri" w:cs="Calibri" w:eastAsia="Calibri"/>
          <w:sz w:val="28"/>
          <w:szCs w:val="28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36" w:lineRule="exact"/>
        <w:ind w:right="-20"/>
        <w:jc w:val="left"/>
        <w:tabs>
          <w:tab w:pos="320" w:val="left"/>
        </w:tabs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28"/>
          <w:szCs w:val="28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205768"/>
          <w:spacing w:val="-1"/>
          <w:w w:val="100"/>
          <w:b/>
          <w:bCs/>
        </w:rPr>
        <w:t>c</w:t>
      </w:r>
      <w:r>
        <w:rPr>
          <w:rFonts w:ascii="Calibri" w:hAnsi="Calibri" w:cs="Calibri" w:eastAsia="Calibri"/>
          <w:sz w:val="28"/>
          <w:szCs w:val="28"/>
          <w:color w:val="205768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28"/>
          <w:szCs w:val="28"/>
          <w:color w:val="205768"/>
          <w:spacing w:val="4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205768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205768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205768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d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  <w:b/>
          <w:bCs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  <w:b/>
          <w:bCs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4"/>
          <w:w w:val="100"/>
          <w:b/>
          <w:bCs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060" w:right="1520"/>
          <w:cols w:num="2" w:equalWidth="0">
            <w:col w:w="3591" w:space="1966"/>
            <w:col w:w="378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0.301998pt;margin-top:328.069977pt;width:247.098pt;height:105pt;mso-position-horizontal-relative:page;mso-position-vertical-relative:page;z-index:-5578" coordorigin="806,6561" coordsize="4942,2100">
            <v:group style="position:absolute;left:826;top:6601;width:4737;height:2040" coordorigin="826,6601" coordsize="4737,2040">
              <v:shape style="position:absolute;left:826;top:6601;width:4737;height:2040" coordorigin="826,6601" coordsize="4737,2040" path="m5499,6601l1055,6601,1022,6621,991,6641,963,6661,936,6681,912,6721,890,6741,871,6781,855,6801,843,6841,834,6881,828,6921,826,6961,826,8281,828,8321,834,8361,843,8381,855,8421,871,8461,890,8481,912,8521,963,8561,1022,8601,1090,8641,5465,8641,5499,8621,5532,8601,1168,8601,1136,8581,1076,8581,1048,8561,997,8521,935,8461,919,8421,905,8401,894,8381,887,8341,882,8301,880,8281,880,6961,882,6921,887,6901,894,6861,905,6841,919,6801,935,6781,953,6761,974,6721,997,6701,1022,6681,1048,6681,1076,6661,1106,6641,5563,6641,5532,6621,5499,6601e" filled="t" fillcolor="#FF0000" stroked="f">
                <v:path arrowok="t"/>
                <v:fill/>
              </v:shape>
            </v:group>
            <v:group style="position:absolute;left:5386;top:6641;width:342;height:1960" coordorigin="5386,6641" coordsize="342,1960">
              <v:shape style="position:absolute;left:5386;top:6641;width:342;height:1960" coordorigin="5386,6641" coordsize="342,1960" path="m5563,6641l5448,6641,5478,6661,5506,6681,5533,6681,5557,6701,5580,6721,5601,6761,5619,6781,5635,6801,5649,6841,5660,6861,5667,6901,5672,6921,5674,6961,5674,8281,5672,8301,5667,8341,5660,8381,5649,8401,5635,8421,5619,8461,5557,8521,5506,8561,5478,8581,5418,8581,5386,8601,5532,8601,5563,8581,5592,8561,5618,8541,5643,8521,5664,8481,5683,8461,5699,8421,5711,8381,5720,8361,5726,8321,5728,8281,5728,6961,5720,6881,5699,6801,5683,6781,5664,6741,5643,6721,5618,6681,5592,6661,5563,6641e" filled="t" fillcolor="#FF0000" stroked="f">
                <v:path arrowok="t"/>
                <v:fill/>
              </v:shape>
            </v:group>
            <v:group style="position:absolute;left:1111;top:8561;width:4332;height:20" coordorigin="1111,8561" coordsize="4332,20">
              <v:shape style="position:absolute;left:1111;top:8561;width:4332;height:20" coordorigin="1111,8561" coordsize="4332,20" path="m5443,8561l1111,8561,1140,8581,5414,8581,5443,8561e" filled="t" fillcolor="#FF0000" stroked="f">
                <v:path arrowok="t"/>
                <v:fill/>
              </v:shape>
            </v:group>
            <v:group style="position:absolute;left:898;top:6681;width:246;height:1880" coordorigin="898,6681" coordsize="246,1880">
              <v:shape style="position:absolute;left:898;top:6681;width:246;height:1880" coordorigin="898,6681" coordsize="246,1880" path="m1116,6681l1057,6681,1032,6701,987,6741,935,6821,922,6841,912,6861,904,6901,900,6921,898,6961,898,8281,900,8301,904,8341,912,8361,922,8401,967,8461,1032,8521,1083,8561,1144,8561,1116,8541,1090,8541,1065,8521,1042,8521,1020,8501,965,8441,938,8381,929,8361,922,8341,918,8301,916,8281,916,6961,918,6921,922,6901,929,6881,938,6841,981,6781,1042,6721,1065,6701,1090,6701,1116,6681e" filled="t" fillcolor="#FF0000" stroked="f">
                <v:path arrowok="t"/>
                <v:fill/>
              </v:shape>
            </v:group>
            <v:group style="position:absolute;left:5410;top:6681;width:246;height:1880" coordorigin="5410,6681" coordsize="246,1880">
              <v:shape style="position:absolute;left:5410;top:6681;width:246;height:1880" coordorigin="5410,6681" coordsize="246,1880" path="m5497,6681l5438,6681,5464,6701,5489,6701,5512,6721,5573,6781,5616,6841,5625,6881,5632,6901,5637,6921,5638,6961,5638,8281,5637,8301,5632,8341,5625,8361,5616,8381,5604,8421,5555,8481,5512,8521,5489,8521,5464,8541,5438,8541,5410,8561,5471,8561,5522,8521,5567,8481,5619,8421,5642,8361,5650,8341,5655,8301,5656,8281,5656,6961,5655,6921,5650,6901,5642,6861,5632,6841,5619,6821,5604,6781,5587,6761,5567,6741,5546,6721,5522,6701,5497,6681e" filled="t" fillcolor="#FF0000" stroked="f">
                <v:path arrowok="t"/>
                <v:fill/>
              </v:shape>
            </v:group>
            <v:group style="position:absolute;left:1083;top:6661;width:119;height:20" coordorigin="1083,6661" coordsize="119,20">
              <v:shape style="position:absolute;left:1083;top:6661;width:119;height:20" coordorigin="1083,6661" coordsize="119,20" path="m1202,6661l1111,6661,1083,6681,1172,6681,1202,6661e" filled="t" fillcolor="#FF0000" stroked="f">
                <v:path arrowok="t"/>
                <v:fill/>
              </v:shape>
            </v:group>
            <v:group style="position:absolute;left:5352;top:6661;width:119;height:20" coordorigin="5352,6661" coordsize="119,20">
              <v:shape style="position:absolute;left:5352;top:6661;width:119;height:20" coordorigin="5352,6661" coordsize="119,20" path="m5443,6661l5352,6661,5382,6681,5471,6681,5443,6661e" filled="t" fillcolor="#FF0000" stroked="f">
                <v:path arrowok="t"/>
                <v:fill/>
              </v:shape>
            </v:group>
            <v:group style="position:absolute;left:1090;top:6581;width:4375;height:20" coordorigin="1090,6581" coordsize="4375,20">
              <v:shape style="position:absolute;left:1090;top:6581;width:4375;height:20" coordorigin="1090,6581" coordsize="4375,20" path="m5429,6581l1126,6581,1090,6601,5465,6601,5429,6581e" filled="t" fillcolor="#FF0000" stroked="f">
                <v:path arrowok="t"/>
                <v:fill/>
              </v:shape>
              <v:shape style="position:absolute;left:1013;top:6830;width:4526;height:1550" type="#_x0000_t75">
                <v:imagedata r:id="rId379" o:title=""/>
              </v:shape>
            </v:group>
            <w10:wrap type="none"/>
          </v:group>
        </w:pict>
      </w:r>
      <w:r>
        <w:rPr/>
        <w:pict>
          <v:group style="position:absolute;margin-left:313.200012pt;margin-top:327.829987pt;width:226.55pt;height:102.0pt;mso-position-horizontal-relative:page;mso-position-vertical-relative:page;z-index:-5577" coordorigin="6264,6557" coordsize="4531,2040">
            <v:group style="position:absolute;left:6284;top:6617;width:4331;height:1960" coordorigin="6284,6617" coordsize="4331,1960">
              <v:shape style="position:absolute;left:6284;top:6617;width:4331;height:1960" coordorigin="6284,6617" coordsize="4331,1960" path="m10584,6617l6474,6617,6445,6637,6417,6657,6391,6697,6367,6717,6346,6737,6328,6777,6313,6797,6300,6837,6291,6877,6286,6917,6284,6937,6284,8217,6286,8257,6291,8297,6300,8337,6313,8357,6328,8397,6346,8417,6367,8457,6391,8477,6445,8517,6506,8557,6540,8577,10519,8577,10553,8557,10585,8537,6617,8537,6586,8517,6527,8517,6500,8497,6451,8457,6391,8397,6362,8337,6352,8317,6344,8277,6340,8257,6338,8217,6338,6937,6340,6917,6344,6877,6352,6857,6362,6817,6376,6797,6391,6777,6409,6757,6429,6717,6451,6697,6475,6697,6500,6677,6527,6657,6556,6657,6586,6637,10615,6637,10584,6617e" filled="t" fillcolor="#FF0000" stroked="f">
                <v:path arrowok="t"/>
                <v:fill/>
              </v:shape>
            </v:group>
            <v:group style="position:absolute;left:10443;top:6637;width:332;height:1900" coordorigin="10443,6637" coordsize="332,1900">
              <v:shape style="position:absolute;left:10443;top:6637;width:332;height:1900" coordorigin="10443,6637" coordsize="332,1900" path="m10615,6637l10473,6637,10503,6657,10532,6657,10559,6677,10584,6697,10608,6697,10630,6717,10650,6757,10668,6777,10684,6797,10697,6817,10707,6857,10715,6877,10719,6917,10721,6937,10721,8217,10719,8257,10715,8277,10707,8317,10697,8337,10684,8377,10668,8397,10608,8457,10559,8497,10532,8517,10473,8517,10443,8537,10585,8537,10615,8517,10642,8497,10669,8477,10692,8457,10713,8417,10731,8397,10747,8357,10759,8337,10768,8297,10773,8257,10775,8217,10775,6937,10768,6877,10747,6797,10731,6777,10713,6737,10692,6717,10669,6697,10643,6657,10615,6637e" filled="t" fillcolor="#FF0000" stroked="f">
                <v:path arrowok="t"/>
                <v:fill/>
              </v:shape>
            </v:group>
            <v:group style="position:absolute;left:6561;top:8497;width:3936;height:20" coordorigin="6561,8497" coordsize="3936,20">
              <v:shape style="position:absolute;left:6561;top:8497;width:3936;height:20" coordorigin="6561,8497" coordsize="3936,20" path="m10498,8497l6561,8497,6589,8517,10470,8517,10498,8497e" filled="t" fillcolor="#FF0000" stroked="f">
                <v:path arrowok="t"/>
                <v:fill/>
              </v:shape>
            </v:group>
            <v:group style="position:absolute;left:6485;top:8457;width:108;height:40" coordorigin="6485,8457" coordsize="108,40">
              <v:shape style="position:absolute;left:6485;top:8457;width:108;height:40" coordorigin="6485,8457" coordsize="108,40" path="m6518,8457l6485,8457,6509,8477,6534,8497,6593,8497,6567,8477,6541,8477,6518,8457e" filled="t" fillcolor="#FF0000" stroked="f">
                <v:path arrowok="t"/>
                <v:fill/>
              </v:shape>
            </v:group>
            <v:group style="position:absolute;left:10466;top:8457;width:108;height:40" coordorigin="10466,8457" coordsize="108,40">
              <v:shape style="position:absolute;left:10466;top:8457;width:108;height:40" coordorigin="10466,8457" coordsize="108,40" path="m10574,8457l10541,8457,10518,8477,10492,8477,10466,8497,10525,8497,10550,8477,10574,8457e" filled="t" fillcolor="#FF0000" stroked="f">
                <v:path arrowok="t"/>
                <v:fill/>
              </v:shape>
            </v:group>
            <v:group style="position:absolute;left:6356;top:6697;width:162;height:1760" coordorigin="6356,6697" coordsize="162,1760">
              <v:shape style="position:absolute;left:6356;top:6697;width:162;height:1760" coordorigin="6356,6697" coordsize="162,1760" path="m6518,6697l6485,6697,6462,6717,6406,6777,6379,6837,6369,6857,6362,6897,6358,6917,6356,6937,6356,8217,6358,8257,6362,8277,6369,8317,6379,8337,6391,8357,6406,8377,6423,8417,6442,8437,6462,8457,6495,8457,6474,8437,6454,8417,6407,8357,6387,8297,6380,8277,6376,8257,6374,8217,6374,6957,6376,6917,6380,6897,6387,6857,6421,6797,6474,6737,6495,6717,6518,6697e" filled="t" fillcolor="#FF0000" stroked="f">
                <v:path arrowok="t"/>
                <v:fill/>
              </v:shape>
            </v:group>
            <v:group style="position:absolute;left:10542;top:6697;width:161;height:1760" coordorigin="10542,6697" coordsize="161,1760">
              <v:shape style="position:absolute;left:10542;top:6697;width:161;height:1760" coordorigin="10542,6697" coordsize="161,1760" path="m10574,6697l10542,6697,10564,6717,10585,6737,10638,6797,10673,6857,10680,6897,10684,6917,10685,6957,10685,8217,10684,8257,10680,8277,10673,8297,10664,8337,10622,8397,10564,8457,10597,8457,10618,8437,10636,8417,10653,8377,10668,8357,10680,8337,10690,8317,10697,8277,10702,8257,10703,8217,10703,6937,10702,6917,10697,6897,10690,6857,10680,6837,10668,6797,10653,6777,10636,6757,10618,6737,10597,6717,10574,6697e" filled="t" fillcolor="#FF0000" stroked="f">
                <v:path arrowok="t"/>
                <v:fill/>
              </v:shape>
            </v:group>
            <v:group style="position:absolute;left:6509;top:6677;width:58;height:20" coordorigin="6509,6677" coordsize="58,20">
              <v:shape style="position:absolute;left:6509;top:6677;width:58;height:20" coordorigin="6509,6677" coordsize="58,20" path="m6567,6677l6534,6677,6509,6697,6541,6697,6567,6677e" filled="t" fillcolor="#FF0000" stroked="f">
                <v:path arrowok="t"/>
                <v:fill/>
              </v:shape>
            </v:group>
            <v:group style="position:absolute;left:10492;top:6677;width:58;height:20" coordorigin="10492,6677" coordsize="58,20">
              <v:shape style="position:absolute;left:10492;top:6677;width:58;height:20" coordorigin="10492,6677" coordsize="58,20" path="m10525,6677l10492,6677,10518,6697,10550,6697,10525,6677e" filled="t" fillcolor="#FF0000" stroked="f">
                <v:path arrowok="t"/>
                <v:fill/>
              </v:shape>
            </v:group>
            <v:group style="position:absolute;left:6561;top:6657;width:3936;height:20" coordorigin="6561,6657" coordsize="3936,20">
              <v:shape style="position:absolute;left:6561;top:6657;width:3936;height:20" coordorigin="6561,6657" coordsize="3936,20" path="m10470,6657l6589,6657,6561,6677,10498,6677,10470,6657e" filled="t" fillcolor="#FF0000" stroked="f">
                <v:path arrowok="t"/>
                <v:fill/>
              </v:shape>
            </v:group>
            <v:group style="position:absolute;left:6506;top:6597;width:4046;height:20" coordorigin="6506,6597" coordsize="4046,20">
              <v:shape style="position:absolute;left:6506;top:6597;width:4046;height:20" coordorigin="6506,6597" coordsize="4046,20" path="m10519,6597l6540,6597,6506,6617,10553,6617,10519,6597e" filled="t" fillcolor="#FF0000" stroked="f">
                <v:path arrowok="t"/>
                <v:fill/>
              </v:shape>
            </v:group>
            <v:group style="position:absolute;left:6575;top:6577;width:3910;height:20" coordorigin="6575,6577" coordsize="3910,20">
              <v:shape style="position:absolute;left:6575;top:6577;width:3910;height:20" coordorigin="6575,6577" coordsize="3910,20" path="m10448,6577l6611,6577,6575,6597,10484,6597,10448,6577e" filled="t" fillcolor="#FF0000" stroked="f">
                <v:path arrowok="t"/>
                <v:fill/>
              </v:shape>
              <v:shape style="position:absolute;left:6466;top:6826;width:4128;height:1498" type="#_x0000_t75">
                <v:imagedata r:id="rId380" o:title=""/>
              </v:shape>
            </v:group>
            <w10:wrap type="none"/>
          </v:group>
        </w:pict>
      </w:r>
      <w:r>
        <w:rPr/>
        <w:pict>
          <v:group style="position:absolute;margin-left:23pt;margin-top:22.999983pt;width:549.444pt;height:796.136pt;mso-position-horizontal-relative:page;mso-position-vertical-relative:page;z-index:-5576" coordorigin="460,460" coordsize="10989,1592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361" w:lineRule="exact"/>
        <w:ind w:left="746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/>
        <w:pict>
          <v:group style="position:absolute;margin-left:54.25pt;margin-top:37.575161pt;width:464.75pt;height:177.715501pt;mso-position-horizontal-relative:page;mso-position-vertical-relative:paragraph;z-index:-5579" coordorigin="1085,752" coordsize="9295,3554">
            <v:group style="position:absolute;left:1105;top:1001;width:9255;height:3285" coordorigin="1105,1001" coordsize="9255,3285">
              <v:shape style="position:absolute;left:1105;top:1001;width:9255;height:3285" coordorigin="1105,1001" coordsize="9255,3285" path="m9921,1001l9921,1211,1325,1211,1302,1212,1237,1229,1182,1264,1139,1313,1113,1373,1105,1650,1105,4067,1106,4090,1123,4154,1158,4210,1207,4252,1268,4279,1312,4286,1337,4285,1405,4269,1462,4236,1506,4189,1534,4132,1544,3847,10140,3847,10208,3836,10266,3807,10313,3762,10346,3705,10360,3639,10360,1650,1325,1650,1327,1409,1357,1353,1416,1323,1440,1320,10360,1320,10360,1210,10153,1210,10147,1099,10048,1099,9977,1084,9933,1040,9925,1021,9921,1001e" filled="t" fillcolor="#FFFF99" stroked="f">
                <v:path arrowok="t"/>
                <v:fill/>
              </v:shape>
            </v:group>
            <v:group style="position:absolute;left:1325;top:1320;width:9035;height:329" coordorigin="1325,1320" coordsize="9035,329">
              <v:shape style="position:absolute;left:1325;top:1320;width:9035;height:329" coordorigin="1325,1320" coordsize="9035,329" path="m10360,1320l1440,1320,1461,1324,1481,1331,1527,1373,1544,1443,1542,1465,1521,1529,1484,1582,1432,1622,1370,1645,1325,1650,10360,1650,10360,1320e" filled="t" fillcolor="#FFFF99" stroked="f">
                <v:path arrowok="t"/>
                <v:fill/>
              </v:shape>
            </v:group>
            <v:group style="position:absolute;left:10153;top:991;width:207;height:219" coordorigin="10153,991" coordsize="207,219">
              <v:shape style="position:absolute;left:10153;top:991;width:207;height:219" coordorigin="10153,991" coordsize="207,219" path="m10360,991l10350,1058,10320,1117,10276,1164,10219,1196,10153,1210,10360,1210,10360,991e" filled="t" fillcolor="#FFFF99" stroked="f">
                <v:path arrowok="t"/>
                <v:fill/>
              </v:shape>
            </v:group>
            <v:group style="position:absolute;left:10048;top:991;width:98;height:109" coordorigin="10048,991" coordsize="98,109">
              <v:shape style="position:absolute;left:10048;top:991;width:98;height:109" coordorigin="10048,991" coordsize="98,109" path="m10140,991l10121,1054,10070,1093,10048,1099,10147,1099,10140,991e" filled="t" fillcolor="#FFFF99" stroked="f">
                <v:path arrowok="t"/>
                <v:fill/>
              </v:shape>
            </v:group>
            <v:group style="position:absolute;left:1325;top:1320;width:219;height:329" coordorigin="1325,1320" coordsize="219,329">
              <v:shape style="position:absolute;left:1325;top:1320;width:219;height:329" coordorigin="1325,1320" coordsize="219,329" path="m1440,1320l1374,1339,1333,1388,1325,1650,1348,1649,1413,1632,1468,1597,1510,1548,1537,1487,1544,1443,1542,1417,1514,1356,1461,1324,1440,1320e" filled="t" fillcolor="#CDCD7A" stroked="f">
                <v:path arrowok="t"/>
                <v:fill/>
              </v:shape>
            </v:group>
            <v:group style="position:absolute;left:10139;top:1010;width:220;height:201" coordorigin="10139,1010" coordsize="220,201">
              <v:shape style="position:absolute;left:10139;top:1010;width:220;height:201" coordorigin="10139,1010" coordsize="220,201" path="m10359,1010l10139,1010,10140,1211,10208,1200,10266,1171,10313,1126,10346,1069,10359,1010e" filled="t" fillcolor="#CDCD7A" stroked="f">
                <v:path arrowok="t"/>
                <v:fill/>
              </v:shape>
            </v:group>
            <v:group style="position:absolute;left:9921;top:772;width:439;height:328" coordorigin="9921,772" coordsize="439,328">
              <v:shape style="position:absolute;left:9921;top:772;width:439;height:328" coordorigin="9921,772" coordsize="439,328" path="m10163,772l10089,781,10026,807,9976,848,9941,900,9923,961,9921,982,9923,1007,9952,1067,10007,1098,10029,1101,10052,1098,10109,1067,10139,1010,10359,1010,10350,932,10322,871,10280,822,10226,789,10184,776,10163,772e" filled="t" fillcolor="#CDCD7A" stroked="f">
                <v:path arrowok="t"/>
                <v:fill/>
              </v:shape>
            </v:group>
            <v:group style="position:absolute;left:1105;top:772;width:9255;height:3514" coordorigin="1105,772" coordsize="9255,3514">
              <v:shape style="position:absolute;left:1105;top:772;width:9255;height:3514" coordorigin="1105,772" coordsize="9255,3514" path="m1105,1430l1115,1363,1145,1304,1189,1257,1246,1225,1312,1211,9921,1211,9921,991,9931,924,9960,865,10005,818,10062,786,10128,772,10153,773,10221,789,10278,821,10322,868,10350,926,10360,3627,10359,3650,10342,3715,10307,3770,10258,3813,10197,3839,1544,3847,1544,4067,1534,4134,1505,4192,1460,4240,1403,4272,1337,4286,1312,4285,1244,4269,1187,4236,1143,4189,1115,4132,1106,4089,1105,1430xe" filled="f" stroked="t" strokeweight="2pt" strokecolor="#00AF50">
                <v:path arrowok="t"/>
              </v:shape>
            </v:group>
            <v:group style="position:absolute;left:9921;top:1003;width:439;height:207" coordorigin="9921,1003" coordsize="439,207">
              <v:shape style="position:absolute;left:9921;top:1003;width:439;height:207" coordorigin="9921,1003" coordsize="439,207" path="m9921,1211l10140,1211,10164,1209,10228,1192,10283,1158,10326,1108,10352,1048,10357,1026,10360,1003e" filled="f" stroked="t" strokeweight="2pt" strokecolor="#00AF50">
                <v:path arrowok="t"/>
              </v:shape>
            </v:group>
            <v:group style="position:absolute;left:9921;top:991;width:219;height:220" coordorigin="9921,991" coordsize="219,220">
              <v:shape style="position:absolute;left:9921;top:991;width:219;height:220" coordorigin="9921,991" coordsize="219,220" path="m10140,1211l10140,991,10138,1014,10131,1035,10089,1084,10048,1099,10022,1098,9959,1072,9925,1021,9921,1001e" filled="f" stroked="t" strokeweight="2pt" strokecolor="#00AF50">
                <v:path arrowok="t"/>
              </v:shape>
            </v:group>
            <v:group style="position:absolute;left:1105;top:1322;width:439;height:328" coordorigin="1105,1322" coordsize="439,328">
              <v:shape style="position:absolute;left:1105;top:1322;width:439;height:328" coordorigin="1105,1322" coordsize="439,328" path="m1325,1650l1325,1430,1345,1367,1395,1328,1417,1322,1443,1323,1506,1350,1540,1400,1544,1420,1543,1445,1527,1512,1494,1569,1446,1613,1388,1641,1319,1648,1249,1633,1191,1601,1146,1556,1117,1501,1107,1459,1105,1437e" filled="f" stroked="t" strokeweight="2pt" strokecolor="#00AF50">
                <v:path arrowok="t"/>
              </v:shape>
            </v:group>
            <v:group style="position:absolute;left:1544;top:1430;width:2;height:2417" coordorigin="1544,1430" coordsize="2,2417">
              <v:shape style="position:absolute;left:1544;top:1430;width:2;height:2417" coordorigin="1544,1430" coordsize="0,2417" path="m1544,1430l1544,3847e" filled="f" stroked="t" strokeweight="2pt" strokecolor="#00AF50">
                <v:path arrowok="t"/>
              </v:shape>
              <v:shape style="position:absolute;left:1565;top:1302;width:8554;height:2453" type="#_x0000_t75">
                <v:imagedata r:id="rId381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32"/>
          <w:szCs w:val="32"/>
          <w:b/>
          <w:bCs/>
          <w:i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  <w:t>B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)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W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hat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wou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d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ou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a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y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n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he</w:t>
      </w:r>
      <w:r>
        <w:rPr>
          <w:rFonts w:ascii="Arial" w:hAnsi="Arial" w:cs="Arial" w:eastAsia="Arial"/>
          <w:sz w:val="32"/>
          <w:szCs w:val="32"/>
          <w:spacing w:val="-4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  <w:t>f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  <w:position w:val="-1"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  <w:t>l</w:t>
      </w:r>
      <w:r>
        <w:rPr>
          <w:rFonts w:ascii="Arial" w:hAnsi="Arial" w:cs="Arial" w:eastAsia="Arial"/>
          <w:sz w:val="32"/>
          <w:szCs w:val="32"/>
          <w:spacing w:val="-3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ow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ng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  <w:t> 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  <w:t>s</w:t>
      </w:r>
      <w:r>
        <w:rPr>
          <w:rFonts w:ascii="Arial" w:hAnsi="Arial" w:cs="Arial" w:eastAsia="Arial"/>
          <w:sz w:val="32"/>
          <w:szCs w:val="32"/>
          <w:spacing w:val="-1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ua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i/>
          <w:u w:val="thick" w:color="000000"/>
          <w:position w:val="-1"/>
        </w:rPr>
        <w:t>t</w:t>
      </w:r>
      <w:r>
        <w:rPr>
          <w:rFonts w:ascii="Arial" w:hAnsi="Arial" w:cs="Arial" w:eastAsia="Arial"/>
          <w:sz w:val="32"/>
          <w:szCs w:val="32"/>
          <w:spacing w:val="-7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  <w:t>i</w:t>
      </w:r>
      <w:r>
        <w:rPr>
          <w:rFonts w:ascii="Arial" w:hAnsi="Arial" w:cs="Arial" w:eastAsia="Arial"/>
          <w:sz w:val="32"/>
          <w:szCs w:val="32"/>
          <w:spacing w:val="2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on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i/>
          <w:u w:val="thick" w:color="000000"/>
          <w:position w:val="-1"/>
        </w:rPr>
        <w:t>:</w:t>
      </w:r>
      <w:r>
        <w:rPr>
          <w:rFonts w:ascii="Arial" w:hAnsi="Arial" w:cs="Arial" w:eastAsia="Arial"/>
          <w:sz w:val="32"/>
          <w:szCs w:val="32"/>
          <w:spacing w:val="5"/>
          <w:w w:val="100"/>
          <w:b/>
          <w:bCs/>
          <w:i/>
          <w:u w:val="thick" w:color="0000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u w:val="thick" w:color="000000"/>
          <w:position w:val="-1"/>
        </w:rPr>
        <w:t>-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87" w:lineRule="exact"/>
        <w:ind w:left="654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i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i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i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ea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i/>
          <w:position w:val="1"/>
        </w:rPr>
        <w:t>c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i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i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i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: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"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i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i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i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i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i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3"/>
          <w:w w:val="100"/>
          <w:b/>
          <w:bCs/>
          <w:i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i/>
          <w:position w:val="1"/>
        </w:rPr>
        <w:t>"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654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i/>
        </w:rPr>
        <w:t>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32"/>
          <w:szCs w:val="32"/>
          <w:color w:val="205768"/>
          <w:spacing w:val="2"/>
          <w:w w:val="100"/>
          <w:b/>
          <w:bCs/>
          <w:i/>
        </w:rPr>
        <w:t>c</w:t>
      </w:r>
      <w:r>
        <w:rPr>
          <w:rFonts w:ascii="Calibri" w:hAnsi="Calibri" w:cs="Calibri" w:eastAsia="Calibri"/>
          <w:sz w:val="32"/>
          <w:szCs w:val="32"/>
          <w:color w:val="205768"/>
          <w:spacing w:val="-2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32"/>
          <w:szCs w:val="32"/>
          <w:color w:val="205768"/>
          <w:spacing w:val="-2"/>
          <w:w w:val="100"/>
          <w:b/>
          <w:bCs/>
          <w:i/>
        </w:rPr>
        <w:t>u</w:t>
      </w:r>
      <w:r>
        <w:rPr>
          <w:rFonts w:ascii="Calibri" w:hAnsi="Calibri" w:cs="Calibri" w:eastAsia="Calibri"/>
          <w:sz w:val="32"/>
          <w:szCs w:val="32"/>
          <w:color w:val="205768"/>
          <w:spacing w:val="-2"/>
          <w:w w:val="100"/>
          <w:b/>
          <w:bCs/>
          <w:i/>
        </w:rPr>
        <w:t>l</w:t>
      </w:r>
      <w:r>
        <w:rPr>
          <w:rFonts w:ascii="Calibri" w:hAnsi="Calibri" w:cs="Calibri" w:eastAsia="Calibri"/>
          <w:sz w:val="32"/>
          <w:szCs w:val="32"/>
          <w:color w:val="205768"/>
          <w:spacing w:val="-1"/>
          <w:w w:val="100"/>
          <w:b/>
          <w:bCs/>
          <w:i/>
        </w:rPr>
        <w:t>d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1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4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8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  <w:b/>
          <w:bCs/>
          <w:i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5"/>
          <w:w w:val="101"/>
          <w:b/>
          <w:bCs/>
          <w:i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b/>
          <w:bCs/>
          <w:i/>
        </w:rPr>
        <w:t>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060" w:right="1520"/>
        </w:sectPr>
      </w:pPr>
      <w:rPr/>
    </w:p>
    <w:p>
      <w:pPr>
        <w:spacing w:before="35" w:after="0" w:line="375" w:lineRule="auto"/>
        <w:ind w:left="821" w:right="124" w:firstLine="5"/>
        <w:jc w:val="both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89.517998pt;margin-top:54.358646pt;width:132.146pt;height:1.06pt;mso-position-horizontal-relative:page;mso-position-vertical-relative:paragraph;z-index:-5570" coordorigin="1790,1087" coordsize="2643,21">
            <v:group style="position:absolute;left:1801;top:1098;width:2098;height:2" coordorigin="1801,1098" coordsize="2098,2">
              <v:shape style="position:absolute;left:1801;top:1098;width:2098;height:2" coordorigin="1801,1098" coordsize="2098,0" path="m1801,1098l3899,1098e" filled="f" stroked="t" strokeweight="1.06pt" strokecolor="#FF0000">
                <v:path arrowok="t"/>
              </v:shape>
            </v:group>
            <v:group style="position:absolute;left:3899;top:1098;width:524;height:2" coordorigin="3899,1098" coordsize="524,2">
              <v:shape style="position:absolute;left:3899;top:1098;width:524;height:2" coordorigin="3899,1098" coordsize="524,0" path="m3899,1098l4423,1098e" filled="f" stroked="t" strokeweight="1.0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89.517998pt;margin-top:83.908638pt;width:131.66601pt;height:1.060010pt;mso-position-horizontal-relative:page;mso-position-vertical-relative:paragraph;z-index:-5569" coordorigin="1790,1678" coordsize="2633,21">
            <v:group style="position:absolute;left:1801;top:1689;width:1872;height:2" coordorigin="1801,1689" coordsize="1872,2">
              <v:shape style="position:absolute;left:1801;top:1689;width:1872;height:2" coordorigin="1801,1689" coordsize="1872,0" path="m1801,1689l3673,1689e" filled="f" stroked="t" strokeweight="1.060010pt" strokecolor="#FF0000">
                <v:path arrowok="t"/>
              </v:shape>
            </v:group>
            <v:group style="position:absolute;left:3673;top:1689;width:740;height:2" coordorigin="3673,1689" coordsize="740,2">
              <v:shape style="position:absolute;left:3673;top:1689;width:740;height:2" coordorigin="3673,1689" coordsize="740,0" path="m3673,1689l4413,1689e" filled="f" stroked="t" strokeweight="1.060010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-2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\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hou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dn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u w:val="thick" w:color="FF00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If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u,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…….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370" w:lineRule="exact"/>
        <w:ind w:left="821" w:right="-68"/>
        <w:jc w:val="both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89.518005pt;margin-top:16.077522pt;width:142.22599pt;height:1.05999pt;mso-position-horizontal-relative:page;mso-position-vertical-relative:paragraph;z-index:-5568" coordorigin="1790,322" coordsize="2845,21">
            <v:group style="position:absolute;left:1801;top:332;width:1623;height:2" coordorigin="1801,332" coordsize="1623,2">
              <v:shape style="position:absolute;left:1801;top:332;width:1623;height:2" coordorigin="1801,332" coordsize="1623,0" path="m1801,332l3424,332e" filled="f" stroked="t" strokeweight="1.05999pt" strokecolor="#FF0000">
                <v:path arrowok="t"/>
              </v:shape>
            </v:group>
            <v:group style="position:absolute;left:3424;top:332;width:1200;height:2" coordorigin="3424,332" coordsize="1200,2">
              <v:shape style="position:absolute;left:3424;top:332;width:1200;height:2" coordorigin="3424,332" coordsize="1200,0" path="m3424,332l4624,332e" filled="f" stroked="t" strokeweight="1.05999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position w:val="1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385" w:lineRule="exact"/>
        <w:ind w:left="821" w:right="2194"/>
        <w:jc w:val="both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g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ce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left"/>
        <w:spacing w:after="0"/>
        <w:sectPr>
          <w:pgMar w:header="0" w:footer="0" w:top="1380" w:bottom="280" w:left="980" w:right="1380"/>
          <w:headerReference w:type="even" r:id="rId382"/>
          <w:pgSz w:w="11920" w:h="16840"/>
          <w:cols w:num="2" w:equalWidth="0">
            <w:col w:w="3644" w:space="3097"/>
            <w:col w:w="2819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/>
        <w:pict>
          <v:group style="position:absolute;margin-left:476.244995pt;margin-top:448.744995pt;width:70.5pt;height:67.5pt;mso-position-horizontal-relative:page;mso-position-vertical-relative:page;z-index:-5575" coordorigin="9525,8975" coordsize="1410,1350">
            <v:shape style="position:absolute;left:9540;top:8990;width:1380;height:1320" type="#_x0000_t75">
              <v:imagedata r:id="rId383" o:title=""/>
            </v:shape>
            <v:group style="position:absolute;left:9532;top:8982;width:1395;height:1335" coordorigin="9532,8982" coordsize="1395,1335">
              <v:shape style="position:absolute;left:9532;top:8982;width:1395;height:1335" coordorigin="9532,8982" coordsize="1395,1335" path="m9532,10317l10927,10317,10927,8982,9532,8982,9532,10317xe" filled="f" stroked="t" strokeweight=".7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76.554993pt;margin-top:339.404968pt;width:70.25pt;height:64.5pt;mso-position-horizontal-relative:page;mso-position-vertical-relative:page;z-index:-5574" coordorigin="9531,6788" coordsize="1405,1290">
            <v:shape style="position:absolute;left:9546;top:6803;width:1375;height:1260" type="#_x0000_t75">
              <v:imagedata r:id="rId384" o:title=""/>
            </v:shape>
            <v:group style="position:absolute;left:9539;top:6796;width:1390;height:1275" coordorigin="9539,6796" coordsize="1390,1275">
              <v:shape style="position:absolute;left:9539;top:6796;width:1390;height:1275" coordorigin="9539,6796" coordsize="1390,1275" path="m9539,8071l10929,8071,10929,6796,9539,6796,9539,8071xe" filled="f" stroked="t" strokeweight=".7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71.744995pt;margin-top:232.154984pt;width:70.25pt;height:61.5pt;mso-position-horizontal-relative:page;mso-position-vertical-relative:page;z-index:-5573" coordorigin="9435,4643" coordsize="1405,1230">
            <v:shape style="position:absolute;left:9450;top:4658;width:1375;height:1200" type="#_x0000_t75">
              <v:imagedata r:id="rId385" o:title=""/>
            </v:shape>
            <v:group style="position:absolute;left:9442;top:4651;width:1390;height:1215" coordorigin="9442,4651" coordsize="1390,1215">
              <v:shape style="position:absolute;left:9442;top:4651;width:1390;height:1215" coordorigin="9442,4651" coordsize="1390,1215" path="m9442,5866l10832,5866,10832,4651,9442,4651,9442,5866xe" filled="f" stroked="t" strokeweight=".75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572" coordorigin="473,472" coordsize="10964,15898">
            <v:shape style="position:absolute;left:566;top:850;width:4862;height:1296" type="#_x0000_t75">
              <v:imagedata r:id="rId386" o:title=""/>
            </v:shape>
            <v:group style="position:absolute;left:645;top:855;width:4665;height:1215" coordorigin="645,855" coordsize="4665,1215">
              <v:shape style="position:absolute;left:645;top:855;width:4665;height:1215" coordorigin="645,855" coordsize="4665,1215" path="m645,855l1228,1377,645,1766,722,1776,1066,1816,1411,1850,1411,2001,1724,2026,2037,2045,2351,2059,2664,2067,2977,2070,3291,2067,3604,2059,3918,2045,4231,2026,4544,2001,4544,1850,4889,1816,5233,1776,5310,1766,4727,1377,4971,1159,2977,1159,2664,1156,2351,1148,2037,1134,1724,1115,1411,1090,1994,980,1656,958,1319,930,982,896,645,855e" filled="t" fillcolor="#9BBA58" stroked="f">
                <v:path arrowok="t"/>
                <v:fill/>
              </v:shape>
              <v:shape style="position:absolute;left:645;top:855;width:4665;height:1215" coordorigin="645,855" coordsize="4665,1215" path="m5310,855l4973,896,4636,930,4299,958,3961,980,4544,1090,4231,1115,3918,1134,3604,1148,3291,1156,2977,1159,4971,1159,5310,855e" filled="t" fillcolor="#9BBA58" stroked="f">
                <v:path arrowok="t"/>
                <v:fill/>
              </v:shape>
            </v:group>
            <v:group style="position:absolute;left:1411;top:980;width:3134;height:179" coordorigin="1411,980" coordsize="3134,179">
              <v:shape style="position:absolute;left:1411;top:980;width:3134;height:179" coordorigin="1411,980" coordsize="3134,179" path="m2825,1158l2978,1159,2825,1158e" filled="t" fillcolor="#7C9547" stroked="f">
                <v:path arrowok="t"/>
                <v:fill/>
              </v:shape>
              <v:shape style="position:absolute;left:1411;top:980;width:3134;height:179" coordorigin="1411,980" coordsize="3134,179" path="m3130,1158l2977,1159,2996,1159,3130,1158e" filled="t" fillcolor="#7C9547" stroked="f">
                <v:path arrowok="t"/>
                <v:fill/>
              </v:shape>
              <v:shape style="position:absolute;left:1411;top:980;width:3134;height:179" coordorigin="1411,980" coordsize="3134,179" path="m3604,1148l3448,1153,3137,1158,3469,1152,3604,1148e" filled="t" fillcolor="#7C9547" stroked="f">
                <v:path arrowok="t"/>
                <v:fill/>
              </v:shape>
              <v:shape style="position:absolute;left:1411;top:980;width:3134;height:179" coordorigin="1411,980" coordsize="3134,179" path="m2351,1148l2486,1152,2818,1158,2507,1153,2351,1148e" filled="t" fillcolor="#7C9547" stroked="f">
                <v:path arrowok="t"/>
                <v:fill/>
              </v:shape>
              <v:shape style="position:absolute;left:1411;top:980;width:3134;height:179" coordorigin="1411,980" coordsize="3134,179" path="m3961,1132l3918,1134,3605,1148,3863,1137,3961,1132,3961,1132e" filled="t" fillcolor="#7C9547" stroked="f">
                <v:path arrowok="t"/>
                <v:fill/>
              </v:shape>
              <v:shape style="position:absolute;left:1411;top:980;width:3134;height:179" coordorigin="1411,980" coordsize="3134,179" path="m1994,1132l1994,1132,2092,1137,2350,1148,2037,1134,1994,1132e" filled="t" fillcolor="#7C9547" stroked="f">
                <v:path arrowok="t"/>
                <v:fill/>
              </v:shape>
              <v:shape style="position:absolute;left:1411;top:980;width:3134;height:179" coordorigin="1411,980" coordsize="3134,179" path="m1994,980l1411,1090,1724,1115,1994,1132,1994,980e" filled="t" fillcolor="#7C9547" stroked="f">
                <v:path arrowok="t"/>
                <v:fill/>
              </v:shape>
              <v:shape style="position:absolute;left:1411;top:980;width:3134;height:179" coordorigin="1411,980" coordsize="3134,179" path="m3961,980l3961,1132,4231,1115,4544,1090,3961,980e" filled="t" fillcolor="#7C9547" stroked="f">
                <v:path arrowok="t"/>
                <v:fill/>
              </v:shape>
            </v:group>
            <v:group style="position:absolute;left:645;top:855;width:4665;height:1215" coordorigin="645,855" coordsize="4665,1215">
              <v:shape style="position:absolute;left:645;top:855;width:4665;height:1215" coordorigin="645,855" coordsize="4665,1215" path="m645,855l712,864,780,872,847,880,915,888,982,896,1050,903,1117,910,1184,917,1252,924,1319,930,1387,936,1454,942,1522,948,1589,953,1656,958,1724,963,1791,968,1859,972,1926,976,1994,980,1411,1090,1567,1103,1724,1115,1881,1125,2037,1134,2194,1142,2351,1148,2507,1153,2664,1156,2821,1158,2977,1159,3134,1158,3291,1156,3448,1153,3604,1148,3761,1142,3918,1134,4074,1125,4231,1115,4388,1103,4544,1090,3961,980,4029,976,4096,972,4164,968,4231,963,4299,958,4366,953,4433,948,4501,942,4568,936,4636,930,4703,924,4771,917,4838,910,4905,903,4973,896,5040,888,5108,880,5175,872,5243,864,5310,855,4727,1377,5310,1766,5272,1771,5233,1776,5157,1785,5080,1795,5004,1803,4927,1812,4851,1820,4774,1828,4698,1836,4621,1843,4544,1850,4544,2001,4388,2014,4231,2026,4074,2036,3918,2045,3761,2053,3604,2059,3448,2064,3291,2067,3134,2069,2977,2070,2821,2069,2664,2067,2507,2064,2351,2059,2194,2053,2037,2045,1881,2036,1724,2026,1567,2014,1411,2001,1411,1850,1372,1846,1296,1839,1219,1832,1143,1824,1066,1816,989,1808,913,1799,836,1790,760,1781,683,1771,645,1766,1228,1377,645,855xe" filled="f" stroked="t" strokeweight="3pt" strokecolor="#F1F1F1">
                <v:path arrowok="t"/>
              </v:shape>
            </v:group>
            <v:group style="position:absolute;left:1411;top:1090;width:2;height:759" coordorigin="1411,1090" coordsize="2,759">
              <v:shape style="position:absolute;left:1411;top:1090;width:2;height:759" coordorigin="1411,1090" coordsize="0,759" path="m1411,1850l1411,1090e" filled="f" stroked="t" strokeweight="3pt" strokecolor="#F1F1F1">
                <v:path arrowok="t"/>
              </v:shape>
            </v:group>
            <v:group style="position:absolute;left:4544;top:1090;width:2;height:759" coordorigin="4544,1090" coordsize="2,759">
              <v:shape style="position:absolute;left:4544;top:1090;width:2;height:759" coordorigin="4544,1090" coordsize="0,759" path="m4544,1090l4544,1850e" filled="f" stroked="t" strokeweight="3pt" strokecolor="#F1F1F1">
                <v:path arrowok="t"/>
              </v:shape>
            </v:group>
            <v:group style="position:absolute;left:1994;top:980;width:2;height:152" coordorigin="1994,980" coordsize="2,152">
              <v:shape style="position:absolute;left:1994;top:980;width:2;height:152" coordorigin="1994,980" coordsize="0,152" path="m1994,980l1994,1132e" filled="f" stroked="t" strokeweight="3pt" strokecolor="#F1F1F1">
                <v:path arrowok="t"/>
              </v:shape>
            </v:group>
            <v:group style="position:absolute;left:3961;top:980;width:2;height:152" coordorigin="3961,980" coordsize="2,152">
              <v:shape style="position:absolute;left:3961;top:980;width:2;height:152" coordorigin="3961,980" coordsize="0,152" path="m3961,1132l3961,980e" filled="f" stroked="t" strokeweight="3pt" strokecolor="#F1F1F1">
                <v:path arrowok="t"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4"/>
          <w:szCs w:val="24"/>
        </w:rPr>
      </w:r>
    </w:p>
    <w:p>
      <w:pPr>
        <w:spacing w:before="2" w:after="0" w:line="384" w:lineRule="auto"/>
        <w:ind w:left="821" w:right="2863"/>
        <w:jc w:val="left"/>
        <w:rPr>
          <w:rFonts w:ascii="Calibri" w:hAnsi="Calibri" w:cs="Calibri" w:eastAsia="Calibri"/>
          <w:sz w:val="28"/>
          <w:szCs w:val="28"/>
        </w:rPr>
      </w:pPr>
      <w:rPr/>
      <w:r>
        <w:rPr/>
        <w:pict>
          <v:group style="position:absolute;margin-left:311.350006pt;margin-top:-136.142975pt;width:223.399686pt;height:47.256396pt;mso-position-horizontal-relative:page;mso-position-vertical-relative:paragraph;z-index:-5571" coordorigin="6227,-2723" coordsize="4468,945">
            <v:group style="position:absolute;left:6257;top:-2693;width:4408;height:885" coordorigin="6257,-2693" coordsize="4408,885">
              <v:shape style="position:absolute;left:6257;top:-2693;width:4408;height:885" coordorigin="6257,-2693" coordsize="4408,885" path="m8872,-2693l8723,-2692,8575,-2688,8431,-2681,8292,-2671,8157,-2659,8028,-2645,7905,-2628,7788,-2609,7678,-2588,7575,-2565,7480,-2541,7393,-2514,7314,-2486,7244,-2457,7183,-2426,7132,-2394,7062,-2326,7035,-2256,7039,-2219,6257,-2081,7219,-2056,7270,-2032,7327,-2010,7389,-1988,7455,-1967,7527,-1947,7602,-1929,7682,-1912,7765,-1896,7852,-1881,7943,-1867,8036,-1855,8133,-1844,8232,-1834,8333,-1826,8436,-1819,8542,-1814,8649,-1810,8757,-1808,8867,-1808,8977,-1809,9125,-1813,9269,-1820,9408,-1829,9543,-1841,9672,-1856,9795,-1872,9912,-1891,10022,-1912,10125,-1935,10220,-1960,10307,-1986,10386,-2015,10456,-2044,10517,-2075,10568,-2107,10638,-2174,10665,-2245,10661,-2281,10616,-2352,10528,-2419,10469,-2451,10400,-2481,10322,-2509,10236,-2536,10142,-2561,10040,-2584,9932,-2606,9817,-2625,9696,-2642,9569,-2657,9438,-2669,9302,-2679,9162,-2686,9018,-2691,8872,-2693e" filled="t" fillcolor="#FFFF00" stroked="f">
                <v:path arrowok="t"/>
                <v:fill/>
              </v:shape>
            </v:group>
            <v:group style="position:absolute;left:6257;top:-2693;width:4408;height:885" coordorigin="6257,-2693" coordsize="4408,885">
              <v:shape style="position:absolute;left:6257;top:-2693;width:4408;height:885" coordorigin="6257,-2693" coordsize="4408,885" path="m6257,-2081l7039,-2219,7035,-2256,7043,-2291,7092,-2360,7183,-2426,7244,-2457,7314,-2486,7393,-2514,7480,-2541,7575,-2565,7678,-2588,7788,-2609,7905,-2628,8028,-2645,8157,-2659,8292,-2671,8431,-2681,8575,-2688,8723,-2692,8872,-2693,9018,-2691,9162,-2686,9302,-2679,9438,-2669,9569,-2657,9696,-2642,9817,-2625,9932,-2606,10040,-2584,10142,-2561,10236,-2536,10322,-2509,10400,-2481,10469,-2451,10528,-2419,10616,-2352,10661,-2281,10665,-2245,10657,-2209,10608,-2140,10517,-2075,10456,-2044,10386,-2015,10307,-1986,10220,-1960,10125,-1935,10022,-1912,9912,-1891,9795,-1872,9672,-1856,9543,-1841,9408,-1829,9269,-1820,9125,-1813,8977,-1809,8867,-1808,8757,-1808,8649,-1810,8542,-1814,8436,-1819,8333,-1826,8232,-1834,8133,-1844,8036,-1855,7943,-1867,7852,-1881,7765,-1896,7682,-1912,7602,-1929,7527,-1947,7455,-1967,7389,-1988,7327,-2010,7270,-2032,7219,-2056,6257,-2081xe" filled="f" stroked="t" strokeweight=".75pt" strokecolor="#000000">
                <v:path arrowok="t"/>
              </v:shape>
              <v:shape style="position:absolute;left:7574;top:-2483;width:2554;height:466" type="#_x0000_t75">
                <v:imagedata r:id="rId387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8"/>
          <w:szCs w:val="28"/>
          <w:color w:val="00AF50"/>
          <w:spacing w:val="-2"/>
          <w:w w:val="100"/>
          <w:b/>
          <w:bCs/>
        </w:rPr>
        <w:t>1</w:t>
      </w:r>
      <w:r>
        <w:rPr>
          <w:rFonts w:ascii="Calibri" w:hAnsi="Calibri" w:cs="Calibri" w:eastAsia="Calibri"/>
          <w:sz w:val="28"/>
          <w:szCs w:val="28"/>
          <w:color w:val="00AF50"/>
          <w:spacing w:val="0"/>
          <w:w w:val="100"/>
          <w:b/>
          <w:bCs/>
        </w:rPr>
        <w:t>-</w:t>
      </w:r>
      <w:r>
        <w:rPr>
          <w:rFonts w:ascii="Calibri" w:hAnsi="Calibri" w:cs="Calibri" w:eastAsia="Calibri"/>
          <w:sz w:val="28"/>
          <w:szCs w:val="28"/>
          <w:color w:val="00AF5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5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99"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99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99"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</w:rPr>
        <w:t>v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FF0000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m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g</w:t>
      </w:r>
      <w:r>
        <w:rPr>
          <w:rFonts w:ascii="Calibri" w:hAnsi="Calibri" w:cs="Calibri" w:eastAsia="Calibri"/>
          <w:sz w:val="28"/>
          <w:szCs w:val="28"/>
          <w:color w:val="000000"/>
          <w:spacing w:val="-14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38" w:after="0" w:line="240" w:lineRule="auto"/>
        <w:ind w:left="82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00AF50"/>
          <w:spacing w:val="-2"/>
          <w:w w:val="100"/>
          <w:b/>
          <w:bCs/>
        </w:rPr>
        <w:t>2</w:t>
      </w:r>
      <w:r>
        <w:rPr>
          <w:rFonts w:ascii="Calibri" w:hAnsi="Calibri" w:cs="Calibri" w:eastAsia="Calibri"/>
          <w:sz w:val="28"/>
          <w:szCs w:val="28"/>
          <w:color w:val="00AF50"/>
          <w:spacing w:val="0"/>
          <w:w w:val="100"/>
          <w:b/>
          <w:bCs/>
        </w:rPr>
        <w:t>-</w:t>
      </w:r>
      <w:r>
        <w:rPr>
          <w:rFonts w:ascii="Calibri" w:hAnsi="Calibri" w:cs="Calibri" w:eastAsia="Calibri"/>
          <w:sz w:val="28"/>
          <w:szCs w:val="28"/>
          <w:color w:val="00AF5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color w:val="000000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er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6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000000"/>
          <w:spacing w:val="-5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28"/>
          <w:szCs w:val="28"/>
        </w:rPr>
      </w:pPr>
      <w:rPr/>
      <w:r>
        <w:rPr>
          <w:rFonts w:ascii="Calibri" w:hAnsi="Calibri" w:cs="Calibri" w:eastAsia="Calibri"/>
          <w:sz w:val="28"/>
          <w:szCs w:val="28"/>
          <w:color w:val="FF0000"/>
          <w:spacing w:val="-1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-7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FF0000"/>
          <w:spacing w:val="1"/>
          <w:w w:val="100"/>
        </w:rPr>
        <w:t>s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28"/>
          <w:szCs w:val="28"/>
          <w:color w:val="FF0000"/>
          <w:spacing w:val="7"/>
          <w:w w:val="100"/>
        </w:rPr>
        <w:t>o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u</w:t>
      </w:r>
      <w:r>
        <w:rPr>
          <w:rFonts w:ascii="Calibri" w:hAnsi="Calibri" w:cs="Calibri" w:eastAsia="Calibri"/>
          <w:sz w:val="28"/>
          <w:szCs w:val="28"/>
          <w:color w:val="FF0000"/>
          <w:spacing w:val="3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d</w:t>
      </w:r>
      <w:r>
        <w:rPr>
          <w:rFonts w:ascii="Calibri" w:hAnsi="Calibri" w:cs="Calibri" w:eastAsia="Calibri"/>
          <w:sz w:val="28"/>
          <w:szCs w:val="28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FF0000"/>
          <w:spacing w:val="2"/>
          <w:w w:val="100"/>
        </w:rPr>
        <w:t>’</w:t>
      </w:r>
      <w:r>
        <w:rPr>
          <w:rFonts w:ascii="Calibri" w:hAnsi="Calibri" w:cs="Calibri" w:eastAsia="Calibri"/>
          <w:sz w:val="28"/>
          <w:szCs w:val="28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FF0000"/>
          <w:spacing w:val="-1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2"/>
          <w:w w:val="100"/>
        </w:rPr>
        <w:t>p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28"/>
          <w:szCs w:val="28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w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t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28"/>
          <w:szCs w:val="28"/>
          <w:color w:val="000000"/>
          <w:spacing w:val="-8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28"/>
          <w:szCs w:val="28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3"/>
          <w:w w:val="100"/>
        </w:rPr>
        <w:t>k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28"/>
          <w:szCs w:val="28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28"/>
          <w:szCs w:val="28"/>
          <w:color w:val="000000"/>
          <w:spacing w:val="1"/>
          <w:w w:val="100"/>
        </w:rPr>
        <w:t>f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28"/>
          <w:szCs w:val="28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28"/>
          <w:szCs w:val="28"/>
          <w:color w:val="000000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385" w:lineRule="exact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)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p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ow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g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ue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  <w:position w:val="1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: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: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………………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35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4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)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hat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you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wou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y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d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  <w:t>f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ow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ua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: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55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4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</w:p>
    <w:p>
      <w:pPr>
        <w:spacing w:before="61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6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ay</w:t>
      </w:r>
      <w:r>
        <w:rPr>
          <w:rFonts w:ascii="Calibri" w:hAnsi="Calibri" w:cs="Calibri" w:eastAsia="Calibri"/>
          <w:sz w:val="32"/>
          <w:szCs w:val="32"/>
          <w:spacing w:val="5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4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exact"/>
        <w:ind w:left="210" w:right="794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b/>
          <w:bCs/>
        </w:rPr>
      </w:r>
      <w:r>
        <w:rPr>
          <w:rFonts w:ascii="Calibri" w:hAnsi="Calibri" w:cs="Calibri" w:eastAsia="Calibri"/>
          <w:sz w:val="32"/>
          <w:szCs w:val="32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)</w:t>
      </w:r>
      <w:r>
        <w:rPr>
          <w:rFonts w:ascii="Calibri" w:hAnsi="Calibri" w:cs="Calibri" w:eastAsia="Calibri"/>
          <w:sz w:val="32"/>
          <w:szCs w:val="32"/>
          <w:spacing w:val="7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ch</w:t>
      </w:r>
      <w:r>
        <w:rPr>
          <w:rFonts w:ascii="Calibri" w:hAnsi="Calibri" w:cs="Calibri" w:eastAsia="Calibri"/>
          <w:sz w:val="32"/>
          <w:szCs w:val="32"/>
          <w:spacing w:val="7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spacing w:val="68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u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ce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“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”w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</w:t>
      </w:r>
      <w:r>
        <w:rPr>
          <w:rFonts w:ascii="Calibri" w:hAnsi="Calibri" w:cs="Calibri" w:eastAsia="Calibri"/>
          <w:sz w:val="32"/>
          <w:szCs w:val="32"/>
          <w:spacing w:val="7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6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he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su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ab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l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r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p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on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n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  <w:t>“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  <w:t>”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u w:val="thick" w:color="000000"/>
        </w:rPr>
      </w:r>
      <w:r>
        <w:rPr>
          <w:rFonts w:ascii="Calibri" w:hAnsi="Calibri" w:cs="Calibri" w:eastAsia="Calibri"/>
          <w:sz w:val="32"/>
          <w:szCs w:val="32"/>
          <w:spacing w:val="3"/>
          <w:w w:val="100"/>
          <w:b/>
          <w:bCs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3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821" w:right="-20"/>
        <w:jc w:val="left"/>
        <w:tabs>
          <w:tab w:pos="46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(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7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)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(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)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10" w:right="-20"/>
        <w:jc w:val="left"/>
        <w:tabs>
          <w:tab w:pos="3700" w:val="left"/>
          <w:tab w:pos="40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1.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d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do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4"/>
          <w:w w:val="100"/>
        </w:rPr>
        <w:t>x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s.</w:t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10" w:right="-20"/>
        <w:jc w:val="left"/>
        <w:tabs>
          <w:tab w:pos="3700" w:val="left"/>
          <w:tab w:pos="40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2.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at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3702" w:right="-20"/>
        <w:jc w:val="left"/>
        <w:tabs>
          <w:tab w:pos="40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nk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jc w:val="left"/>
        <w:spacing w:after="0"/>
        <w:sectPr>
          <w:type w:val="continuous"/>
          <w:pgSz w:w="11920" w:h="16840"/>
          <w:pgMar w:top="1360" w:bottom="280" w:left="980" w:right="1380"/>
        </w:sectPr>
      </w:pPr>
      <w:rPr/>
    </w:p>
    <w:p>
      <w:pPr>
        <w:spacing w:before="8" w:after="0" w:line="529" w:lineRule="exact"/>
        <w:ind w:left="3858" w:right="3170"/>
        <w:jc w:val="center"/>
        <w:rPr>
          <w:rFonts w:ascii="Calibri" w:hAnsi="Calibri" w:cs="Calibri" w:eastAsia="Calibri"/>
          <w:sz w:val="44"/>
          <w:szCs w:val="44"/>
        </w:rPr>
      </w:pPr>
      <w:rPr/>
      <w:r>
        <w:rPr>
          <w:rFonts w:ascii="Calibri" w:hAnsi="Calibri" w:cs="Calibri" w:eastAsia="Calibri"/>
          <w:sz w:val="44"/>
          <w:szCs w:val="44"/>
          <w:spacing w:val="-2"/>
          <w:w w:val="100"/>
          <w:b/>
          <w:bCs/>
        </w:rPr>
        <w:t>S</w:t>
      </w:r>
      <w:r>
        <w:rPr>
          <w:rFonts w:ascii="Calibri" w:hAnsi="Calibri" w:cs="Calibri" w:eastAsia="Calibri"/>
          <w:sz w:val="44"/>
          <w:szCs w:val="44"/>
          <w:spacing w:val="-1"/>
          <w:w w:val="100"/>
          <w:b/>
          <w:bCs/>
        </w:rPr>
        <w:t>u</w:t>
      </w:r>
      <w:r>
        <w:rPr>
          <w:rFonts w:ascii="Calibri" w:hAnsi="Calibri" w:cs="Calibri" w:eastAsia="Calibri"/>
          <w:sz w:val="44"/>
          <w:szCs w:val="44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44"/>
          <w:szCs w:val="44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44"/>
          <w:szCs w:val="44"/>
          <w:spacing w:val="-2"/>
          <w:w w:val="100"/>
          <w:b/>
          <w:bCs/>
        </w:rPr>
        <w:t>e</w:t>
      </w:r>
      <w:r>
        <w:rPr>
          <w:rFonts w:ascii="Calibri" w:hAnsi="Calibri" w:cs="Calibri" w:eastAsia="Calibri"/>
          <w:sz w:val="44"/>
          <w:szCs w:val="44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44"/>
          <w:szCs w:val="44"/>
          <w:spacing w:val="-4"/>
          <w:w w:val="100"/>
          <w:b/>
          <w:bCs/>
        </w:rPr>
        <w:t>t</w:t>
      </w:r>
      <w:r>
        <w:rPr>
          <w:rFonts w:ascii="Calibri" w:hAnsi="Calibri" w:cs="Calibri" w:eastAsia="Calibri"/>
          <w:sz w:val="44"/>
          <w:szCs w:val="44"/>
          <w:spacing w:val="1"/>
          <w:w w:val="100"/>
          <w:b/>
          <w:bCs/>
        </w:rPr>
        <w:t>i</w:t>
      </w:r>
      <w:r>
        <w:rPr>
          <w:rFonts w:ascii="Calibri" w:hAnsi="Calibri" w:cs="Calibri" w:eastAsia="Calibri"/>
          <w:sz w:val="44"/>
          <w:szCs w:val="44"/>
          <w:spacing w:val="-2"/>
          <w:w w:val="100"/>
          <w:b/>
          <w:bCs/>
        </w:rPr>
        <w:t>o</w:t>
      </w:r>
      <w:r>
        <w:rPr>
          <w:rFonts w:ascii="Calibri" w:hAnsi="Calibri" w:cs="Calibri" w:eastAsia="Calibri"/>
          <w:sz w:val="44"/>
          <w:szCs w:val="44"/>
          <w:spacing w:val="0"/>
          <w:w w:val="100"/>
          <w:b/>
          <w:bCs/>
        </w:rPr>
        <w:t>ns</w:t>
      </w:r>
      <w:r>
        <w:rPr>
          <w:rFonts w:ascii="Calibri" w:hAnsi="Calibri" w:cs="Calibri" w:eastAsia="Calibri"/>
          <w:sz w:val="44"/>
          <w:szCs w:val="4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466" w:lineRule="exact"/>
        <w:ind w:left="541" w:right="5563"/>
        <w:jc w:val="both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40"/>
          <w:szCs w:val="40"/>
          <w:color w:val="C00000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100"/>
          <w:b/>
          <w:bCs/>
          <w:position w:val="1"/>
        </w:rPr>
        <w:t>u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40"/>
          <w:szCs w:val="40"/>
          <w:color w:val="C00000"/>
          <w:spacing w:val="1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  <w:position w:val="1"/>
        </w:rPr>
        <w:t>st</w:t>
      </w:r>
      <w:r>
        <w:rPr>
          <w:rFonts w:ascii="Calibri" w:hAnsi="Calibri" w:cs="Calibri" w:eastAsia="Calibri"/>
          <w:sz w:val="40"/>
          <w:szCs w:val="40"/>
          <w:color w:val="C00000"/>
          <w:spacing w:val="-1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  <w:position w:val="1"/>
        </w:rPr>
        <w:t>t</w:t>
      </w:r>
      <w:r>
        <w:rPr>
          <w:rFonts w:ascii="Calibri" w:hAnsi="Calibri" w:cs="Calibri" w:eastAsia="Calibri"/>
          <w:sz w:val="40"/>
          <w:szCs w:val="40"/>
          <w:color w:val="C00000"/>
          <w:spacing w:val="4"/>
          <w:w w:val="99"/>
          <w:b/>
          <w:bCs/>
          <w:position w:val="1"/>
        </w:rPr>
        <w:t>o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  <w:position w:val="1"/>
        </w:rPr>
        <w:t>…………………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  <w:position w:val="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  <w:position w:val="1"/>
        </w:rPr>
        <w:t>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74" w:lineRule="auto"/>
        <w:ind w:left="541" w:right="5423"/>
        <w:jc w:val="both"/>
        <w:rPr>
          <w:rFonts w:ascii="Calibri" w:hAnsi="Calibri" w:cs="Calibri" w:eastAsia="Calibri"/>
          <w:sz w:val="40"/>
          <w:szCs w:val="40"/>
        </w:rPr>
      </w:pPr>
      <w:rPr/>
      <w:r>
        <w:rPr>
          <w:rFonts w:ascii="Calibri" w:hAnsi="Calibri" w:cs="Calibri" w:eastAsia="Calibri"/>
          <w:sz w:val="40"/>
          <w:szCs w:val="40"/>
          <w:color w:val="C00000"/>
          <w:w w:val="99"/>
          <w:b/>
          <w:bCs/>
        </w:rPr>
        <w:t>Le</w:t>
      </w:r>
      <w:r>
        <w:rPr>
          <w:rFonts w:ascii="Calibri" w:hAnsi="Calibri" w:cs="Calibri" w:eastAsia="Calibri"/>
          <w:sz w:val="40"/>
          <w:szCs w:val="40"/>
          <w:color w:val="C00000"/>
          <w:spacing w:val="1"/>
          <w:w w:val="99"/>
          <w:b/>
          <w:bCs/>
        </w:rPr>
        <w:t>t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99"/>
          <w:b/>
          <w:bCs/>
        </w:rPr>
        <w:t>’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s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………………………………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</w:rPr>
        <w:t>You</w:t>
      </w:r>
      <w:r>
        <w:rPr>
          <w:rFonts w:ascii="Calibri" w:hAnsi="Calibri" w:cs="Calibri" w:eastAsia="Calibri"/>
          <w:sz w:val="40"/>
          <w:szCs w:val="40"/>
          <w:color w:val="C00000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c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a</w:t>
      </w:r>
      <w:r>
        <w:rPr>
          <w:rFonts w:ascii="Calibri" w:hAnsi="Calibri" w:cs="Calibri" w:eastAsia="Calibri"/>
          <w:sz w:val="40"/>
          <w:szCs w:val="40"/>
          <w:color w:val="C00000"/>
          <w:spacing w:val="4"/>
          <w:w w:val="99"/>
          <w:b/>
          <w:bCs/>
        </w:rPr>
        <w:t>n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</w:rPr>
        <w:t>Why</w:t>
      </w:r>
      <w:r>
        <w:rPr>
          <w:rFonts w:ascii="Calibri" w:hAnsi="Calibri" w:cs="Calibri" w:eastAsia="Calibri"/>
          <w:sz w:val="40"/>
          <w:szCs w:val="40"/>
          <w:color w:val="C00000"/>
          <w:spacing w:val="-8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d</w:t>
      </w:r>
      <w:r>
        <w:rPr>
          <w:rFonts w:ascii="Calibri" w:hAnsi="Calibri" w:cs="Calibri" w:eastAsia="Calibri"/>
          <w:sz w:val="40"/>
          <w:szCs w:val="40"/>
          <w:color w:val="C00000"/>
          <w:spacing w:val="1"/>
          <w:w w:val="99"/>
          <w:b/>
          <w:bCs/>
        </w:rPr>
        <w:t>o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n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99"/>
          <w:b/>
          <w:bCs/>
        </w:rPr>
        <w:t>’</w:t>
      </w:r>
      <w:r>
        <w:rPr>
          <w:rFonts w:ascii="Calibri" w:hAnsi="Calibri" w:cs="Calibri" w:eastAsia="Calibri"/>
          <w:sz w:val="40"/>
          <w:szCs w:val="40"/>
          <w:color w:val="C00000"/>
          <w:spacing w:val="3"/>
          <w:w w:val="99"/>
          <w:b/>
          <w:bCs/>
        </w:rPr>
        <w:t>t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100"/>
          <w:b/>
          <w:bCs/>
        </w:rPr>
        <w:t>H</w:t>
      </w:r>
      <w:r>
        <w:rPr>
          <w:rFonts w:ascii="Calibri" w:hAnsi="Calibri" w:cs="Calibri" w:eastAsia="Calibri"/>
          <w:sz w:val="40"/>
          <w:szCs w:val="40"/>
          <w:color w:val="C00000"/>
          <w:spacing w:val="1"/>
          <w:w w:val="100"/>
          <w:b/>
          <w:bCs/>
        </w:rPr>
        <w:t>o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40"/>
          <w:szCs w:val="40"/>
          <w:color w:val="C00000"/>
          <w:spacing w:val="-7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a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b</w:t>
      </w:r>
      <w:r>
        <w:rPr>
          <w:rFonts w:ascii="Calibri" w:hAnsi="Calibri" w:cs="Calibri" w:eastAsia="Calibri"/>
          <w:sz w:val="40"/>
          <w:szCs w:val="40"/>
          <w:color w:val="C00000"/>
          <w:spacing w:val="1"/>
          <w:w w:val="99"/>
          <w:b/>
          <w:bCs/>
        </w:rPr>
        <w:t>o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u</w:t>
      </w:r>
      <w:r>
        <w:rPr>
          <w:rFonts w:ascii="Calibri" w:hAnsi="Calibri" w:cs="Calibri" w:eastAsia="Calibri"/>
          <w:sz w:val="40"/>
          <w:szCs w:val="40"/>
          <w:color w:val="C00000"/>
          <w:spacing w:val="4"/>
          <w:w w:val="99"/>
          <w:b/>
          <w:bCs/>
        </w:rPr>
        <w:t>t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-1"/>
          <w:w w:val="100"/>
          <w:b/>
          <w:bCs/>
        </w:rPr>
        <w:t>S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100"/>
          <w:b/>
          <w:bCs/>
        </w:rPr>
        <w:t>h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40"/>
          <w:szCs w:val="40"/>
          <w:color w:val="C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40"/>
          <w:szCs w:val="40"/>
          <w:color w:val="C00000"/>
          <w:spacing w:val="-10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w</w:t>
      </w:r>
      <w:r>
        <w:rPr>
          <w:rFonts w:ascii="Calibri" w:hAnsi="Calibri" w:cs="Calibri" w:eastAsia="Calibri"/>
          <w:sz w:val="40"/>
          <w:szCs w:val="40"/>
          <w:color w:val="C00000"/>
          <w:spacing w:val="2"/>
          <w:w w:val="99"/>
          <w:b/>
          <w:bCs/>
        </w:rPr>
        <w:t>e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40"/>
          <w:szCs w:val="40"/>
          <w:color w:val="C00000"/>
          <w:spacing w:val="0"/>
          <w:w w:val="99"/>
          <w:b/>
          <w:bCs/>
        </w:rPr>
        <w:t>?</w:t>
      </w:r>
      <w:r>
        <w:rPr>
          <w:rFonts w:ascii="Calibri" w:hAnsi="Calibri" w:cs="Calibri" w:eastAsia="Calibri"/>
          <w:sz w:val="40"/>
          <w:szCs w:val="40"/>
          <w:color w:val="000000"/>
          <w:spacing w:val="0"/>
          <w:w w:val="100"/>
        </w:rPr>
      </w:r>
    </w:p>
    <w:p>
      <w:pPr>
        <w:spacing w:before="0" w:after="0" w:line="381" w:lineRule="exact"/>
        <w:ind w:left="541" w:right="8072"/>
        <w:jc w:val="both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56.625pt;margin-top:88.107628pt;width:261.75pt;height:104.65pt;mso-position-horizontal-relative:page;mso-position-vertical-relative:paragraph;z-index:-5566" coordorigin="1133,1762" coordsize="5235,2093">
            <v:group style="position:absolute;left:1140;top:1770;width:5220;height:2078" coordorigin="1140,1770" coordsize="5220,2078">
              <v:shape style="position:absolute;left:1140;top:1770;width:5220;height:2078" coordorigin="1140,1770" coordsize="5220,2078" path="m3351,1770l2010,2407,1357,2408,1335,2411,1272,2432,1218,2469,1177,2519,1150,2579,1140,2647,1140,3007,1141,3607,1150,3675,1176,3735,1218,3785,1272,3822,1334,3843,1380,3848,3315,3848,6143,3847,6208,3831,6265,3799,6311,3753,6343,3696,6359,3631,6360,3607,6360,2647,6350,2580,6324,2520,6282,2470,6228,2433,6165,2411,6120,2407,3315,2407,3351,1770e" filled="t" fillcolor="#92D050" stroked="f">
                <v:path arrowok="t"/>
                <v:fill/>
              </v:shape>
            </v:group>
            <v:group style="position:absolute;left:1140;top:1770;width:5220;height:2078" coordorigin="1140,1770" coordsize="5220,2078">
              <v:shape style="position:absolute;left:1140;top:1770;width:5220;height:2078" coordorigin="1140,1770" coordsize="5220,2078" path="m1140,2647l1150,2579,1177,2519,1218,2469,1272,2432,1335,2411,2010,2407,3351,1770,3315,2407,6120,2407,6143,2408,6208,2423,6265,2456,6311,2502,6343,2559,6359,2624,6360,2647,6360,3007,6360,3607,6359,3631,6343,3696,6311,3753,6265,3799,6208,3831,6143,3847,3315,3848,2010,3848,1380,3848,1357,3847,1292,3831,1235,3799,1189,3753,1157,3696,1141,3630,1140,3007,1140,2647xe" filled="f" stroked="t" strokeweight=".75pt" strokecolor="#FF0000">
                <v:path arrowok="t"/>
              </v:shape>
              <v:shape style="position:absolute;left:1219;top:2559;width:5064;height:1138" type="#_x0000_t75">
                <v:imagedata r:id="rId389" o:title=""/>
              </v:shape>
            </v:group>
            <w10:wrap type="none"/>
          </v:group>
        </w:pict>
      </w:r>
      <w:r>
        <w:rPr/>
        <w:pict>
          <v:group style="position:absolute;margin-left:145.274994pt;margin-top:36.277626pt;width:57.4pt;height:45.75pt;mso-position-horizontal-relative:page;mso-position-vertical-relative:paragraph;z-index:-5561" coordorigin="2905,726" coordsize="1148,915">
            <v:group style="position:absolute;left:2913;top:733;width:1133;height:900" coordorigin="2913,733" coordsize="1133,900">
              <v:shape style="position:absolute;left:2913;top:733;width:1133;height:900" coordorigin="2913,733" coordsize="1133,900" path="m3479,733l3388,739,3300,756,3219,783,3145,820,3079,865,3022,917,2976,976,2942,1041,2920,1110,2913,1183,2915,1220,2929,1291,2958,1358,2998,1420,3049,1476,3111,1525,3181,1566,3259,1598,3343,1620,3433,1632,3479,1633,3526,1632,3616,1620,3700,1598,3778,1566,3848,1525,3910,1476,3961,1420,4001,1358,4030,1291,4044,1220,4046,1183,4044,1146,4030,1075,4001,1008,3961,946,3910,890,3848,841,3778,800,3700,768,3616,746,3526,735,3479,733e" filled="t" fillcolor="#FFFF00" stroked="f">
                <v:path arrowok="t"/>
                <v:fill/>
              </v:shape>
            </v:group>
            <v:group style="position:absolute;left:3239;top:1004;width:117;height:91" coordorigin="3239,1004" coordsize="117,91">
              <v:shape style="position:absolute;left:3239;top:1004;width:117;height:91" coordorigin="3239,1004" coordsize="117,91" path="m3279,1004l3258,1014,3244,1029,3239,1048,3243,1065,3256,1081,3276,1091,3301,1095,3323,1091,3341,1079,3352,1062,3356,1039,3347,1024,3332,1013,3309,1006,3279,1004e" filled="t" fillcolor="#CDCD00" stroked="f">
                <v:path arrowok="t"/>
                <v:fill/>
              </v:shape>
            </v:group>
            <v:group style="position:absolute;left:3602;top:1004;width:117;height:91" coordorigin="3602,1004" coordsize="117,91">
              <v:shape style="position:absolute;left:3602;top:1004;width:117;height:91" coordorigin="3602,1004" coordsize="117,91" path="m3642,1004l3621,1014,3607,1029,3602,1048,3606,1065,3619,1081,3639,1091,3664,1095,3686,1091,3704,1079,3715,1062,3719,1039,3710,1024,3695,1013,3672,1006,3642,1004e" filled="t" fillcolor="#CDCD00" stroked="f">
                <v:path arrowok="t"/>
                <v:fill/>
              </v:shape>
            </v:group>
            <v:group style="position:absolute;left:3239;top:1004;width:117;height:91" coordorigin="3239,1004" coordsize="117,91">
              <v:shape style="position:absolute;left:3239;top:1004;width:117;height:91" coordorigin="3239,1004" coordsize="117,91" path="m3239,1048l3244,1029,3258,1014,3279,1004,3309,1006,3332,1013,3347,1024,3356,1039,3352,1062,3341,1079,3323,1091,3301,1095,3276,1091,3256,1081,3243,1065,3239,1048xe" filled="f" stroked="t" strokeweight=".75pt" strokecolor="#000000">
                <v:path arrowok="t"/>
              </v:shape>
            </v:group>
            <v:group style="position:absolute;left:3602;top:1004;width:117;height:91" coordorigin="3602,1004" coordsize="117,91">
              <v:shape style="position:absolute;left:3602;top:1004;width:117;height:91" coordorigin="3602,1004" coordsize="117,91" path="m3602,1048l3607,1029,3621,1014,3642,1004,3672,1006,3695,1013,3710,1024,3719,1039,3715,1062,3704,1079,3686,1091,3664,1095,3639,1091,3619,1081,3606,1065,3602,1048xe" filled="f" stroked="t" strokeweight=".75pt" strokecolor="#000000">
                <v:path arrowok="t"/>
              </v:shape>
            </v:group>
            <v:group style="position:absolute;left:3172;top:1379;width:613;height:84" coordorigin="3172,1379" coordsize="613,84">
              <v:shape style="position:absolute;left:3172;top:1379;width:613;height:84" coordorigin="3172,1379" coordsize="613,84" path="m3172,1379l3234,1409,3295,1433,3357,1450,3418,1460,3479,1463,3510,1462,3571,1456,3633,1442,3694,1422,3755,1395,3786,1379e" filled="f" stroked="t" strokeweight=".75pt" strokecolor="#000000">
                <v:path arrowok="t"/>
              </v:shape>
            </v:group>
            <v:group style="position:absolute;left:2913;top:733;width:1133;height:900" coordorigin="2913,733" coordsize="1133,900">
              <v:shape style="position:absolute;left:2913;top:733;width:1133;height:900" coordorigin="2913,733" coordsize="1133,900" path="m2913,1183l2920,1110,2942,1041,2976,976,3022,917,3079,865,3145,820,3219,783,3300,756,3388,739,3479,733,3526,735,3616,746,3700,768,3778,800,3848,841,3910,890,3961,946,4001,1008,4030,1075,4044,1146,4046,1183,4044,1220,4030,1291,4001,1358,3961,1420,3910,1476,3848,1525,3778,1566,3700,1598,3616,1620,3526,1632,3479,1633,3433,1632,3343,1620,3259,1598,3181,1566,3111,1525,3049,1476,2998,1420,2958,1358,2929,1291,2915,1220,2913,1183xe" filled="f" stroked="t" strokeweight=".75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b/>
          <w:bCs/>
          <w:i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u w:val="thick" w:color="000000"/>
        </w:rPr>
        <w:t>e.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i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u w:val="thick" w:color="000000"/>
        </w:rPr>
        <w:t>g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i/>
          <w:u w:val="thick" w:color="0000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  <w:u w:val="thick" w:color="0000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0" w:footer="0" w:top="1220" w:bottom="280" w:left="1260" w:right="1320"/>
          <w:headerReference w:type="odd" r:id="rId388"/>
          <w:pgSz w:w="11920" w:h="16840"/>
        </w:sectPr>
      </w:pPr>
      <w:rPr/>
    </w:p>
    <w:p>
      <w:pPr>
        <w:spacing w:before="35" w:after="0" w:line="240" w:lineRule="auto"/>
        <w:ind w:left="108" w:right="-88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'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ub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pa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56" w:after="0" w:line="385" w:lineRule="exact"/>
        <w:ind w:left="108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he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K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wa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6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387" w:lineRule="exact"/>
        <w:ind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br w:type="column"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That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position w:val="1"/>
        </w:rPr>
        <w:t>'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  <w:position w:val="1"/>
        </w:rPr>
        <w:t>g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ood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-9"/>
          <w:w w:val="100"/>
          <w:b/>
          <w:bCs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260" w:right="1320"/>
          <w:cols w:num="2" w:equalWidth="0">
            <w:col w:w="4776" w:space="1686"/>
            <w:col w:w="287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260" w:right="1320"/>
        </w:sectPr>
      </w:pPr>
      <w:rPr/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/>
        <w:pict>
          <v:group style="position:absolute;margin-left:196pt;margin-top:44.471622pt;width:222.844105pt;height:132.788360pt;mso-position-horizontal-relative:page;mso-position-vertical-relative:page;z-index:-5567" coordorigin="3920,889" coordsize="4457,2656">
            <v:group style="position:absolute;left:3930;top:899;width:4437;height:2636" coordorigin="3930,899" coordsize="4437,2636">
              <v:shape style="position:absolute;left:3930;top:899;width:4437;height:2636" coordorigin="3930,899" coordsize="4437,2636" path="m6620,899l6458,901,6295,908,6132,920,5970,937,5810,959,5651,985,5496,1017,5344,1054,5197,1095,5055,1141,4919,1191,4790,1246,4669,1306,4558,1369,4460,1433,4374,1499,4302,1566,4242,1634,4194,1702,4159,1770,4137,1838,4127,1906,4130,1973,4145,2039,4172,2103,4212,2166,4264,2227,4328,2285,4404,2340,4493,2393,4593,2442,4706,2488,4831,2530,3930,3535,5525,2655,6303,2655,6396,2647,6520,2634,6642,2618,6763,2599,6883,2577,7000,2552,7115,2525,7227,2495,7337,2463,7442,2428,7544,2390,7642,2351,7736,2308,7825,2264,7936,2201,8034,2137,8120,2071,8192,2004,8252,1936,8300,1868,8335,1800,8357,1732,8367,1664,8364,1597,8349,1531,8322,1467,8282,1404,8230,1343,8166,1285,8090,1230,8001,1177,7901,1128,7788,1082,7663,1040,7529,1003,7389,972,7243,947,7092,927,6938,912,6780,903,6620,899e" filled="t" fillcolor="#92D050" stroked="f">
                <v:path arrowok="t"/>
                <v:fill/>
              </v:shape>
              <v:shape style="position:absolute;left:3930;top:899;width:4437;height:2636" coordorigin="3930,899" coordsize="4437,2636" path="m6303,2655l5525,2655,5648,2663,5771,2669,5896,2671,6021,2669,6146,2665,6271,2658,6303,2655e" filled="t" fillcolor="#92D050" stroked="f">
                <v:path arrowok="t"/>
                <v:fill/>
              </v:shape>
            </v:group>
            <v:group style="position:absolute;left:3930;top:899;width:4437;height:2636" coordorigin="3930,899" coordsize="4437,2636">
              <v:shape style="position:absolute;left:3930;top:899;width:4437;height:2636" coordorigin="3930,899" coordsize="4437,2636" path="m3930,3535l4831,2530,4706,2488,4593,2442,4493,2393,4404,2340,4328,2285,4264,2227,4212,2166,4172,2103,4145,2039,4130,1973,4127,1906,4137,1838,4159,1770,4194,1702,4242,1634,4302,1566,4374,1499,4460,1433,4558,1369,4669,1306,4790,1246,4919,1191,5055,1141,5197,1095,5344,1054,5496,1017,5651,985,5810,959,5970,937,6132,920,6295,908,6458,901,6620,899,6780,903,6938,912,7092,927,7243,947,7389,972,7529,1003,7663,1040,7788,1082,7901,1128,8001,1177,8090,1230,8166,1285,8230,1343,8282,1404,8322,1467,8349,1531,8364,1597,8367,1664,8357,1732,8335,1800,8300,1868,8252,1936,8192,2004,8120,2071,8034,2137,7936,2201,7825,2264,7736,2308,7642,2351,7544,2390,7442,2428,7337,2463,7227,2495,7115,2525,7000,2552,6883,2577,6763,2599,6642,2618,6520,2634,6396,2647,6271,2658,6146,2665,6021,2669,5896,2671,5771,2669,5648,2663,5525,2655,3930,3535xe" filled="f" stroked="t" strokeweight=".75pt" strokecolor="#000000">
                <v:path arrowok="t"/>
              </v:shape>
              <v:shape style="position:absolute;left:4752;top:1248;width:2990;height:1075" type="#_x0000_t75">
                <v:imagedata r:id="rId390" o:title=""/>
              </v:shape>
            </v:group>
            <w10:wrap type="none"/>
          </v:group>
        </w:pict>
      </w:r>
      <w:r>
        <w:rPr/>
        <w:pict>
          <v:group style="position:absolute;margin-left:347.625pt;margin-top:445.444977pt;width:201pt;height:120.5pt;mso-position-horizontal-relative:page;mso-position-vertical-relative:page;z-index:-5565" coordorigin="6953,8909" coordsize="4020,2410">
            <v:group style="position:absolute;left:6960;top:9771;width:4005;height:1540" coordorigin="6960,9771" coordsize="4005,1540">
              <v:shape style="position:absolute;left:6960;top:9771;width:4005;height:1540" coordorigin="6960,9771" coordsize="4005,1540" path="m9309,9771l9296,10350,7113,10351,7090,10353,7029,10379,6984,10425,6962,10487,6960,10510,6960,11159,6977,11223,7018,11274,7075,11305,7120,11311,10812,11311,10877,11294,10928,11254,10959,11196,10965,11151,10965,10503,10948,10438,10907,10388,10850,10357,10805,10350,10298,10350,9309,9771e" filled="t" fillcolor="#92D050" stroked="f">
                <v:path arrowok="t"/>
                <v:fill/>
              </v:shape>
            </v:group>
            <v:group style="position:absolute;left:6960;top:9771;width:4005;height:1540" coordorigin="6960,9771" coordsize="4005,1540">
              <v:shape style="position:absolute;left:6960;top:9771;width:4005;height:1540" coordorigin="6960,9771" coordsize="4005,1540" path="m6960,10510l6974,10445,7012,10392,7068,10359,9296,10350,9309,9771,10298,10350,10805,10350,10828,10352,10890,10375,10937,10420,10962,10480,10965,10510,10965,10751,10965,11151,10963,11174,10941,11236,10896,11283,10835,11309,10298,11311,9296,11311,7120,11311,7097,11310,7035,11287,6988,11242,6963,11182,6960,10751,6960,10510xe" filled="f" stroked="t" strokeweight=".75pt" strokecolor="#FF0000">
                <v:path arrowok="t"/>
              </v:shape>
              <v:shape style="position:absolute;left:7013;top:10478;width:3898;height:706" type="#_x0000_t75">
                <v:imagedata r:id="rId391" o:title=""/>
              </v:shape>
            </v:group>
            <v:group style="position:absolute;left:8070;top:8916;width:1305;height:810" coordorigin="8070,8916" coordsize="1305,810">
              <v:shape style="position:absolute;left:8070;top:8916;width:1305;height:810" coordorigin="8070,8916" coordsize="1305,810" path="m8723,8916l8617,8922,8516,8937,8423,8962,8337,8995,8261,9035,8196,9082,8143,9135,8103,9193,8079,9256,8070,9321,8072,9355,8089,9419,8121,9479,8168,9535,8227,9585,8298,9629,8379,9666,8469,9695,8566,9715,8669,9725,8723,9726,8776,9725,8879,9715,8976,9695,9066,9666,9147,9629,9218,9585,9277,9535,9324,9479,9356,9419,9373,9355,9375,9321,9373,9288,9356,9224,9324,9164,9277,9108,9218,9058,9147,9014,9066,8977,8976,8948,8879,8928,8776,8918,8723,8916e" filled="t" fillcolor="#FFFF00" stroked="f">
                <v:path arrowok="t"/>
                <v:fill/>
              </v:shape>
            </v:group>
            <v:group style="position:absolute;left:8445;top:9158;width:136;height:84" coordorigin="8445,9158" coordsize="136,84">
              <v:shape style="position:absolute;left:8445;top:9158;width:136;height:84" coordorigin="8445,9158" coordsize="136,84" path="m8513,9158l8451,9184,8445,9200,8451,9217,8465,9230,8487,9239,8513,9242,8540,9239,8562,9230,8576,9217,8581,9200,8576,9184,8561,9170,8540,9161,8513,9158e" filled="t" fillcolor="#CDCD00" stroked="f">
                <v:path arrowok="t"/>
                <v:fill/>
              </v:shape>
            </v:group>
            <v:group style="position:absolute;left:8864;top:9158;width:136;height:84" coordorigin="8864,9158" coordsize="136,84">
              <v:shape style="position:absolute;left:8864;top:9158;width:136;height:84" coordorigin="8864,9158" coordsize="136,84" path="m8932,9158l8869,9184,8864,9200,8869,9217,8884,9230,8905,9239,8932,9242,8958,9239,8980,9230,8994,9217,9000,9200,8994,9184,8980,9170,8958,9161,8932,9158e" filled="t" fillcolor="#CDCD00" stroked="f">
                <v:path arrowok="t"/>
                <v:fill/>
              </v:shape>
            </v:group>
            <v:group style="position:absolute;left:8445;top:9158;width:136;height:84" coordorigin="8445,9158" coordsize="136,84">
              <v:shape style="position:absolute;left:8445;top:9158;width:136;height:84" coordorigin="8445,9158" coordsize="136,84" path="m8445,9200l8451,9184,8465,9170,8487,9161,8513,9158,8540,9161,8561,9170,8576,9184,8581,9200,8576,9217,8562,9230,8540,9239,8513,9242,8487,9239,8465,9230,8451,9217,8445,9200xe" filled="f" stroked="t" strokeweight=".75pt" strokecolor="#000000">
                <v:path arrowok="t"/>
              </v:shape>
            </v:group>
            <v:group style="position:absolute;left:8864;top:9158;width:136;height:84" coordorigin="8864,9158" coordsize="136,84">
              <v:shape style="position:absolute;left:8864;top:9158;width:136;height:84" coordorigin="8864,9158" coordsize="136,84" path="m8864,9200l8869,9184,8883,9170,8905,9161,8932,9158,8958,9161,8980,9170,8994,9184,9000,9200,8994,9217,8980,9230,8958,9239,8932,9242,8905,9239,8884,9230,8869,9217,8864,9200xe" filled="f" stroked="t" strokeweight=".75pt" strokecolor="#000000">
                <v:path arrowok="t"/>
              </v:shape>
            </v:group>
            <v:group style="position:absolute;left:8369;top:9498;width:707;height:75" coordorigin="8369,9498" coordsize="707,75">
              <v:shape style="position:absolute;left:8369;top:9498;width:707;height:75" coordorigin="8369,9498" coordsize="707,75" path="m8369,9498l8440,9525,8510,9546,8581,9561,8652,9570,8722,9573,8758,9573,8828,9567,8899,9555,8970,9536,9040,9512,9075,9498e" filled="f" stroked="t" strokeweight=".75pt" strokecolor="#000000">
                <v:path arrowok="t"/>
              </v:shape>
            </v:group>
            <v:group style="position:absolute;left:8070;top:8916;width:1305;height:810" coordorigin="8070,8916" coordsize="1305,810">
              <v:shape style="position:absolute;left:8070;top:8916;width:1305;height:810" coordorigin="8070,8916" coordsize="1305,810" path="m8070,9321l8079,9256,8103,9193,8143,9135,8196,9082,8261,9035,8337,8995,8423,8962,8516,8937,8617,8922,8723,8916,8776,8918,8879,8928,8976,8948,9066,8977,9147,9014,9218,9058,9277,9108,9324,9164,9356,9224,9373,9288,9375,9321,9373,9355,9356,9419,9324,9479,9277,9535,9218,9585,9147,9629,9066,9666,8976,9695,8879,9715,8776,9725,8723,9726,8669,9725,8566,9715,8469,9695,8379,9666,8298,9629,8227,9585,8168,9535,8121,9479,8089,9419,8072,9355,8070,9321xe" filled="f" stroked="t" strokeweight=".75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55.825012pt;margin-top:601.174988pt;width:201.0pt;height:122.42pt;mso-position-horizontal-relative:page;mso-position-vertical-relative:page;z-index:-5563" coordorigin="7117,12023" coordsize="4020,2448">
            <v:group style="position:absolute;left:7124;top:12811;width:4005;height:1653" coordorigin="7124,12811" coordsize="4005,1653">
              <v:shape style="position:absolute;left:7124;top:12811;width:4005;height:1653" coordorigin="7124,12811" coordsize="4005,1653" path="m9220,12811l9460,13293,7301,13294,7278,13298,7217,13322,7168,13365,7136,13422,7124,13489,7124,13781,7125,14288,7143,14352,7180,14406,7232,14444,7296,14463,7319,14464,10461,14464,10952,14464,11017,14446,11070,14409,11109,14356,11128,14292,11129,14269,11129,13489,11119,13426,11088,13368,11040,13325,10979,13299,10934,13293,10461,13293,9220,12811e" filled="t" fillcolor="#00AFEF" stroked="f">
                <v:path arrowok="t"/>
                <v:fill/>
              </v:shape>
            </v:group>
            <v:group style="position:absolute;left:7124;top:12811;width:4005;height:1653" coordorigin="7124,12811" coordsize="4005,1653">
              <v:shape style="position:absolute;left:7124;top:12811;width:4005;height:1653" coordorigin="7124,12811" coordsize="4005,1653" path="m7124,13489l7136,13422,7168,13365,7217,13322,7278,13298,9460,13293,9220,12811,10461,13293,10934,13293,10957,13295,11021,13314,11073,13352,11110,13406,11128,13470,11129,13489,11129,13781,11129,14269,11128,14292,11109,14356,11070,14409,11017,14446,10952,14464,10461,14464,9460,14464,7319,14464,7296,14463,7232,14444,7180,14406,7143,14352,7125,14288,7124,13781,7124,13489xe" filled="f" stroked="t" strokeweight=".75pt" strokecolor="#FF0000">
                <v:path arrowok="t"/>
              </v:shape>
              <v:shape style="position:absolute;left:7190;top:13430;width:3874;height:898" type="#_x0000_t75">
                <v:imagedata r:id="rId392" o:title=""/>
              </v:shape>
            </v:group>
            <v:group style="position:absolute;left:7905;top:12031;width:1305;height:810" coordorigin="7905,12031" coordsize="1305,810">
              <v:shape style="position:absolute;left:7905;top:12031;width:1305;height:810" coordorigin="7905,12031" coordsize="1305,810" path="m8558,12031l8452,12036,8351,12052,8258,12076,8172,12109,8096,12150,8031,12197,7978,12250,7938,12308,7914,12370,7905,12436,7907,12469,7924,12533,7956,12594,8003,12649,8062,12700,8133,12743,8214,12780,8304,12809,8401,12829,8504,12840,8558,12841,8611,12840,8714,12829,8811,12809,8901,12780,8982,12743,9053,12700,9112,12649,9159,12594,9191,12533,9208,12469,9210,12436,9208,12403,9191,12339,9159,12278,9112,12223,9053,12172,8982,12129,8901,12092,8811,12063,8714,12043,8611,12032,8558,12031e" filled="t" fillcolor="#FFFF00" stroked="f">
                <v:path arrowok="t"/>
                <v:fill/>
              </v:shape>
            </v:group>
            <v:group style="position:absolute;left:8280;top:12273;width:136;height:81" coordorigin="8280,12273" coordsize="136,81">
              <v:shape style="position:absolute;left:8280;top:12273;width:136;height:81" coordorigin="8280,12273" coordsize="136,81" path="m8348,12273l8322,12276,8300,12285,8286,12299,8280,12315,8281,12318,8342,12353,8375,12354,8396,12345,8411,12331,8416,12315,8411,12298,8396,12285,8375,12276,8348,12273e" filled="t" fillcolor="#CDCD00" stroked="f">
                <v:path arrowok="t"/>
                <v:fill/>
              </v:shape>
            </v:group>
            <v:group style="position:absolute;left:8699;top:12273;width:136;height:81" coordorigin="8699,12273" coordsize="136,81">
              <v:shape style="position:absolute;left:8699;top:12273;width:136;height:81" coordorigin="8699,12273" coordsize="136,81" path="m8767,12273l8740,12276,8718,12285,8704,12299,8699,12315,8699,12318,8760,12353,8793,12354,8815,12345,8829,12331,8835,12315,8829,12298,8815,12285,8793,12276,8767,12273e" filled="t" fillcolor="#CDCD00" stroked="f">
                <v:path arrowok="t"/>
                <v:fill/>
              </v:shape>
            </v:group>
            <v:group style="position:absolute;left:8280;top:12273;width:136;height:81" coordorigin="8280,12273" coordsize="136,81">
              <v:shape style="position:absolute;left:8280;top:12273;width:136;height:81" coordorigin="8280,12273" coordsize="136,81" path="m8280,12315l8286,12299,8300,12285,8322,12276,8348,12273,8375,12276,8396,12285,8411,12298,8416,12315,8411,12331,8396,12345,8375,12354,8342,12353,8286,12330,8280,12315xe" filled="f" stroked="t" strokeweight=".75pt" strokecolor="#000000">
                <v:path arrowok="t"/>
              </v:shape>
            </v:group>
            <v:group style="position:absolute;left:8699;top:12273;width:136;height:81" coordorigin="8699,12273" coordsize="136,81">
              <v:shape style="position:absolute;left:8699;top:12273;width:136;height:81" coordorigin="8699,12273" coordsize="136,81" path="m8699,12315l8704,12299,8718,12285,8740,12276,8767,12273,8793,12276,8815,12285,8829,12298,8835,12315,8829,12331,8815,12345,8793,12354,8760,12353,8704,12330,8699,12315xe" filled="f" stroked="t" strokeweight=".75pt" strokecolor="#000000">
                <v:path arrowok="t"/>
              </v:shape>
            </v:group>
            <v:group style="position:absolute;left:8204;top:12613;width:707;height:75" coordorigin="8204,12613" coordsize="707,75">
              <v:shape style="position:absolute;left:8204;top:12613;width:707;height:75" coordorigin="8204,12613" coordsize="707,75" path="m8204,12613l8275,12640,8345,12661,8416,12676,8487,12685,8557,12688,8593,12687,8663,12681,8734,12669,8805,12651,8875,12627,8910,12613e" filled="f" stroked="t" strokeweight=".75pt" strokecolor="#000000">
                <v:path arrowok="t"/>
              </v:shape>
            </v:group>
            <v:group style="position:absolute;left:7905;top:12031;width:1305;height:810" coordorigin="7905,12031" coordsize="1305,810">
              <v:shape style="position:absolute;left:7905;top:12031;width:1305;height:810" coordorigin="7905,12031" coordsize="1305,810" path="m7905,12436l7914,12370,7938,12308,7978,12250,8031,12197,8096,12150,8172,12109,8258,12076,8351,12052,8452,12036,8558,12031,8611,12032,8714,12043,8811,12063,8901,12092,8982,12129,9053,12172,9112,12223,9159,12278,9191,12339,9208,12403,9210,12436,9208,12469,9191,12533,9159,12594,9112,12649,9053,12700,8982,12743,8901,12780,8811,12809,8714,12829,8611,12840,8558,12841,8504,12840,8401,12829,8304,12809,8214,12780,8133,12743,8062,12700,8003,12649,7956,12594,7924,12533,7907,12469,7905,12436xe" filled="f" stroked="t" strokeweight=".75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0pt;margin-top:23.624983pt;width:571.819pt;height:794.886pt;mso-position-horizontal-relative:page;mso-position-vertical-relative:page;z-index:-5562" coordorigin="0,472" coordsize="11436,15898">
            <v:group style="position:absolute;left:0;top:3604;width:1777;height:373" coordorigin="0,3604" coordsize="1777,373">
              <v:shape style="position:absolute;left:0;top:3604;width:1777;height:373" coordorigin="0,3604" coordsize="1777,373" path="m1657,3928l1648,3978,1777,3940,1766,3932,1677,3932,1657,3928e" filled="t" fillcolor="#000000" stroked="f">
                <v:path arrowok="t"/>
                <v:fill/>
              </v:shape>
              <v:shape style="position:absolute;left:0;top:3604;width:1777;height:373" coordorigin="0,3604" coordsize="1777,373" path="m1661,3909l1657,3928,1677,3932,1680,3912,1661,3909e" filled="t" fillcolor="#000000" stroked="f">
                <v:path arrowok="t"/>
                <v:fill/>
              </v:shape>
              <v:shape style="position:absolute;left:0;top:3604;width:1777;height:373" coordorigin="0,3604" coordsize="1777,373" path="m1670,3860l1661,3909,1680,3912,1677,3932,1766,3932,1670,3860e" filled="t" fillcolor="#000000" stroked="f">
                <v:path arrowok="t"/>
                <v:fill/>
              </v:shape>
              <v:shape style="position:absolute;left:0;top:3604;width:1777;height:373" coordorigin="0,3604" coordsize="1777,373" path="m0,3604l0,3625,1657,3928,1661,3909,0,3604e" filled="t" fillcolor="#000000" stroked="f">
                <v:path arrowok="t"/>
                <v:fill/>
              </v:shape>
            </v:group>
            <v:group style="position:absolute;left:0;top:3612;width:1702;height:1033" coordorigin="0,3612" coordsize="1702,1033">
              <v:shape style="position:absolute;left:0;top:3612;width:1702;height:1033" coordorigin="0,3612" coordsize="1702,1033" path="m1594,4592l1568,4635,1702,4645,1675,4602,1611,4602,1594,4592e" filled="t" fillcolor="#000000" stroked="f">
                <v:path arrowok="t"/>
                <v:fill/>
              </v:shape>
              <v:shape style="position:absolute;left:0;top:3612;width:1702;height:1033" coordorigin="0,3612" coordsize="1702,1033" path="m1604,4575l1594,4592,1611,4602,1621,4585,1604,4575e" filled="t" fillcolor="#000000" stroked="f">
                <v:path arrowok="t"/>
                <v:fill/>
              </v:shape>
              <v:shape style="position:absolute;left:0;top:3612;width:1702;height:1033" coordorigin="0,3612" coordsize="1702,1033" path="m1630,4532l1604,4575,1621,4585,1611,4602,1675,4602,1630,4532e" filled="t" fillcolor="#000000" stroked="f">
                <v:path arrowok="t"/>
                <v:fill/>
              </v:shape>
              <v:shape style="position:absolute;left:0;top:3612;width:1702;height:1033" coordorigin="0,3612" coordsize="1702,1033" path="m0,3612l0,3636,1594,4592,1604,4575,0,3612e" filled="t" fillcolor="#000000" stroked="f">
                <v:path arrowok="t"/>
                <v:fill/>
              </v:shape>
            </v:group>
            <v:group style="position:absolute;left:0;top:3619;width:1702;height:1701" coordorigin="0,3619" coordsize="1702,1701">
              <v:shape style="position:absolute;left:0;top:3619;width:1702;height:1701" coordorigin="0,3619" coordsize="1702,1701" path="m1610,5243l1575,5278,1702,5320,1681,5257,1624,5257,1610,5243e" filled="t" fillcolor="#000000" stroked="f">
                <v:path arrowok="t"/>
                <v:fill/>
              </v:shape>
              <v:shape style="position:absolute;left:0;top:3619;width:1702;height:1701" coordorigin="0,3619" coordsize="1702,1701" path="m1624,5229l1610,5243,1624,5257,1638,5243,1624,5229e" filled="t" fillcolor="#000000" stroked="f">
                <v:path arrowok="t"/>
                <v:fill/>
              </v:shape>
              <v:shape style="position:absolute;left:0;top:3619;width:1702;height:1701" coordorigin="0,3619" coordsize="1702,1701" path="m1659,5193l1624,5229,1638,5243,1624,5257,1681,5257,1659,5193e" filled="t" fillcolor="#000000" stroked="f">
                <v:path arrowok="t"/>
                <v:fill/>
              </v:shape>
              <v:shape style="position:absolute;left:0;top:3619;width:1702;height:1701" coordorigin="0,3619" coordsize="1702,1701" path="m0,3619l0,3647,1610,5243,1624,5229,0,3619e" filled="t" fillcolor="#000000" stroked="f">
                <v:path arrowok="t"/>
                <v:fill/>
              </v:shape>
            </v:group>
            <v:group style="position:absolute;left:0;top:3626;width:1702;height:2504" coordorigin="0,3626" coordsize="1702,2504">
              <v:shape style="position:absolute;left:0;top:3626;width:1702;height:2504" coordorigin="0,3626" coordsize="1702,2504" path="m1626,6037l1585,6065,1702,6130,1691,6053,1637,6053,1626,6037e" filled="t" fillcolor="#000000" stroked="f">
                <v:path arrowok="t"/>
                <v:fill/>
              </v:shape>
              <v:shape style="position:absolute;left:0;top:3626;width:1702;height:2504" coordorigin="0,3626" coordsize="1702,2504" path="m1643,6026l1626,6037,1637,6053,1654,6042,1643,6026e" filled="t" fillcolor="#000000" stroked="f">
                <v:path arrowok="t"/>
                <v:fill/>
              </v:shape>
              <v:shape style="position:absolute;left:0;top:3626;width:1702;height:2504" coordorigin="0,3626" coordsize="1702,2504" path="m1684,5997l1643,6026,1654,6042,1637,6053,1691,6053,1684,5997e" filled="t" fillcolor="#000000" stroked="f">
                <v:path arrowok="t"/>
                <v:fill/>
              </v:shape>
              <v:shape style="position:absolute;left:0;top:3626;width:1702;height:2504" coordorigin="0,3626" coordsize="1702,2504" path="m0,3626l0,3662,1626,6037,1643,6026,0,3626e" filled="t" fillcolor="#000000" stroked="f">
                <v:path arrowok="t"/>
                <v:fill/>
              </v:shape>
            </v:group>
            <v:group style="position:absolute;left:0;top:3633;width:1702;height:3292" coordorigin="0,3633" coordsize="1702,3292">
              <v:shape style="position:absolute;left:0;top:3633;width:1702;height:3292" coordorigin="0,3633" coordsize="1702,3292" path="m1638,6823l1593,6847,1702,6925,1701,6841,1647,6841,1638,6823e" filled="t" fillcolor="#000000" stroked="f">
                <v:path arrowok="t"/>
                <v:fill/>
              </v:shape>
              <v:shape style="position:absolute;left:0;top:3633;width:1702;height:3292" coordorigin="0,3633" coordsize="1702,3292" path="m1655,6814l1638,6823,1647,6841,1665,6832,1655,6814e" filled="t" fillcolor="#000000" stroked="f">
                <v:path arrowok="t"/>
                <v:fill/>
              </v:shape>
              <v:shape style="position:absolute;left:0;top:3633;width:1702;height:3292" coordorigin="0,3633" coordsize="1702,3292" path="m1700,6791l1655,6814,1665,6832,1647,6841,1701,6841,1700,6791e" filled="t" fillcolor="#000000" stroked="f">
                <v:path arrowok="t"/>
                <v:fill/>
              </v:shape>
              <v:shape style="position:absolute;left:0;top:3633;width:1702;height:3292" coordorigin="0,3633" coordsize="1702,3292" path="m0,3633l0,3676,1638,6823,1655,6814,0,3633e" filled="t" fillcolor="#000000" stroked="f">
                <v:path arrowok="t"/>
                <v:fill/>
              </v:shape>
            </v:group>
            <v:group style="position:absolute;left:0;top:3638;width:1709;height:3947" coordorigin="0,3638" coordsize="1709,3947">
              <v:shape style="position:absolute;left:0;top:3638;width:1709;height:3947" coordorigin="0,3638" coordsize="1709,3947" path="m1645,7479l1599,7499,1702,7585,1707,7498,1653,7498,1645,7479e" filled="t" fillcolor="#000000" stroked="f">
                <v:path arrowok="t"/>
                <v:fill/>
              </v:shape>
              <v:shape style="position:absolute;left:0;top:3638;width:1709;height:3947" coordorigin="0,3638" coordsize="1709,3947" path="m1663,7471l1645,7479,1653,7498,1671,7490,1663,7471e" filled="t" fillcolor="#000000" stroked="f">
                <v:path arrowok="t"/>
                <v:fill/>
              </v:shape>
              <v:shape style="position:absolute;left:0;top:3638;width:1709;height:3947" coordorigin="0,3638" coordsize="1709,3947" path="m1709,7451l1663,7471,1671,7490,1653,7498,1707,7498,1709,7451e" filled="t" fillcolor="#000000" stroked="f">
                <v:path arrowok="t"/>
                <v:fill/>
              </v:shape>
              <v:shape style="position:absolute;left:0;top:3638;width:1709;height:3947" coordorigin="0,3638" coordsize="1709,3947" path="m0,3638l0,3688,1645,7479,1663,7471,0,3638e" filled="t" fillcolor="#000000" stroked="f">
                <v:path arrowok="t"/>
                <v:fill/>
              </v:shape>
            </v:group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28"/>
          <w:szCs w:val="28"/>
        </w:rPr>
      </w:r>
    </w:p>
    <w:p>
      <w:pPr>
        <w:spacing w:before="0" w:after="0" w:line="240" w:lineRule="auto"/>
        <w:ind w:left="262" w:right="-88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65.625pt;margin-top:-70.640625pt;width:66pt;height:41.25pt;mso-position-horizontal-relative:page;mso-position-vertical-relative:paragraph;z-index:-5560" coordorigin="1313,-1413" coordsize="1320,825">
            <v:group style="position:absolute;left:1320;top:-1405;width:1305;height:810" coordorigin="1320,-1405" coordsize="1305,810">
              <v:shape style="position:absolute;left:1320;top:-1405;width:1305;height:810" coordorigin="1320,-1405" coordsize="1305,810" path="m1973,-1405l1867,-1400,1766,-1385,1673,-1360,1587,-1327,1511,-1287,1446,-1239,1393,-1186,1353,-1128,1329,-1066,1320,-1000,1322,-967,1339,-903,1371,-843,1418,-787,1477,-737,1548,-693,1629,-656,1719,-627,1816,-607,1919,-597,1973,-595,2026,-597,2129,-607,2226,-627,2316,-656,2397,-693,2468,-737,2527,-787,2574,-843,2606,-903,2623,-967,2625,-1000,2623,-1034,2606,-1098,2574,-1158,2527,-1214,2468,-1264,2397,-1308,2316,-1345,2226,-1373,2129,-1394,2026,-1404,1973,-1405e" filled="t" fillcolor="#FFFF00" stroked="f">
                <v:path arrowok="t"/>
                <v:fill/>
              </v:shape>
            </v:group>
            <v:group style="position:absolute;left:1695;top:-1160;width:136;height:81" coordorigin="1695,-1160" coordsize="136,81">
              <v:shape style="position:absolute;left:1695;top:-1160;width:136;height:81" coordorigin="1695,-1160" coordsize="136,81" path="m1737,-1160l1715,-1151,1701,-1138,1695,-1122,1696,-1120,1702,-1104,1717,-1091,1739,-1082,1766,-1079,1792,-1083,1812,-1093,1826,-1107,1831,-1125,1826,-1137,1815,-1147,1796,-1155,1770,-1160,1737,-1160e" filled="t" fillcolor="#CDCD00" stroked="f">
                <v:path arrowok="t"/>
                <v:fill/>
              </v:shape>
            </v:group>
            <v:group style="position:absolute;left:2114;top:-1160;width:136;height:81" coordorigin="2114,-1160" coordsize="136,81">
              <v:shape style="position:absolute;left:2114;top:-1160;width:136;height:81" coordorigin="2114,-1160" coordsize="136,81" path="m2155,-1160l2134,-1151,2119,-1138,2114,-1122,2114,-1120,2120,-1104,2135,-1091,2157,-1082,2184,-1079,2210,-1083,2230,-1093,2244,-1107,2249,-1125,2244,-1137,2233,-1147,2214,-1155,2188,-1160,2155,-1160e" filled="t" fillcolor="#CDCD00" stroked="f">
                <v:path arrowok="t"/>
                <v:fill/>
              </v:shape>
            </v:group>
            <v:group style="position:absolute;left:1695;top:-1160;width:136;height:81" coordorigin="1695,-1160" coordsize="136,81">
              <v:shape style="position:absolute;left:1695;top:-1160;width:136;height:81" coordorigin="1695,-1160" coordsize="136,81" path="m1695,-1122l1701,-1138,1715,-1151,1737,-1160,1770,-1160,1796,-1155,1815,-1147,1826,-1137,1831,-1125,1826,-1107,1812,-1093,1792,-1083,1766,-1079,1739,-1082,1717,-1091,1702,-1104,1696,-1120,1695,-1122xe" filled="f" stroked="t" strokeweight=".75pt" strokecolor="#000000">
                <v:path arrowok="t"/>
              </v:shape>
            </v:group>
            <v:group style="position:absolute;left:2114;top:-1160;width:136;height:81" coordorigin="2114,-1160" coordsize="136,81">
              <v:shape style="position:absolute;left:2114;top:-1160;width:136;height:81" coordorigin="2114,-1160" coordsize="136,81" path="m2114,-1122l2119,-1138,2134,-1151,2155,-1160,2188,-1160,2214,-1155,2233,-1147,2244,-1137,2249,-1125,2244,-1107,2230,-1093,2210,-1083,2184,-1079,2157,-1082,2135,-1091,2120,-1104,2114,-1120,2114,-1122xe" filled="f" stroked="t" strokeweight=".75pt" strokecolor="#000000">
                <v:path arrowok="t"/>
              </v:shape>
            </v:group>
            <v:group style="position:absolute;left:1619;top:-824;width:707;height:75" coordorigin="1619,-824" coordsize="707,75">
              <v:shape style="position:absolute;left:1619;top:-824;width:707;height:75" coordorigin="1619,-824" coordsize="707,75" path="m1619,-824l1690,-797,1760,-775,1831,-760,1902,-751,1972,-748,2008,-749,2078,-755,2149,-767,2220,-785,2290,-809,2325,-824e" filled="f" stroked="t" strokeweight=".75pt" strokecolor="#000000">
                <v:path arrowok="t"/>
              </v:shape>
            </v:group>
            <v:group style="position:absolute;left:1320;top:-1405;width:1305;height:810" coordorigin="1320,-1405" coordsize="1305,810">
              <v:shape style="position:absolute;left:1320;top:-1405;width:1305;height:810" coordorigin="1320,-1405" coordsize="1305,810" path="m1320,-1000l1329,-1066,1353,-1128,1393,-1186,1446,-1239,1511,-1287,1587,-1327,1673,-1360,1766,-1385,1867,-1400,1973,-1405,2026,-1404,2129,-1394,2226,-1373,2316,-1345,2397,-1308,2468,-1264,2527,-1214,2574,-1158,2606,-1098,2623,-1034,2625,-1000,2623,-967,2606,-903,2574,-843,2527,-787,2468,-737,2397,-693,2316,-656,2226,-627,2129,-607,2026,-597,1973,-595,1919,-597,1816,-607,1719,-627,1629,-656,1548,-693,1477,-737,1418,-787,1371,-843,1339,-903,1322,-967,1320,-1000xe" filled="f" stroked="t" strokeweight=".75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row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be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ho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da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387" w:lineRule="exact"/>
        <w:ind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br w:type="column"/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hy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on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'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go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position w:val="0"/>
        </w:rPr>
      </w:r>
    </w:p>
    <w:p>
      <w:pPr>
        <w:spacing w:before="60" w:after="0" w:line="240" w:lineRule="auto"/>
        <w:ind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65.625pt;margin-top:-29.140627pt;width:261.75pt;height:69.6pt;mso-position-horizontal-relative:page;mso-position-vertical-relative:paragraph;z-index:-5564" coordorigin="1313,-583" coordsize="5235,1392">
            <v:group style="position:absolute;left:1320;top:-575;width:5220;height:1377" coordorigin="1320,-575" coordsize="5220,1377">
              <v:shape style="position:absolute;left:1320;top:-575;width:5220;height:1377" coordorigin="1320,-575" coordsize="5220,1377" path="m2049,-575l2190,-218,1490,-218,1467,-217,1404,-195,1355,-152,1326,-93,1320,632,1322,655,1343,718,1386,766,1445,796,1490,802,6370,802,6436,788,6490,752,6527,698,6540,632,6540,-49,6538,-72,6517,-134,6474,-183,6415,-212,6370,-218,3495,-218,2049,-575e" filled="t" fillcolor="#00AFEF" stroked="f">
                <v:path arrowok="t"/>
                <v:fill/>
              </v:shape>
            </v:group>
            <v:group style="position:absolute;left:1320;top:-575;width:5220;height:1377" coordorigin="1320,-575" coordsize="5220,1377">
              <v:shape style="position:absolute;left:1320;top:-575;width:5220;height:1377" coordorigin="1320,-575" coordsize="5220,1377" path="m1320,-48l1333,-114,1370,-168,1424,-205,1490,-218,2190,-218,2049,-575,3495,-218,6370,-218,6393,-217,6456,-195,6504,-152,6534,-94,6540,-48,6540,207,6540,632,6538,655,6517,717,6474,766,6416,796,3495,802,2190,802,1490,802,1467,800,1404,779,1356,736,1326,677,1320,207,1320,-48xe" filled="f" stroked="t" strokeweight=".75pt" strokecolor="#FF0000">
                <v:path arrowok="t"/>
              </v:shape>
              <v:shape style="position:absolute;left:1378;top:-90;width:5107;height:763" type="#_x0000_t75">
                <v:imagedata r:id="rId393" o:title="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park?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1360" w:bottom="280" w:left="1260" w:right="1320"/>
          <w:cols w:num="2" w:equalWidth="0">
            <w:col w:w="3988" w:space="2094"/>
            <w:col w:w="3258"/>
          </w:cols>
        </w:sectPr>
      </w:pPr>
      <w:rPr/>
    </w:p>
    <w:p>
      <w:pPr>
        <w:spacing w:before="39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34.293999pt;margin-top:126.11998pt;width:49.406pt;height:91.44pt;mso-position-horizontal-relative:page;mso-position-vertical-relative:page;z-index:-5559" coordorigin="686,2522" coordsize="988,1829">
            <v:group style="position:absolute;left:699;top:2532;width:965;height:519" coordorigin="699,2532" coordsize="965,519">
              <v:shape style="position:absolute;left:699;top:2532;width:965;height:519" coordorigin="699,2532" coordsize="965,519" path="m1553,3004l1530,3048,1664,3051,1637,3013,1571,3013,1553,3004e" filled="t" fillcolor="#000000" stroked="f">
                <v:path arrowok="t"/>
                <v:fill/>
              </v:shape>
              <v:shape style="position:absolute;left:699;top:2532;width:965;height:519" coordorigin="699,2532" coordsize="965,519" path="m1563,2986l1553,3004,1571,3013,1580,2995,1563,2986e" filled="t" fillcolor="#000000" stroked="f">
                <v:path arrowok="t"/>
                <v:fill/>
              </v:shape>
              <v:shape style="position:absolute;left:699;top:2532;width:965;height:519" coordorigin="699,2532" coordsize="965,519" path="m1586,2942l1563,2986,1580,2995,1571,3013,1637,3013,1586,2942e" filled="t" fillcolor="#000000" stroked="f">
                <v:path arrowok="t"/>
                <v:fill/>
              </v:shape>
              <v:shape style="position:absolute;left:699;top:2532;width:965;height:519" coordorigin="699,2532" coordsize="965,519" path="m709,2532l699,2550,1553,3004,1563,2986,709,2532e" filled="t" fillcolor="#000000" stroked="f">
                <v:path arrowok="t"/>
                <v:fill/>
              </v:shape>
            </v:group>
            <v:group style="position:absolute;left:696;top:2535;width:893;height:1191" coordorigin="696,2535" coordsize="893,1191">
              <v:shape style="position:absolute;left:696;top:2535;width:893;height:1191" coordorigin="696,2535" coordsize="893,1191" path="m1509,3636l1469,3666,1589,3726,1576,3652,1521,3652,1509,3636e" filled="t" fillcolor="#000000" stroked="f">
                <v:path arrowok="t"/>
                <v:fill/>
              </v:shape>
              <v:shape style="position:absolute;left:696;top:2535;width:893;height:1191" coordorigin="696,2535" coordsize="893,1191" path="m1525,3624l1509,3636,1521,3652,1537,3640,1525,3624e" filled="t" fillcolor="#000000" stroked="f">
                <v:path arrowok="t"/>
                <v:fill/>
              </v:shape>
              <v:shape style="position:absolute;left:696;top:2535;width:893;height:1191" coordorigin="696,2535" coordsize="893,1191" path="m1565,3594l1525,3624,1537,3640,1521,3652,1576,3652,1565,3594e" filled="t" fillcolor="#000000" stroked="f">
                <v:path arrowok="t"/>
                <v:fill/>
              </v:shape>
              <v:shape style="position:absolute;left:696;top:2535;width:893;height:1191" coordorigin="696,2535" coordsize="893,1191" path="m712,2535l696,2547,1509,3636,1525,3624,712,2535e" filled="t" fillcolor="#000000" stroked="f">
                <v:path arrowok="t"/>
                <v:fill/>
              </v:shape>
            </v:group>
            <v:group style="position:absolute;left:696;top:2537;width:825;height:1804" coordorigin="696,2537" coordsize="825,1804">
              <v:shape style="position:absolute;left:696;top:2537;width:825;height:1804" coordorigin="696,2537" coordsize="825,1804" path="m1457,4236l1411,4256,1515,4341,1519,4254,1465,4254,1457,4236e" filled="t" fillcolor="#000000" stroked="f">
                <v:path arrowok="t"/>
                <v:fill/>
              </v:shape>
              <v:shape style="position:absolute;left:696;top:2537;width:825;height:1804" coordorigin="696,2537" coordsize="825,1804" path="m1475,4228l1457,4236,1465,4254,1483,4246,1475,4228e" filled="t" fillcolor="#000000" stroked="f">
                <v:path arrowok="t"/>
                <v:fill/>
              </v:shape>
              <v:shape style="position:absolute;left:696;top:2537;width:825;height:1804" coordorigin="696,2537" coordsize="825,1804" path="m1520,4207l1475,4228,1483,4246,1465,4254,1519,4254,1520,4207e" filled="t" fillcolor="#000000" stroked="f">
                <v:path arrowok="t"/>
                <v:fill/>
              </v:shape>
              <v:shape style="position:absolute;left:696;top:2537;width:825;height:1804" coordorigin="696,2537" coordsize="825,1804" path="m714,2537l696,2545,1457,4236,1475,4228,714,2537e" filled="t" fillcolor="#0000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3.5pt;margin-top:23.499983pt;width:548.444pt;height:795.136pt;mso-position-horizontal-relative:page;mso-position-vertical-relative:page;z-index:-5558" coordorigin="470,470" coordsize="10969,159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color w:val="FF00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)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hat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you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wou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he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f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ow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ng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ua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on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u w:val="thick" w:color="FF0000"/>
        </w:rPr>
        <w:t>: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</w:rPr>
        <w:t>1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</w:rPr>
        <w:t>f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b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.</w:t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401" w:lineRule="auto"/>
        <w:ind w:left="821" w:right="411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ut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?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,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72" w:lineRule="auto"/>
        <w:ind w:left="821" w:right="1459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B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m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p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te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m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ss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p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ts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f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-9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m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4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99"/>
          <w:b/>
          <w:bCs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: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spacing w:val="3"/>
          <w:w w:val="100"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-6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in</w:t>
      </w:r>
      <w:r>
        <w:rPr>
          <w:rFonts w:ascii="Calibri" w:hAnsi="Calibri" w:cs="Calibri" w:eastAsia="Calibri"/>
          <w:sz w:val="36"/>
          <w:szCs w:val="36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many</w:t>
      </w:r>
      <w:r>
        <w:rPr>
          <w:rFonts w:ascii="Calibri" w:hAnsi="Calibri" w:cs="Calibri" w:eastAsia="Calibri"/>
          <w:sz w:val="36"/>
          <w:szCs w:val="36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c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u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3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s</w:t>
      </w:r>
      <w:r>
        <w:rPr>
          <w:rFonts w:ascii="Calibri" w:hAnsi="Calibri" w:cs="Calibri" w:eastAsia="Calibri"/>
          <w:sz w:val="36"/>
          <w:szCs w:val="36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k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t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y</w:t>
      </w:r>
      <w:r>
        <w:rPr>
          <w:rFonts w:ascii="Calibri" w:hAnsi="Calibri" w:cs="Calibri" w:eastAsia="Calibri"/>
          <w:sz w:val="36"/>
          <w:szCs w:val="36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2"/>
          <w:w w:val="100"/>
        </w:rPr>
        <w:t>w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at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-9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.</w:t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21" w:right="-20"/>
        <w:jc w:val="left"/>
        <w:tabs>
          <w:tab w:pos="6720" w:val="left"/>
        </w:tabs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</w:rPr>
        <w:t>B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: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Why</w:t>
      </w:r>
      <w:r>
        <w:rPr>
          <w:rFonts w:ascii="Calibri" w:hAnsi="Calibri" w:cs="Calibri" w:eastAsia="Calibri"/>
          <w:sz w:val="36"/>
          <w:szCs w:val="36"/>
          <w:spacing w:val="-7"/>
          <w:w w:val="100"/>
        </w:rPr>
        <w:t> 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6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1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t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y</w:t>
      </w:r>
      <w:r>
        <w:rPr>
          <w:rFonts w:ascii="Calibri" w:hAnsi="Calibri" w:cs="Calibri" w:eastAsia="Calibri"/>
          <w:sz w:val="36"/>
          <w:szCs w:val="36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u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s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fe</w:t>
      </w:r>
      <w:r>
        <w:rPr>
          <w:rFonts w:ascii="Calibri" w:hAnsi="Calibri" w:cs="Calibri" w:eastAsia="Calibri"/>
          <w:sz w:val="36"/>
          <w:szCs w:val="36"/>
          <w:spacing w:val="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s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spacing w:val="3"/>
          <w:w w:val="100"/>
        </w:rPr>
        <w:t>r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aw</w:t>
      </w:r>
      <w:r>
        <w:rPr>
          <w:rFonts w:ascii="Calibri" w:hAnsi="Calibri" w:cs="Calibri" w:eastAsia="Calibri"/>
          <w:sz w:val="36"/>
          <w:szCs w:val="36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?</w:t>
        <w:tab/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(</w:t>
      </w:r>
      <w:r>
        <w:rPr>
          <w:rFonts w:ascii="Calibri" w:hAnsi="Calibri" w:cs="Calibri" w:eastAsia="Calibri"/>
          <w:sz w:val="36"/>
          <w:szCs w:val="36"/>
          <w:spacing w:val="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</w:rPr>
        <w:t>–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</w:rPr>
        <w:t>’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)</w:t>
      </w:r>
    </w:p>
    <w:p>
      <w:pPr>
        <w:spacing w:before="2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b/>
          <w:bCs/>
        </w:rPr>
      </w:r>
      <w:r>
        <w:rPr>
          <w:rFonts w:ascii="Calibri" w:hAnsi="Calibri" w:cs="Calibri" w:eastAsia="Calibri"/>
          <w:sz w:val="36"/>
          <w:szCs w:val="36"/>
          <w:color w:val="FF00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79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M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at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8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tte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“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”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wi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th</w:t>
      </w:r>
      <w:r>
        <w:rPr>
          <w:rFonts w:ascii="Calibri" w:hAnsi="Calibri" w:cs="Calibri" w:eastAsia="Calibri"/>
          <w:sz w:val="36"/>
          <w:szCs w:val="36"/>
          <w:color w:val="FF0000"/>
          <w:spacing w:val="8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su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ta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b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sp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se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 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6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6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“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  <w:t>B”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7"/>
          <w:w w:val="100"/>
          <w:b/>
          <w:bCs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7"/>
          <w:w w:val="100"/>
          <w:b/>
          <w:bCs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261" w:right="-20"/>
        <w:jc w:val="left"/>
        <w:tabs>
          <w:tab w:pos="6580" w:val="left"/>
        </w:tabs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78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77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78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0" w:right="-20"/>
        <w:jc w:val="left"/>
        <w:tabs>
          <w:tab w:pos="5140" w:val="left"/>
          <w:tab w:pos="56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  <w:b/>
          <w:bCs/>
        </w:rPr>
        <w:t>1.</w:t>
      </w:r>
      <w:r>
        <w:rPr>
          <w:rFonts w:ascii="Calibri" w:hAnsi="Calibri" w:cs="Calibri" w:eastAsia="Calibri"/>
          <w:sz w:val="36"/>
          <w:szCs w:val="36"/>
          <w:spacing w:val="-3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kes</w:t>
      </w:r>
      <w:r>
        <w:rPr>
          <w:rFonts w:ascii="Calibri" w:hAnsi="Calibri" w:cs="Calibri" w:eastAsia="Calibri"/>
          <w:sz w:val="32"/>
          <w:szCs w:val="32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c</w:t>
      </w:r>
      <w:r>
        <w:rPr>
          <w:rFonts w:ascii="Calibri" w:hAnsi="Calibri" w:cs="Calibri" w:eastAsia="Calibri"/>
          <w:sz w:val="32"/>
          <w:szCs w:val="32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(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You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can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uy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al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ht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363" w:lineRule="auto"/>
        <w:ind w:left="5142" w:right="540" w:firstLine="-5032"/>
        <w:jc w:val="left"/>
        <w:tabs>
          <w:tab w:pos="5140" w:val="left"/>
          <w:tab w:pos="56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2.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want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spacing w:val="-5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n</w:t>
      </w:r>
      <w:r>
        <w:rPr>
          <w:rFonts w:ascii="Calibri" w:hAnsi="Calibri" w:cs="Calibri" w:eastAsia="Calibri"/>
          <w:sz w:val="32"/>
          <w:szCs w:val="32"/>
          <w:spacing w:val="-3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spacing w:val="-4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spacing w:val="4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.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(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</w:rPr>
        <w:t>’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buy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co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ou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They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4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hou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380" w:bottom="280" w:left="980" w:right="900"/>
          <w:headerReference w:type="even" r:id="rId394"/>
          <w:pgSz w:w="11920" w:h="16840"/>
        </w:sectPr>
      </w:pPr>
      <w:rPr/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44.450001pt;margin-top:209.61998pt;width:514.0500pt;height:445.45pt;mso-position-horizontal-relative:page;mso-position-vertical-relative:page;z-index:-5557" coordorigin="889,4192" coordsize="10281,8909">
            <v:group style="position:absolute;left:949;top:4252;width:9774;height:8789" coordorigin="949,4252" coordsize="9774,8789">
              <v:shape style="position:absolute;left:949;top:4252;width:9774;height:8789" coordorigin="949,4252" coordsize="9774,8789" path="m6403,11927l5656,11927,6029,13041,6403,11927e" filled="t" fillcolor="#FFFF00" stroked="f">
                <v:path arrowok="t"/>
                <v:fill/>
              </v:shape>
              <v:shape style="position:absolute;left:949;top:4252;width:9774;height:8789" coordorigin="949,4252" coordsize="9774,8789" path="m7136,11801l4923,11801,5038,12957,5656,11927,7123,11927,7136,11801e" filled="t" fillcolor="#FFFF00" stroked="f">
                <v:path arrowok="t"/>
                <v:fill/>
              </v:shape>
              <v:shape style="position:absolute;left:949;top:4252;width:9774;height:8789" coordorigin="949,4252" coordsize="9774,8789" path="m7123,11927l6403,11927,7021,12957,7123,11927e" filled="t" fillcolor="#FFFF00" stroked="f">
                <v:path arrowok="t"/>
                <v:fill/>
              </v:shape>
              <v:shape style="position:absolute;left:949;top:4252;width:9774;height:8789" coordorigin="949,4252" coordsize="9774,8789" path="m7826,11554l4233,11554,4085,12707,4923,11801,7858,11801,7826,11554e" filled="t" fillcolor="#FFFF00" stroked="f">
                <v:path arrowok="t"/>
                <v:fill/>
              </v:shape>
              <v:shape style="position:absolute;left:949;top:4252;width:9774;height:8789" coordorigin="949,4252" coordsize="9774,8789" path="m7858,11801l7136,11801,7974,12707,7858,11801e" filled="t" fillcolor="#FFFF00" stroked="f">
                <v:path arrowok="t"/>
                <v:fill/>
              </v:shape>
              <v:shape style="position:absolute;left:949;top:4252;width:9774;height:8789" coordorigin="949,4252" coordsize="9774,8789" path="m8447,11195l3612,11195,3207,12301,4233,11554,8578,11554,8447,11195e" filled="t" fillcolor="#FFFF00" stroked="f">
                <v:path arrowok="t"/>
                <v:fill/>
              </v:shape>
              <v:shape style="position:absolute;left:949;top:4252;width:9774;height:8789" coordorigin="949,4252" coordsize="9774,8789" path="m8578,11554l7826,11554,8852,12301,8578,11554e" filled="t" fillcolor="#FFFF00" stroked="f">
                <v:path arrowok="t"/>
                <v:fill/>
              </v:shape>
              <v:shape style="position:absolute;left:949;top:4252;width:9774;height:8789" coordorigin="949,4252" coordsize="9774,8789" path="m8975,10738l3084,10738,2437,11754,3612,11195,9266,11195,8975,10738e" filled="t" fillcolor="#FFFF00" stroked="f">
                <v:path arrowok="t"/>
                <v:fill/>
              </v:shape>
              <v:shape style="position:absolute;left:949;top:4252;width:9774;height:8789" coordorigin="949,4252" coordsize="9774,8789" path="m9266,11195l8447,11195,9622,11754,9266,11195e" filled="t" fillcolor="#FFFF00" stroked="f">
                <v:path arrowok="t"/>
                <v:fill/>
              </v:shape>
              <v:shape style="position:absolute;left:949;top:4252;width:9774;height:8789" coordorigin="949,4252" coordsize="9774,8789" path="m9390,10200l2669,10200,1805,11088,3084,10738,9913,10738,9390,10200e" filled="t" fillcolor="#FFFF00" stroked="f">
                <v:path arrowok="t"/>
                <v:fill/>
              </v:shape>
              <v:shape style="position:absolute;left:949;top:4252;width:9774;height:8789" coordorigin="949,4252" coordsize="9774,8789" path="m9913,10738l8975,10738,10254,11088,9913,10738e" filled="t" fillcolor="#FFFF00" stroked="f">
                <v:path arrowok="t"/>
                <v:fill/>
              </v:shape>
              <v:shape style="position:absolute;left:949;top:4252;width:9774;height:8789" coordorigin="949,4252" coordsize="9774,8789" path="m1336,6965l2383,7690,1047,7789,2237,8324,949,8647,2237,8970,1047,9504,2383,9604,1336,10329,2669,10200,10538,10200,9676,9604,11012,9504,9822,8970,11110,8647,9822,8324,11012,7789,9676,7690,10538,7093,2669,7093,1336,6965e" filled="t" fillcolor="#FFFF00" stroked="f">
                <v:path arrowok="t"/>
                <v:fill/>
              </v:shape>
              <v:shape style="position:absolute;left:949;top:4252;width:9774;height:8789" coordorigin="949,4252" coordsize="9774,8789" path="m10538,10200l9390,10200,10723,10329,10538,10200e" filled="t" fillcolor="#FFFF00" stroked="f">
                <v:path arrowok="t"/>
                <v:fill/>
              </v:shape>
              <v:shape style="position:absolute;left:949;top:4252;width:9774;height:8789" coordorigin="949,4252" coordsize="9774,8789" path="m1805,6205l2669,7093,9390,7093,9913,6556,3084,6556,1805,6205e" filled="t" fillcolor="#FFFF00" stroked="f">
                <v:path arrowok="t"/>
                <v:fill/>
              </v:shape>
              <v:shape style="position:absolute;left:949;top:4252;width:9774;height:8789" coordorigin="949,4252" coordsize="9774,8789" path="m10723,6965l9390,7093,10538,7093,10723,6965e" filled="t" fillcolor="#FFFF00" stroked="f">
                <v:path arrowok="t"/>
                <v:fill/>
              </v:shape>
              <v:shape style="position:absolute;left:949;top:4252;width:9774;height:8789" coordorigin="949,4252" coordsize="9774,8789" path="m2437,5539l3084,6556,8975,6556,9266,6099,3612,6099,2437,5539e" filled="t" fillcolor="#FFFF00" stroked="f">
                <v:path arrowok="t"/>
                <v:fill/>
              </v:shape>
              <v:shape style="position:absolute;left:949;top:4252;width:9774;height:8789" coordorigin="949,4252" coordsize="9774,8789" path="m10254,6205l8975,6556,9913,6556,10254,6205e" filled="t" fillcolor="#FFFF00" stroked="f">
                <v:path arrowok="t"/>
                <v:fill/>
              </v:shape>
              <v:shape style="position:absolute;left:949;top:4252;width:9774;height:8789" coordorigin="949,4252" coordsize="9774,8789" path="m3207,4993l3612,6099,8447,6099,8578,5740,4233,5740,3207,4993e" filled="t" fillcolor="#FFFF00" stroked="f">
                <v:path arrowok="t"/>
                <v:fill/>
              </v:shape>
              <v:shape style="position:absolute;left:949;top:4252;width:9774;height:8789" coordorigin="949,4252" coordsize="9774,8789" path="m9622,5539l8447,6099,9266,6099,9622,5539e" filled="t" fillcolor="#FFFF00" stroked="f">
                <v:path arrowok="t"/>
                <v:fill/>
              </v:shape>
              <v:shape style="position:absolute;left:949;top:4252;width:9774;height:8789" coordorigin="949,4252" coordsize="9774,8789" path="m4085,4587l4233,5740,7826,5740,7858,5493,4923,5493,4085,4587e" filled="t" fillcolor="#FFFF00" stroked="f">
                <v:path arrowok="t"/>
                <v:fill/>
              </v:shape>
              <v:shape style="position:absolute;left:949;top:4252;width:9774;height:8789" coordorigin="949,4252" coordsize="9774,8789" path="m8852,4993l7826,5740,8578,5740,8852,4993e" filled="t" fillcolor="#FFFF00" stroked="f">
                <v:path arrowok="t"/>
                <v:fill/>
              </v:shape>
              <v:shape style="position:absolute;left:949;top:4252;width:9774;height:8789" coordorigin="949,4252" coordsize="9774,8789" path="m5038,4337l4923,5493,7136,5493,7123,5367,5656,5367,5038,4337e" filled="t" fillcolor="#FFFF00" stroked="f">
                <v:path arrowok="t"/>
                <v:fill/>
              </v:shape>
              <v:shape style="position:absolute;left:949;top:4252;width:9774;height:8789" coordorigin="949,4252" coordsize="9774,8789" path="m7974,4587l7136,5493,7858,5493,7974,4587e" filled="t" fillcolor="#FFFF00" stroked="f">
                <v:path arrowok="t"/>
                <v:fill/>
              </v:shape>
              <v:shape style="position:absolute;left:949;top:4252;width:9774;height:8789" coordorigin="949,4252" coordsize="9774,8789" path="m6029,4252l5656,5367,6403,5367,6029,4252e" filled="t" fillcolor="#FFFF00" stroked="f">
                <v:path arrowok="t"/>
                <v:fill/>
              </v:shape>
              <v:shape style="position:absolute;left:949;top:4252;width:9774;height:8789" coordorigin="949,4252" coordsize="9774,8789" path="m7021,4337l6403,5367,7123,5367,7021,4337e" filled="t" fillcolor="#FFFF00" stroked="f">
                <v:path arrowok="t"/>
                <v:fill/>
              </v:shape>
            </v:group>
            <v:group style="position:absolute;left:949;top:4252;width:10161;height:8789" coordorigin="949,4252" coordsize="10161,8789">
              <v:shape style="position:absolute;left:949;top:4252;width:10161;height:8789" coordorigin="949,4252" coordsize="10161,8789" path="m949,8647l2237,8324,1047,7789,2383,7690,1336,6965,2669,7093,1805,6205,3084,6556,2437,5539,3612,6099,3207,4993,4233,5740,4085,4587,4923,5493,5038,4337,5656,5367,6029,4252,6403,5367,7021,4337,7136,5493,7974,4587,7826,5740,8852,4993,8447,6099,9622,5539,8975,6556,10254,6205,9390,7093,10723,6965,9676,7690,11012,7789,9822,8324,11110,8647,9822,8970,11012,9504,9676,9604,10723,10329,9390,10200,10254,11088,8975,10738,9622,11754,8447,11195,8852,12301,7826,11554,7974,12707,7136,11801,7021,12957,6403,11927,6029,13041,5656,11927,5038,12957,4923,11801,4085,12707,4233,11554,3207,12301,3612,11195,2437,11754,3084,10738,1805,11088,2669,10200,1336,10329,2383,9604,1047,9504,2237,8970,949,8647xe" filled="f" stroked="t" strokeweight="6pt" strokecolor="#000000">
                <v:path arrowok="t"/>
              </v:shape>
              <v:shape style="position:absolute;left:3394;top:6446;width:5270;height:4397" type="#_x0000_t75">
                <v:imagedata r:id="rId396" o:title=""/>
              </v:shape>
            </v:group>
            <w10:wrap type="none"/>
          </v:group>
        </w:pict>
      </w:r>
      <w:r>
        <w:rPr/>
        <w:pict>
          <v:group style="position:absolute;margin-left:21pt;margin-top:20.999983pt;width:553.444pt;height:800.136pt;mso-position-horizontal-relative:page;mso-position-vertical-relative:page;z-index:-5556" coordorigin="420,420" coordsize="11069,1600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038" w:lineRule="exact"/>
        <w:ind w:left="2599" w:right="-20"/>
        <w:jc w:val="left"/>
        <w:rPr>
          <w:rFonts w:ascii="Calibri" w:hAnsi="Calibri" w:cs="Calibri" w:eastAsia="Calibri"/>
          <w:sz w:val="96"/>
          <w:szCs w:val="96"/>
        </w:rPr>
      </w:pPr>
      <w:rPr/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S</w:t>
      </w:r>
      <w:r>
        <w:rPr>
          <w:rFonts w:ascii="Calibri" w:hAnsi="Calibri" w:cs="Calibri" w:eastAsia="Calibri"/>
          <w:sz w:val="96"/>
          <w:szCs w:val="96"/>
          <w:spacing w:val="3"/>
          <w:w w:val="100"/>
          <w:b/>
          <w:bCs/>
          <w:position w:val="5"/>
        </w:rPr>
        <w:t>e</w:t>
      </w:r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t</w:t>
      </w:r>
      <w:r>
        <w:rPr>
          <w:rFonts w:ascii="Calibri" w:hAnsi="Calibri" w:cs="Calibri" w:eastAsia="Calibri"/>
          <w:sz w:val="96"/>
          <w:szCs w:val="96"/>
          <w:spacing w:val="-5"/>
          <w:w w:val="100"/>
          <w:b/>
          <w:bCs/>
          <w:position w:val="5"/>
        </w:rPr>
        <w:t> </w:t>
      </w:r>
      <w:r>
        <w:rPr>
          <w:rFonts w:ascii="Calibri" w:hAnsi="Calibri" w:cs="Calibri" w:eastAsia="Calibri"/>
          <w:sz w:val="96"/>
          <w:szCs w:val="96"/>
          <w:spacing w:val="0"/>
          <w:w w:val="100"/>
          <w:b/>
          <w:bCs/>
          <w:position w:val="5"/>
        </w:rPr>
        <w:t>Book</w:t>
      </w:r>
      <w:r>
        <w:rPr>
          <w:rFonts w:ascii="Calibri" w:hAnsi="Calibri" w:cs="Calibri" w:eastAsia="Calibri"/>
          <w:sz w:val="96"/>
          <w:szCs w:val="96"/>
          <w:spacing w:val="0"/>
          <w:w w:val="100"/>
          <w:position w:val="0"/>
        </w:rPr>
      </w:r>
    </w:p>
    <w:p>
      <w:pPr>
        <w:jc w:val="left"/>
        <w:spacing w:after="0"/>
        <w:sectPr>
          <w:pgMar w:header="0" w:footer="0" w:top="1560" w:bottom="280" w:left="1680" w:right="1680"/>
          <w:headerReference w:type="odd" r:id="rId395"/>
          <w:pgSz w:w="11920" w:h="16840"/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54.964001pt;margin-top:51.369984pt;width:311.246pt;height:136.07pt;mso-position-horizontal-relative:page;mso-position-vertical-relative:page;z-index:-5555" coordorigin="1099,1027" coordsize="6225,2721">
            <v:group style="position:absolute;left:1124;top:1052;width:5310;height:2671" coordorigin="1124,1052" coordsize="5310,2671">
              <v:shape style="position:absolute;left:1124;top:1052;width:5310;height:2671" coordorigin="1124,1052" coordsize="5310,2671" path="m5790,3240l5105,3240,6227,3724,5790,3240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5103,3273l4371,3273,5080,3669,5103,3273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4353,3297l3683,3297,4110,3623,4353,3297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5778,3226l3010,3226,3276,3526,3683,3297,4353,3297,4371,3273,5103,3273,5105,3240,5790,3240,5778,3226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1124,1967l1952,2547,1301,2728,2256,3042,2166,3503,3010,3226,5778,3226,5658,3093,6214,3093,5929,2746,7299,2714,5865,2316,6262,2083,2255,2083,1124,1967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6214,3093l5658,3093,6215,3095,6214,3093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1612,1433l2255,2083,6262,2083,6271,2078,5381,2078,5513,1721,3713,1721,3652,1681,2786,1681,1612,1433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6434,1983l5381,2078,6271,2078,6434,1983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4197,1202l3713,1721,5513,1721,5535,1660,4588,1660,4197,1202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2696,1052l2786,1681,3652,1681,2696,1052e" filled="t" fillcolor="#FFFF00" stroked="f">
                <v:path arrowok="t"/>
                <v:fill/>
              </v:shape>
              <v:shape style="position:absolute;left:1124;top:1052;width:5310;height:2671" coordorigin="1124,1052" coordsize="5310,2671" path="m5661,1320l4588,1660,5535,1660,5661,1320e" filled="t" fillcolor="#FFFF00" stroked="f">
                <v:path arrowok="t"/>
                <v:fill/>
              </v:shape>
            </v:group>
            <v:group style="position:absolute;left:1124;top:1052;width:6175;height:2671" coordorigin="1124,1052" coordsize="6175,2671">
              <v:shape style="position:absolute;left:1124;top:1052;width:6175;height:2671" coordorigin="1124,1052" coordsize="6175,2671" path="m4588,1660l5661,1320,5381,2078,6434,1983,5865,2316,7299,2714,5929,2746,6215,3095,5658,3093,6227,3724,5105,3240,5080,3669,4371,3273,4110,3623,3683,3297,3276,3526,3010,3226,2166,3503,2256,3042,1301,2728,1952,2547,1124,1967,2255,2083,1612,1433,2786,1681,2696,1052,3713,1721,4197,1202,4588,1660xe" filled="f" stroked="t" strokeweight="2.5pt" strokecolor="#000000">
                <v:path arrowok="t"/>
              </v:shape>
              <v:shape style="position:absolute;left:2654;top:1963;width:2592;height:1138" type="#_x0000_t75">
                <v:imagedata r:id="rId398" o:title=""/>
              </v:shape>
            </v:group>
            <w10:wrap type="none"/>
          </v:group>
        </w:pict>
      </w:r>
      <w:r>
        <w:rPr/>
        <w:pict>
          <v:group style="position:absolute;margin-left:378.600006pt;margin-top:155.079987pt;width:142.7pt;height:82.4pt;mso-position-horizontal-relative:page;mso-position-vertical-relative:page;z-index:-5554" coordorigin="7572,3102" coordsize="2854,1648">
            <v:group style="position:absolute;left:7597;top:3127;width:2616;height:1598" coordorigin="7597,3127" coordsize="2616,1598">
              <v:shape style="position:absolute;left:7597;top:3127;width:2616;height:1598" coordorigin="7597,3127" coordsize="2616,1598" path="m9136,4520l8862,4520,8999,4725,9136,4520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401,4479l8597,4479,8636,4697,8862,4520,9394,4520,9401,4479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394,4520l9136,4520,9362,4697,9394,4520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639,4401l8359,4401,8298,4618,8597,4479,9661,4479,9639,4401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661,4479l9401,4479,9700,4618,9661,4479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833,4290l8165,4290,8008,4491,8359,4401,9920,4401,9833,4290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920,4401l9639,4401,9990,4491,9920,4401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7785,3526l8028,3696,7645,3719,7957,3847,7597,3926,7957,4004,7645,4132,8028,4155,7785,4325,8165,4290,10164,4290,9970,4155,10353,4132,10041,4004,10401,3926,10041,3847,10353,3719,9970,3696,10164,3561,8165,3561,7785,3526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10164,4290l9833,4290,10213,4325,10164,4290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8008,3361l8165,3561,9833,3561,9920,3450,8359,3450,8008,3361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10213,3526l9833,3561,10164,3561,10213,3526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8298,3234l8359,3450,9639,3450,9661,3372,8597,3372,8298,3234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990,3361l9639,3450,9920,3450,9990,3361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8636,3154l8597,3372,9401,3372,9394,3331,8862,3331,8636,3154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700,3234l9401,3372,9661,3372,9700,3234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8999,3127l8862,3331,9136,3331,8999,3127e" filled="t" fillcolor="#FFFF00" stroked="f">
                <v:path arrowok="t"/>
                <v:fill/>
              </v:shape>
              <v:shape style="position:absolute;left:7597;top:3127;width:2616;height:1598" coordorigin="7597,3127" coordsize="2616,1598" path="m9362,3154l9136,3331,9394,3331,9362,3154e" filled="t" fillcolor="#FFFF00" stroked="f">
                <v:path arrowok="t"/>
                <v:fill/>
              </v:shape>
            </v:group>
            <v:group style="position:absolute;left:7597;top:3127;width:2804;height:1598" coordorigin="7597,3127" coordsize="2804,1598">
              <v:shape style="position:absolute;left:7597;top:3127;width:2804;height:1598" coordorigin="7597,3127" coordsize="2804,1598" path="m7597,3926l7957,3847,7645,3719,8028,3696,7785,3526,8165,3561,8008,3361,8359,3450,8298,3234,8597,3372,8636,3154,8862,3331,8999,3127,9136,3331,9362,3154,9401,3372,9700,3234,9639,3450,9990,3361,9833,3561,10213,3526,9970,3696,10353,3719,10041,3847,10401,3926,10041,4004,10353,4132,9970,4155,10213,4325,9833,4290,9990,4491,9639,4401,9700,4618,9401,4479,9362,4697,9136,4520,8999,4725,8862,4520,8636,4697,8597,4479,8298,4618,8359,4401,8008,4491,8165,4290,7785,4325,8028,4155,7645,4132,7957,4004,7597,3926xe" filled="f" stroked="t" strokeweight="2.5pt" strokecolor="#000000">
                <v:path arrowok="t"/>
              </v:shape>
              <v:shape style="position:absolute;left:8280;top:3600;width:1440;height:653" type="#_x0000_t75">
                <v:imagedata r:id="rId399" o:title=""/>
              </v:shape>
            </v:group>
            <w10:wrap type="none"/>
          </v:group>
        </w:pict>
      </w:r>
      <w:r>
        <w:rPr/>
        <w:pict>
          <v:group style="position:absolute;margin-left:22.75pt;margin-top:22.749983pt;width:549.944pt;height:796.636pt;mso-position-horizontal-relative:page;mso-position-vertical-relative:page;z-index:-5553" coordorigin="455,455" coordsize="10999,1593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64" w:lineRule="exact"/>
        <w:ind w:left="1119" w:right="-20"/>
        <w:jc w:val="left"/>
        <w:rPr>
          <w:rFonts w:ascii="Ebrima" w:hAnsi="Ebrima" w:cs="Ebrima" w:eastAsia="Ebrima"/>
          <w:sz w:val="48"/>
          <w:szCs w:val="48"/>
        </w:rPr>
      </w:pPr>
      <w:rPr/>
      <w:r>
        <w:rPr>
          <w:rFonts w:ascii="Ebrima" w:hAnsi="Ebrima" w:cs="Ebrima" w:eastAsia="Ebrima"/>
          <w:sz w:val="48"/>
          <w:szCs w:val="48"/>
          <w:spacing w:val="0"/>
          <w:w w:val="100"/>
          <w:b/>
          <w:bCs/>
        </w:rPr>
        <w:t>Set</w:t>
      </w:r>
      <w:r>
        <w:rPr>
          <w:rFonts w:ascii="Ebrima" w:hAnsi="Ebrima" w:cs="Ebrima" w:eastAsia="Ebrima"/>
          <w:sz w:val="48"/>
          <w:szCs w:val="48"/>
          <w:spacing w:val="0"/>
          <w:w w:val="100"/>
          <w:b/>
          <w:bCs/>
        </w:rPr>
        <w:t> </w:t>
      </w:r>
      <w:r>
        <w:rPr>
          <w:rFonts w:ascii="Ebrima" w:hAnsi="Ebrima" w:cs="Ebrima" w:eastAsia="Ebrima"/>
          <w:sz w:val="48"/>
          <w:szCs w:val="48"/>
          <w:spacing w:val="-1"/>
          <w:w w:val="100"/>
          <w:b/>
          <w:bCs/>
        </w:rPr>
        <w:t>B</w:t>
      </w:r>
      <w:r>
        <w:rPr>
          <w:rFonts w:ascii="Ebrima" w:hAnsi="Ebrima" w:cs="Ebrima" w:eastAsia="Ebrima"/>
          <w:sz w:val="48"/>
          <w:szCs w:val="48"/>
          <w:spacing w:val="0"/>
          <w:w w:val="100"/>
          <w:b/>
          <w:bCs/>
        </w:rPr>
        <w:t>ook</w:t>
      </w:r>
      <w:r>
        <w:rPr>
          <w:rFonts w:ascii="Ebrima" w:hAnsi="Ebrima" w:cs="Ebrima" w:eastAsia="Ebrima"/>
          <w:sz w:val="48"/>
          <w:szCs w:val="48"/>
          <w:spacing w:val="0"/>
          <w:w w:val="100"/>
        </w:rPr>
      </w:r>
    </w:p>
    <w:p>
      <w:pPr>
        <w:spacing w:before="96" w:after="0" w:line="541" w:lineRule="exact"/>
        <w:ind w:left="1119" w:right="-20"/>
        <w:jc w:val="left"/>
        <w:rPr>
          <w:rFonts w:ascii="Ebrima" w:hAnsi="Ebrima" w:cs="Ebrima" w:eastAsia="Ebrima"/>
          <w:sz w:val="44"/>
          <w:szCs w:val="44"/>
        </w:rPr>
      </w:pPr>
      <w:rPr/>
      <w:r>
        <w:rPr>
          <w:rFonts w:ascii="Ebrima" w:hAnsi="Ebrima" w:cs="Ebrima" w:eastAsia="Ebrima"/>
          <w:sz w:val="44"/>
          <w:szCs w:val="44"/>
          <w:spacing w:val="2"/>
          <w:w w:val="100"/>
          <w:b/>
          <w:bCs/>
          <w:position w:val="-2"/>
        </w:rPr>
        <w:t>Q</w:t>
      </w:r>
      <w:r>
        <w:rPr>
          <w:rFonts w:ascii="Ebrima" w:hAnsi="Ebrima" w:cs="Ebrima" w:eastAsia="Ebrima"/>
          <w:sz w:val="44"/>
          <w:szCs w:val="44"/>
          <w:spacing w:val="1"/>
          <w:w w:val="100"/>
          <w:b/>
          <w:bCs/>
          <w:position w:val="-2"/>
        </w:rPr>
        <w:t>u</w:t>
      </w:r>
      <w:r>
        <w:rPr>
          <w:rFonts w:ascii="Ebrima" w:hAnsi="Ebrima" w:cs="Ebrima" w:eastAsia="Ebrima"/>
          <w:sz w:val="44"/>
          <w:szCs w:val="44"/>
          <w:spacing w:val="0"/>
          <w:w w:val="100"/>
          <w:b/>
          <w:bCs/>
          <w:position w:val="-2"/>
        </w:rPr>
        <w:t>esti</w:t>
      </w:r>
      <w:r>
        <w:rPr>
          <w:rFonts w:ascii="Ebrima" w:hAnsi="Ebrima" w:cs="Ebrima" w:eastAsia="Ebrima"/>
          <w:sz w:val="44"/>
          <w:szCs w:val="44"/>
          <w:spacing w:val="-7"/>
          <w:w w:val="100"/>
          <w:b/>
          <w:bCs/>
          <w:position w:val="-2"/>
        </w:rPr>
        <w:t>o</w:t>
      </w:r>
      <w:r>
        <w:rPr>
          <w:rFonts w:ascii="Ebrima" w:hAnsi="Ebrima" w:cs="Ebrima" w:eastAsia="Ebrima"/>
          <w:sz w:val="44"/>
          <w:szCs w:val="44"/>
          <w:spacing w:val="3"/>
          <w:w w:val="100"/>
          <w:b/>
          <w:bCs/>
          <w:position w:val="-2"/>
        </w:rPr>
        <w:t>n</w:t>
      </w:r>
      <w:r>
        <w:rPr>
          <w:rFonts w:ascii="Ebrima" w:hAnsi="Ebrima" w:cs="Ebrima" w:eastAsia="Ebrima"/>
          <w:sz w:val="44"/>
          <w:szCs w:val="44"/>
          <w:spacing w:val="0"/>
          <w:w w:val="100"/>
          <w:b/>
          <w:bCs/>
          <w:position w:val="-2"/>
        </w:rPr>
        <w:t>s</w:t>
      </w:r>
      <w:r>
        <w:rPr>
          <w:rFonts w:ascii="Ebrima" w:hAnsi="Ebrima" w:cs="Ebrima" w:eastAsia="Ebrima"/>
          <w:sz w:val="44"/>
          <w:szCs w:val="44"/>
          <w:spacing w:val="0"/>
          <w:w w:val="100"/>
          <w:position w:val="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58" w:lineRule="exact"/>
        <w:ind w:right="755"/>
        <w:jc w:val="right"/>
        <w:rPr>
          <w:rFonts w:ascii="Calibri" w:hAnsi="Calibri" w:cs="Calibri" w:eastAsia="Calibri"/>
          <w:sz w:val="40"/>
          <w:szCs w:val="40"/>
        </w:rPr>
      </w:pPr>
      <w:rPr/>
      <w:r>
        <w:rPr>
          <w:rFonts w:ascii="Calibri" w:hAnsi="Calibri" w:cs="Calibri" w:eastAsia="Calibri"/>
          <w:sz w:val="40"/>
          <w:szCs w:val="40"/>
          <w:spacing w:val="0"/>
          <w:w w:val="99"/>
          <w:b/>
          <w:bCs/>
          <w:position w:val="1"/>
        </w:rPr>
        <w:t>Unit:7</w:t>
      </w:r>
      <w:r>
        <w:rPr>
          <w:rFonts w:ascii="Calibri" w:hAnsi="Calibri" w:cs="Calibri" w:eastAsia="Calibri"/>
          <w:sz w:val="40"/>
          <w:szCs w:val="40"/>
          <w:spacing w:val="0"/>
          <w:w w:val="100"/>
          <w:position w:val="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385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b/>
          <w:bCs/>
          <w:i/>
        </w:rPr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  <w:t>c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k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Arial" w:hAnsi="Arial" w:cs="Arial" w:eastAsia="Arial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√</w:t>
      </w:r>
      <w:r>
        <w:rPr>
          <w:rFonts w:ascii="Arial" w:hAnsi="Arial" w:cs="Arial" w:eastAsia="Arial"/>
          <w:sz w:val="32"/>
          <w:szCs w:val="32"/>
          <w:color w:val="FF0000"/>
          <w:spacing w:val="69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i/>
          <w:u w:val="thick" w:color="FF0000"/>
        </w:rPr>
        <w:t>x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121" w:right="-20"/>
        <w:jc w:val="left"/>
        <w:tabs>
          <w:tab w:pos="7380" w:val="left"/>
          <w:tab w:pos="784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tabs>
          <w:tab w:pos="7380" w:val="left"/>
          <w:tab w:pos="784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2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ub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tabs>
          <w:tab w:pos="784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ub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n's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ut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Kuwa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433" w:lineRule="exact"/>
        <w:ind w:left="1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2"/>
          <w:szCs w:val="32"/>
          <w:color w:val="FF0000"/>
          <w:b/>
          <w:bCs/>
          <w:i/>
        </w:rPr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5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er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  <w:t>f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g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q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4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4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7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  <w:position w:val="1"/>
        </w:rPr>
        <w:t>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?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ub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Hu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Kuwa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……………………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1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{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AF5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}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2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't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nj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6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?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tabs>
          <w:tab w:pos="632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't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nj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sw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s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-6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-32"/>
          <w:w w:val="100"/>
        </w:rPr>
        <w:t> 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ab/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{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7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}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w?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………………………………</w:t>
      </w:r>
      <w:r>
        <w:rPr>
          <w:rFonts w:ascii="Calibri" w:hAnsi="Calibri" w:cs="Calibri" w:eastAsia="Calibri"/>
          <w:sz w:val="18"/>
          <w:szCs w:val="18"/>
          <w:spacing w:val="-2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-1"/>
          <w:w w:val="100"/>
        </w:rPr>
        <w:t>…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.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  <w:t>  </w:t>
      </w:r>
      <w:r>
        <w:rPr>
          <w:rFonts w:ascii="Calibri" w:hAnsi="Calibri" w:cs="Calibri" w:eastAsia="Calibri"/>
          <w:sz w:val="18"/>
          <w:szCs w:val="18"/>
          <w:spacing w:val="2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  <w:b/>
          <w:bCs/>
        </w:rPr>
        <w:t>{</w:t>
      </w:r>
      <w:r>
        <w:rPr>
          <w:rFonts w:ascii="Calibri" w:hAnsi="Calibri" w:cs="Calibri" w:eastAsia="Calibri"/>
          <w:sz w:val="32"/>
          <w:szCs w:val="32"/>
          <w:color w:val="00AF50"/>
          <w:spacing w:val="-5"/>
          <w:w w:val="100"/>
          <w:b/>
          <w:bCs/>
        </w:rPr>
        <w:t>b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ask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–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co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b/>
          <w:bCs/>
        </w:rPr>
        <w:t>}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80" w:lineRule="exact"/>
        <w:ind w:left="121" w:right="-20"/>
        <w:jc w:val="left"/>
        <w:rPr>
          <w:rFonts w:ascii="Calibri" w:hAnsi="Calibri" w:cs="Calibri" w:eastAsia="Calibri"/>
          <w:sz w:val="40"/>
          <w:szCs w:val="40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C)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f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i/>
          <w:u w:val="thick" w:color="FF0000"/>
        </w:rPr>
        <w:t>q</w:t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  <w:t>u</w:t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i/>
          <w:u w:val="thick" w:color="FF0000"/>
        </w:rPr>
        <w:t>ti</w:t>
      </w:r>
      <w:r>
        <w:rPr>
          <w:rFonts w:ascii="Calibri" w:hAnsi="Calibri" w:cs="Calibri" w:eastAsia="Calibri"/>
          <w:sz w:val="40"/>
          <w:szCs w:val="40"/>
          <w:color w:val="FF0000"/>
          <w:spacing w:val="-5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40"/>
          <w:szCs w:val="40"/>
          <w:color w:val="FF0000"/>
          <w:spacing w:val="-5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1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40"/>
          <w:szCs w:val="40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1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40"/>
          <w:szCs w:val="40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40"/>
          <w:szCs w:val="40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40"/>
          <w:szCs w:val="40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40"/>
          <w:szCs w:val="40"/>
          <w:color w:val="000000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7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position w:val="1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Ka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?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48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Ka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k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2-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ub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1956?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48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k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  <w:b/>
          <w:bCs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…………………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  <w:b/>
          <w:bCs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…………………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1956.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ub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d?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29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spacing w:val="1"/>
          <w:w w:val="100"/>
        </w:rPr>
        <w:t>H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e</w:t>
      </w:r>
      <w:r>
        <w:rPr>
          <w:rFonts w:ascii="Calibri" w:hAnsi="Calibri" w:cs="Calibri" w:eastAsia="Calibri"/>
          <w:sz w:val="36"/>
          <w:szCs w:val="36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b</w:t>
      </w:r>
      <w:r>
        <w:rPr>
          <w:rFonts w:ascii="Calibri" w:hAnsi="Calibri" w:cs="Calibri" w:eastAsia="Calibri"/>
          <w:sz w:val="36"/>
          <w:szCs w:val="36"/>
          <w:spacing w:val="-2"/>
          <w:w w:val="100"/>
        </w:rPr>
        <w:t>u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l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m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.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…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u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w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ai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u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g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.</w:t>
      </w:r>
    </w:p>
    <w:p>
      <w:pPr>
        <w:jc w:val="left"/>
        <w:spacing w:after="0"/>
        <w:sectPr>
          <w:pgMar w:header="0" w:footer="0" w:top="1560" w:bottom="280" w:left="1680" w:right="1680"/>
          <w:headerReference w:type="even" r:id="rId397"/>
          <w:pgSz w:w="11920" w:h="16840"/>
        </w:sectPr>
      </w:pPr>
      <w:rPr/>
    </w:p>
    <w:p>
      <w:pPr>
        <w:spacing w:before="18" w:after="0" w:line="240" w:lineRule="auto"/>
        <w:ind w:left="2719" w:right="-20"/>
        <w:jc w:val="left"/>
        <w:rPr>
          <w:rFonts w:ascii="Calibri" w:hAnsi="Calibri" w:cs="Calibri" w:eastAsia="Calibri"/>
          <w:sz w:val="40"/>
          <w:szCs w:val="40"/>
        </w:rPr>
      </w:pPr>
      <w:rPr/>
      <w:r>
        <w:rPr/>
        <w:pict>
          <v:group style="position:absolute;margin-left:129.570007pt;margin-top:35.749985pt;width:260.89pt;height:88.07pt;mso-position-horizontal-relative:page;mso-position-vertical-relative:page;z-index:-5552" coordorigin="2591,715" coordsize="5218,1761">
            <v:group style="position:absolute;left:2616;top:740;width:4385;height:1711" coordorigin="2616,740" coordsize="4385,1711">
              <v:shape style="position:absolute;left:2616;top:740;width:4385;height:1711" coordorigin="2616,740" coordsize="4385,1711" path="m6596,2146l6022,2146,6993,2451,6596,2146e" filled="t" fillcolor="#00AFEF" stroked="f">
                <v:path arrowok="t"/>
                <v:fill/>
              </v:shape>
              <v:shape style="position:absolute;left:2616;top:740;width:4385;height:1711" coordorigin="2616,740" coordsize="4385,1711" path="m6024,2175l5418,2175,6041,2427,6024,2175e" filled="t" fillcolor="#00AFEF" stroked="f">
                <v:path arrowok="t"/>
                <v:fill/>
              </v:shape>
              <v:shape style="position:absolute;left:2616;top:740;width:4385;height:1711" coordorigin="2616,740" coordsize="4385,1711" path="m5401,2198l4853,2198,5236,2406,5401,2198e" filled="t" fillcolor="#00AFEF" stroked="f">
                <v:path arrowok="t"/>
                <v:fill/>
              </v:shape>
              <v:shape style="position:absolute;left:2616;top:740;width:4385;height:1711" coordorigin="2616,740" coordsize="4385,1711" path="m6023,2158l4291,2158,4538,2352,4853,2198,5401,2198,5418,2175,6024,2175,6023,2158e" filled="t" fillcolor="#00AFEF" stroked="f">
                <v:path arrowok="t"/>
                <v:fill/>
              </v:shape>
              <v:shape style="position:absolute;left:2616;top:740;width:4385;height:1711" coordorigin="2616,740" coordsize="4385,1711" path="m2616,1354l3354,1725,2833,1849,3651,2045,3620,2347,4291,2158,6023,2158,6022,2146,6596,2146,6464,2045,6925,2040,6656,1815,7784,1780,6563,1534,6791,1418,3560,1418,2616,1354e" filled="t" fillcolor="#00AFEF" stroked="f">
                <v:path arrowok="t"/>
                <v:fill/>
              </v:shape>
              <v:shape style="position:absolute;left:2616;top:740;width:4385;height:1711" coordorigin="2616,740" coordsize="4385,1711" path="m2970,1000l3560,1418,6791,1418,6859,1384,6141,1384,6211,1167,4731,1167,4695,1150,3961,1150,2970,1000e" filled="t" fillcolor="#00AFEF" stroked="f">
                <v:path arrowok="t"/>
                <v:fill/>
              </v:shape>
              <v:shape style="position:absolute;left:2616;top:740;width:4385;height:1711" coordorigin="2616,740" coordsize="4385,1711" path="m7001,1311l6141,1384,6859,1384,7001,1311e" filled="t" fillcolor="#00AFEF" stroked="f">
                <v:path arrowok="t"/>
                <v:fill/>
              </v:shape>
              <v:shape style="position:absolute;left:2616;top:740;width:4385;height:1711" coordorigin="2616,740" coordsize="4385,1711" path="m5082,823l4731,1167,6211,1167,6227,1118,5448,1118,5082,823e" filled="t" fillcolor="#00AFEF" stroked="f">
                <v:path arrowok="t"/>
                <v:fill/>
              </v:shape>
              <v:shape style="position:absolute;left:2616;top:740;width:4385;height:1711" coordorigin="2616,740" coordsize="4385,1711" path="m3829,740l3961,1150,4695,1150,3829,740e" filled="t" fillcolor="#00AFEF" stroked="f">
                <v:path arrowok="t"/>
                <v:fill/>
              </v:shape>
              <v:shape style="position:absolute;left:2616;top:740;width:4385;height:1711" coordorigin="2616,740" coordsize="4385,1711" path="m6302,885l5448,1118,6227,1118,6302,885e" filled="t" fillcolor="#00AFEF" stroked="f">
                <v:path arrowok="t"/>
                <v:fill/>
              </v:shape>
            </v:group>
            <v:group style="position:absolute;left:2616;top:740;width:5168;height:1711" coordorigin="2616,740" coordsize="5168,1711">
              <v:shape style="position:absolute;left:2616;top:740;width:5168;height:1711" coordorigin="2616,740" coordsize="5168,1711" path="m5448,1118l6302,885,6141,1384,7001,1311,6563,1534,7784,1780,6656,1815,6925,2040,6464,2045,6993,2451,6022,2146,6041,2427,5418,2175,5236,2406,4853,2198,4538,2352,4291,2158,3620,2347,3651,2045,2833,1849,3354,1725,2616,1354,3560,1418,2970,1000,3961,1150,3829,740,4731,1167,5082,823,5448,1118xe" filled="f" stroked="t" strokeweight="2.5pt" strokecolor="#000000">
                <v:path arrowok="t"/>
              </v:shape>
              <v:shape style="position:absolute;left:3912;top:1358;width:2160;height:667" type="#_x0000_t75">
                <v:imagedata r:id="rId401" o:title=""/>
              </v:shape>
            </v:group>
            <w10:wrap type="none"/>
          </v:group>
        </w:pict>
      </w:r>
      <w:r>
        <w:rPr/>
        <w:pict>
          <v:group style="position:absolute;margin-left:22.75pt;margin-top:22.749983pt;width:549.944pt;height:796.636pt;mso-position-horizontal-relative:page;mso-position-vertical-relative:page;z-index:-5551" coordorigin="455,455" coordsize="10999,1593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Unit</w:t>
      </w:r>
      <w:r>
        <w:rPr>
          <w:rFonts w:ascii="Calibri" w:hAnsi="Calibri" w:cs="Calibri" w:eastAsia="Calibri"/>
          <w:sz w:val="40"/>
          <w:szCs w:val="4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:</w:t>
      </w:r>
      <w:r>
        <w:rPr>
          <w:rFonts w:ascii="Calibri" w:hAnsi="Calibri" w:cs="Calibri" w:eastAsia="Calibri"/>
          <w:sz w:val="40"/>
          <w:szCs w:val="40"/>
          <w:spacing w:val="-1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8</w:t>
      </w:r>
      <w:r>
        <w:rPr>
          <w:rFonts w:ascii="Calibri" w:hAnsi="Calibri" w:cs="Calibri" w:eastAsia="Calibri"/>
          <w:sz w:val="40"/>
          <w:szCs w:val="40"/>
          <w:spacing w:val="0"/>
          <w:w w:val="10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33" w:lineRule="exact"/>
        <w:ind w:left="1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ck</w:t>
      </w:r>
      <w:r>
        <w:rPr>
          <w:rFonts w:ascii="Calibri" w:hAnsi="Calibri" w:cs="Calibri" w:eastAsia="Calibri"/>
          <w:sz w:val="36"/>
          <w:szCs w:val="36"/>
          <w:color w:val="FF0000"/>
          <w:spacing w:val="-6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x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7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nd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um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226" w:right="242"/>
        <w:jc w:val="center"/>
        <w:tabs>
          <w:tab w:pos="7620" w:val="left"/>
          <w:tab w:pos="80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  <w:tab/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tabs>
          <w:tab w:pos="81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2.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tabs>
          <w:tab w:pos="7680" w:val="left"/>
          <w:tab w:pos="814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j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ab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Ho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92D05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B)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f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-6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q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8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8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1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er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Fahd</w:t>
      </w:r>
      <w:r>
        <w:rPr>
          <w:rFonts w:ascii="Calibri" w:hAnsi="Calibri" w:cs="Calibri" w:eastAsia="Calibri"/>
          <w:sz w:val="32"/>
          <w:szCs w:val="32"/>
          <w:color w:val="000000"/>
          <w:spacing w:val="-7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4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ar?</w:t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48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b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ut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2-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Fahd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Cau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way?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8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It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j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…………………………………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………………………………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1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di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Kuwa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nd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3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?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8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ay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..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(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–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FF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FF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FF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500" w:lineRule="atLeast"/>
        <w:ind w:left="121" w:right="1203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C)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c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6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ed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d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7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7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f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=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87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position w:val="1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5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?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437" w:right="2108"/>
        <w:jc w:val="center"/>
        <w:tabs>
          <w:tab w:pos="366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  <w:b/>
          <w:bCs/>
          <w:u w:val="thick" w:color="6F2F9F"/>
        </w:rPr>
        <w:t>t</w:t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wo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………………………………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2-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nd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wh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?</w:t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37" w:right="2026"/>
        <w:jc w:val="center"/>
        <w:tabs>
          <w:tab w:pos="366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nd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po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  <w:t>s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  <w:b/>
          <w:bCs/>
          <w:u w:val="thick" w:color="6F2F9F"/>
        </w:rPr>
        <w:t>t</w:t>
      </w:r>
      <w:r>
        <w:rPr>
          <w:rFonts w:ascii="Calibri" w:hAnsi="Calibri" w:cs="Calibri" w:eastAsia="Calibri"/>
          <w:sz w:val="32"/>
          <w:szCs w:val="32"/>
          <w:color w:val="6F2F9F"/>
          <w:spacing w:val="-1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c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  <w:t>r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ad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………………………………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77" w:right="1809"/>
        <w:jc w:val="center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</w:rPr>
        <w:t>3-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al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ut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?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437" w:right="2026"/>
        <w:jc w:val="center"/>
        <w:tabs>
          <w:tab w:pos="366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spacing w:val="0"/>
          <w:w w:val="100"/>
        </w:rPr>
        <w:t>It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h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  <w:t>e</w:t>
      </w:r>
      <w:r>
        <w:rPr>
          <w:rFonts w:ascii="Calibri" w:hAnsi="Calibri" w:cs="Calibri" w:eastAsia="Calibri"/>
          <w:sz w:val="32"/>
          <w:szCs w:val="32"/>
          <w:color w:val="6F2F9F"/>
          <w:spacing w:val="1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  <w:u w:val="thick" w:color="6F2F9F"/>
        </w:rPr>
        <w:t>l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  <w:u w:val="thick" w:color="6F2F9F"/>
        </w:rPr>
        <w:t>i</w:t>
      </w:r>
      <w:r>
        <w:rPr>
          <w:rFonts w:ascii="Calibri" w:hAnsi="Calibri" w:cs="Calibri" w:eastAsia="Calibri"/>
          <w:sz w:val="32"/>
          <w:szCs w:val="32"/>
          <w:color w:val="6F2F9F"/>
          <w:spacing w:val="-2"/>
          <w:w w:val="100"/>
          <w:b/>
          <w:bCs/>
          <w:u w:val="thick" w:color="6F2F9F"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  <w:u w:val="thick" w:color="6F2F9F"/>
        </w:rPr>
        <w:t>pad</w:t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  <w:tab/>
      </w:r>
      <w:r>
        <w:rPr>
          <w:rFonts w:ascii="Calibri" w:hAnsi="Calibri" w:cs="Calibri" w:eastAsia="Calibri"/>
          <w:sz w:val="32"/>
          <w:szCs w:val="32"/>
          <w:color w:val="6F2F9F"/>
          <w:spacing w:val="0"/>
          <w:w w:val="100"/>
          <w:b/>
          <w:bCs/>
        </w:rPr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………………………………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jc w:val="center"/>
        <w:spacing w:after="0"/>
        <w:sectPr>
          <w:pgMar w:header="0" w:footer="0" w:top="1320" w:bottom="280" w:left="1680" w:right="1680"/>
          <w:headerReference w:type="odd" r:id="rId400"/>
          <w:pgSz w:w="11920" w:h="16840"/>
        </w:sectPr>
      </w:pPr>
      <w:rPr/>
    </w:p>
    <w:p>
      <w:pPr>
        <w:spacing w:before="10" w:after="0" w:line="240" w:lineRule="auto"/>
        <w:ind w:left="3600" w:right="3619"/>
        <w:jc w:val="center"/>
        <w:rPr>
          <w:rFonts w:ascii="Calibri" w:hAnsi="Calibri" w:cs="Calibri" w:eastAsia="Calibri"/>
          <w:sz w:val="40"/>
          <w:szCs w:val="40"/>
        </w:rPr>
      </w:pPr>
      <w:rPr/>
      <w:r>
        <w:rPr/>
        <w:pict>
          <v:group style="position:absolute;margin-left:206.5pt;margin-top:38.399982pt;width:179.375pt;height:71.6pt;mso-position-horizontal-relative:page;mso-position-vertical-relative:page;z-index:-5550" coordorigin="4130,768" coordsize="3588,1432">
            <v:group style="position:absolute;left:4140;top:778;width:3047;height:1412" coordorigin="4140,778" coordsize="3047,1412">
              <v:shape style="position:absolute;left:4140;top:778;width:3047;height:1412" coordorigin="4140,778" coordsize="3047,1412" path="m6186,2003l5664,2003,5925,2190,6186,2003e" filled="t" fillcolor="#FFC000" stroked="f">
                <v:path arrowok="t"/>
                <v:fill/>
              </v:shape>
              <v:shape style="position:absolute;left:4140;top:778;width:3047;height:1412" coordorigin="4140,778" coordsize="3047,1412" path="m6669,1924l5181,1924,5242,2136,5664,2003,6646,2003,6669,1924e" filled="t" fillcolor="#FFC000" stroked="f">
                <v:path arrowok="t"/>
                <v:fill/>
              </v:shape>
              <v:shape style="position:absolute;left:4140;top:778;width:3047;height:1412" coordorigin="4140,778" coordsize="3047,1412" path="m6646,2003l6186,2003,6608,2136,6646,2003e" filled="t" fillcolor="#FFC000" stroked="f">
                <v:path arrowok="t"/>
                <v:fill/>
              </v:shape>
              <v:shape style="position:absolute;left:4140;top:778;width:3047;height:1412" coordorigin="4140,778" coordsize="3047,1412" path="m4663,985l4812,1190,4276,1214,4612,1381,4140,1484,4612,1587,4276,1754,4812,1778,4663,1983,5181,1924,7144,1924,7038,1778,7574,1754,7238,1587,7710,1484,7238,1381,7574,1214,7038,1190,7144,1044,5181,1044,4663,985e" filled="t" fillcolor="#FFC000" stroked="f">
                <v:path arrowok="t"/>
                <v:fill/>
              </v:shape>
              <v:shape style="position:absolute;left:4140;top:778;width:3047;height:1412" coordorigin="4140,778" coordsize="3047,1412" path="m7144,1924l6669,1924,7187,1983,7144,1924e" filled="t" fillcolor="#FFC000" stroked="f">
                <v:path arrowok="t"/>
                <v:fill/>
              </v:shape>
              <v:shape style="position:absolute;left:4140;top:778;width:3047;height:1412" coordorigin="4140,778" coordsize="3047,1412" path="m5242,832l5181,1044,6669,1044,6646,965,5664,965,5242,832e" filled="t" fillcolor="#FFC000" stroked="f">
                <v:path arrowok="t"/>
                <v:fill/>
              </v:shape>
              <v:shape style="position:absolute;left:4140;top:778;width:3047;height:1412" coordorigin="4140,778" coordsize="3047,1412" path="m7187,985l6669,1044,7144,1044,7187,985e" filled="t" fillcolor="#FFC000" stroked="f">
                <v:path arrowok="t"/>
                <v:fill/>
              </v:shape>
              <v:shape style="position:absolute;left:4140;top:778;width:3047;height:1412" coordorigin="4140,778" coordsize="3047,1412" path="m5925,778l5664,965,6186,965,5925,778e" filled="t" fillcolor="#FFC000" stroked="f">
                <v:path arrowok="t"/>
                <v:fill/>
              </v:shape>
              <v:shape style="position:absolute;left:4140;top:778;width:3047;height:1412" coordorigin="4140,778" coordsize="3047,1412" path="m6608,832l6186,965,6646,965,6608,832e" filled="t" fillcolor="#FFC000" stroked="f">
                <v:path arrowok="t"/>
                <v:fill/>
              </v:shape>
            </v:group>
            <v:group style="position:absolute;left:4140;top:778;width:3570;height:1412" coordorigin="4140,778" coordsize="3570,1412">
              <v:shape style="position:absolute;left:4140;top:778;width:3570;height:1412" coordorigin="4140,778" coordsize="3570,1412" path="m4140,1484l4612,1381,4276,1214,4812,1190,4663,985,5181,1044,5242,832,5664,965,5925,778,6186,965,6608,832,6669,1044,7187,985,7038,1190,7574,1214,7238,1381,7710,1484,7238,1587,7574,1754,7038,1778,7187,1983,6669,1924,6608,2136,6186,2003,5925,2190,5664,2003,5242,2136,5181,1924,4663,1983,4812,1778,4276,1754,4612,1587,4140,1484xe" filled="f" stroked="t" strokeweight=".75pt" strokecolor="#000000">
                <v:path arrowok="t"/>
              </v:shape>
              <v:shape style="position:absolute;left:4987;top:1190;width:1877;height:590" type="#_x0000_t75">
                <v:imagedata r:id="rId403" o:title=""/>
              </v:shape>
            </v:group>
            <w10:wrap type="none"/>
          </v:group>
        </w:pict>
      </w:r>
      <w:r>
        <w:rPr/>
        <w:pict>
          <v:group style="position:absolute;margin-left:23.625pt;margin-top:23.624983pt;width:548.194pt;height:794.886pt;mso-position-horizontal-relative:page;mso-position-vertical-relative:page;z-index:-5546" coordorigin="473,472" coordsize="10964,15898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40"/>
          <w:szCs w:val="40"/>
          <w:spacing w:val="2"/>
          <w:w w:val="100"/>
          <w:b/>
          <w:bCs/>
        </w:rPr>
        <w:t>n</w:t>
      </w:r>
      <w:r>
        <w:rPr>
          <w:rFonts w:ascii="Calibri" w:hAnsi="Calibri" w:cs="Calibri" w:eastAsia="Calibri"/>
          <w:sz w:val="40"/>
          <w:szCs w:val="40"/>
          <w:spacing w:val="-1"/>
          <w:w w:val="100"/>
          <w:b/>
          <w:bCs/>
        </w:rPr>
        <w:t>i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t</w:t>
      </w:r>
      <w:r>
        <w:rPr>
          <w:rFonts w:ascii="Calibri" w:hAnsi="Calibri" w:cs="Calibri" w:eastAsia="Calibri"/>
          <w:sz w:val="40"/>
          <w:szCs w:val="4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:</w:t>
      </w:r>
      <w:r>
        <w:rPr>
          <w:rFonts w:ascii="Calibri" w:hAnsi="Calibri" w:cs="Calibri" w:eastAsia="Calibri"/>
          <w:sz w:val="40"/>
          <w:szCs w:val="4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40"/>
          <w:szCs w:val="40"/>
          <w:spacing w:val="0"/>
          <w:w w:val="99"/>
          <w:b/>
          <w:bCs/>
        </w:rPr>
        <w:t>9</w:t>
      </w:r>
      <w:r>
        <w:rPr>
          <w:rFonts w:ascii="Calibri" w:hAnsi="Calibri" w:cs="Calibri" w:eastAsia="Calibri"/>
          <w:sz w:val="40"/>
          <w:szCs w:val="4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ck</w:t>
      </w:r>
      <w:r>
        <w:rPr>
          <w:rFonts w:ascii="Calibri" w:hAnsi="Calibri" w:cs="Calibri" w:eastAsia="Calibri"/>
          <w:sz w:val="36"/>
          <w:szCs w:val="36"/>
          <w:color w:val="FF0000"/>
          <w:spacing w:val="-6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/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(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x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)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21" w:right="-20"/>
        <w:jc w:val="left"/>
        <w:tabs>
          <w:tab w:pos="6960" w:val="left"/>
          <w:tab w:pos="742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1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AF50"/>
          <w:spacing w:val="-1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was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21" w:right="-20"/>
        <w:jc w:val="left"/>
        <w:tabs>
          <w:tab w:pos="7000" w:val="left"/>
          <w:tab w:pos="746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2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AF50"/>
          <w:spacing w:val="-1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k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21" w:right="-20"/>
        <w:jc w:val="left"/>
        <w:tabs>
          <w:tab w:pos="7040" w:val="left"/>
          <w:tab w:pos="75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3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AF50"/>
          <w:spacing w:val="-16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wa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s.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(</w:t>
        <w:tab/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)</w:t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433" w:lineRule="exact"/>
        <w:ind w:left="121" w:right="-20"/>
        <w:jc w:val="left"/>
        <w:rPr>
          <w:rFonts w:ascii="Calibri" w:hAnsi="Calibri" w:cs="Calibri" w:eastAsia="Calibri"/>
          <w:sz w:val="36"/>
          <w:szCs w:val="36"/>
        </w:rPr>
      </w:pPr>
      <w:rPr/>
      <w:r>
        <w:rPr>
          <w:rFonts w:ascii="Calibri" w:hAnsi="Calibri" w:cs="Calibri" w:eastAsia="Calibri"/>
          <w:sz w:val="36"/>
          <w:szCs w:val="36"/>
          <w:color w:val="FF0000"/>
          <w:w w:val="99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B)</w:t>
      </w:r>
      <w:r>
        <w:rPr>
          <w:rFonts w:ascii="Calibri" w:hAnsi="Calibri" w:cs="Calibri" w:eastAsia="Calibri"/>
          <w:sz w:val="36"/>
          <w:szCs w:val="36"/>
          <w:color w:val="FF0000"/>
          <w:spacing w:val="-5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A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r</w:t>
      </w:r>
      <w:r>
        <w:rPr>
          <w:rFonts w:ascii="Calibri" w:hAnsi="Calibri" w:cs="Calibri" w:eastAsia="Calibri"/>
          <w:sz w:val="36"/>
          <w:szCs w:val="36"/>
          <w:color w:val="FF0000"/>
          <w:spacing w:val="-4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h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  <w:t>f</w:t>
      </w:r>
      <w:r>
        <w:rPr>
          <w:rFonts w:ascii="Calibri" w:hAnsi="Calibri" w:cs="Calibri" w:eastAsia="Calibri"/>
          <w:sz w:val="36"/>
          <w:szCs w:val="36"/>
          <w:color w:val="FF0000"/>
          <w:spacing w:val="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l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w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1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g</w:t>
      </w:r>
      <w:r>
        <w:rPr>
          <w:rFonts w:ascii="Calibri" w:hAnsi="Calibri" w:cs="Calibri" w:eastAsia="Calibri"/>
          <w:sz w:val="36"/>
          <w:szCs w:val="36"/>
          <w:color w:val="FF0000"/>
          <w:spacing w:val="-6"/>
          <w:w w:val="100"/>
          <w:b/>
          <w:bCs/>
          <w:i/>
          <w:u w:val="thick" w:color="FF0000"/>
        </w:rPr>
        <w:t> 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q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u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e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t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  <w:t>i</w:t>
      </w:r>
      <w:r>
        <w:rPr>
          <w:rFonts w:ascii="Calibri" w:hAnsi="Calibri" w:cs="Calibri" w:eastAsia="Calibri"/>
          <w:sz w:val="36"/>
          <w:szCs w:val="36"/>
          <w:color w:val="FF0000"/>
          <w:spacing w:val="-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  <w:t>o</w:t>
      </w:r>
      <w:r>
        <w:rPr>
          <w:rFonts w:ascii="Calibri" w:hAnsi="Calibri" w:cs="Calibri" w:eastAsia="Calibri"/>
          <w:sz w:val="36"/>
          <w:szCs w:val="36"/>
          <w:color w:val="FF0000"/>
          <w:spacing w:val="-3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n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  <w:t>s</w:t>
      </w:r>
      <w:r>
        <w:rPr>
          <w:rFonts w:ascii="Calibri" w:hAnsi="Calibri" w:cs="Calibri" w:eastAsia="Calibri"/>
          <w:sz w:val="36"/>
          <w:szCs w:val="36"/>
          <w:color w:val="FF0000"/>
          <w:spacing w:val="2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8"/>
          <w:w w:val="100"/>
          <w:b/>
          <w:bCs/>
          <w:i/>
          <w:u w:val="thick" w:color="FF0000"/>
        </w:rPr>
        <w:t>:</w:t>
      </w:r>
      <w:r>
        <w:rPr>
          <w:rFonts w:ascii="Calibri" w:hAnsi="Calibri" w:cs="Calibri" w:eastAsia="Calibri"/>
          <w:sz w:val="36"/>
          <w:szCs w:val="36"/>
          <w:color w:val="FF0000"/>
          <w:spacing w:val="8"/>
          <w:w w:val="100"/>
          <w:b/>
          <w:bCs/>
          <w:i/>
          <w:u w:val="thick" w:color="FF0000"/>
        </w:rPr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  <w:u w:val="thick" w:color="FF0000"/>
        </w:rPr>
        <w:t>-</w:t>
      </w:r>
      <w:r>
        <w:rPr>
          <w:rFonts w:ascii="Calibri" w:hAnsi="Calibri" w:cs="Calibri" w:eastAsia="Calibri"/>
          <w:sz w:val="36"/>
          <w:szCs w:val="36"/>
          <w:color w:val="FF0000"/>
          <w:spacing w:val="0"/>
          <w:w w:val="100"/>
          <w:b/>
          <w:bCs/>
          <w:i/>
        </w:rPr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7" w:lineRule="exact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position w:val="1"/>
        </w:rPr>
        <w:t>1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position w:val="1"/>
        </w:rPr>
        <w:t>-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p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nk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  <w:position w:val="1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4"/>
          <w:w w:val="100"/>
          <w:position w:val="1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  <w:position w:val="1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  <w:position w:val="1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1"/>
        </w:rPr>
        <w:t>?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409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254.625pt;margin-top:8.839382pt;width:121.5pt;height:38.32pt;mso-position-horizontal-relative:page;mso-position-vertical-relative:paragraph;z-index:-5549" coordorigin="5093,177" coordsize="2430,766">
            <v:group style="position:absolute;left:6668;top:186;width:847;height:747" coordorigin="6668,186" coordsize="847,747">
              <v:shape style="position:absolute;left:6668;top:186;width:847;height:747" coordorigin="6668,186" coordsize="847,747" path="m7418,861l7385,898,7515,932,7491,874,7433,874,7418,861e" filled="t" fillcolor="#000000" stroked="f">
                <v:path arrowok="t"/>
                <v:fill/>
              </v:shape>
              <v:shape style="position:absolute;left:6668;top:186;width:847;height:747" coordorigin="6668,186" coordsize="847,747" path="m7432,846l7418,861,7433,874,7447,859,7432,846e" filled="t" fillcolor="#000000" stroked="f">
                <v:path arrowok="t"/>
                <v:fill/>
              </v:shape>
              <v:shape style="position:absolute;left:6668;top:186;width:847;height:747" coordorigin="6668,186" coordsize="847,747" path="m7465,808l7432,846,7447,859,7433,874,7491,874,7465,808e" filled="t" fillcolor="#000000" stroked="f">
                <v:path arrowok="t"/>
                <v:fill/>
              </v:shape>
              <v:shape style="position:absolute;left:6668;top:186;width:847;height:747" coordorigin="6668,186" coordsize="847,747" path="m6682,186l6668,201,7418,861,7432,846,6682,186e" filled="t" fillcolor="#000000" stroked="f">
                <v:path arrowok="t"/>
                <v:fill/>
              </v:shape>
            </v:group>
            <v:group style="position:absolute;left:6045;top:187;width:638;height:746" coordorigin="6045,187" coordsize="638,746">
              <v:shape style="position:absolute;left:6045;top:187;width:638;height:746" coordorigin="6045,187" coordsize="638,746" path="m6077,802l6045,932,6169,880,6148,863,6117,863,6102,850,6115,835,6077,802e" filled="t" fillcolor="#000000" stroked="f">
                <v:path arrowok="t"/>
                <v:fill/>
              </v:shape>
              <v:shape style="position:absolute;left:6045;top:187;width:638;height:746" coordorigin="6045,187" coordsize="638,746" path="m6115,835l6102,850,6117,863,6130,848,6115,835e" filled="t" fillcolor="#000000" stroked="f">
                <v:path arrowok="t"/>
                <v:fill/>
              </v:shape>
              <v:shape style="position:absolute;left:6045;top:187;width:638;height:746" coordorigin="6045,187" coordsize="638,746" path="m6130,848l6117,863,6148,863,6130,848e" filled="t" fillcolor="#000000" stroked="f">
                <v:path arrowok="t"/>
                <v:fill/>
              </v:shape>
              <v:shape style="position:absolute;left:6045;top:187;width:638;height:746" coordorigin="6045,187" coordsize="638,746" path="m6667,187l6115,835,6130,848,6683,200,6667,187e" filled="t" fillcolor="#000000" stroked="f">
                <v:path arrowok="t"/>
                <v:fill/>
              </v:shape>
            </v:group>
            <v:group style="position:absolute;left:5100;top:184;width:1579;height:751" coordorigin="5100,184" coordsize="1579,751">
              <v:shape style="position:absolute;left:5100;top:184;width:1579;height:751" coordorigin="5100,184" coordsize="1579,751" path="m5183,827l5100,932,5234,936,5217,899,5195,899,5186,881,5204,872,5183,827e" filled="t" fillcolor="#000000" stroked="f">
                <v:path arrowok="t"/>
                <v:fill/>
              </v:shape>
              <v:shape style="position:absolute;left:5100;top:184;width:1579;height:751" coordorigin="5100,184" coordsize="1579,751" path="m5204,872l5186,881,5195,899,5213,891,5204,872e" filled="t" fillcolor="#000000" stroked="f">
                <v:path arrowok="t"/>
                <v:fill/>
              </v:shape>
              <v:shape style="position:absolute;left:5100;top:184;width:1579;height:751" coordorigin="5100,184" coordsize="1579,751" path="m5213,891l5195,899,5217,899,5213,891e" filled="t" fillcolor="#000000" stroked="f">
                <v:path arrowok="t"/>
                <v:fill/>
              </v:shape>
              <v:shape style="position:absolute;left:5100;top:184;width:1579;height:751" coordorigin="5100,184" coordsize="1579,751" path="m6671,184l5204,872,5213,891,6679,202,6671,184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If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nk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wa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,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ht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4"/>
          <w:w w:val="100"/>
        </w:rPr>
        <w:t>..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3156" w:right="-20"/>
        <w:jc w:val="left"/>
        <w:tabs>
          <w:tab w:pos="3920" w:val="left"/>
          <w:tab w:pos="490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d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e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e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v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AF50"/>
          <w:spacing w:val="-6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ood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AF50"/>
          <w:spacing w:val="-5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3"/>
          <w:w w:val="100"/>
          <w:b/>
          <w:bCs/>
        </w:rPr>
        <w:t>a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2-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m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color w:val="000000"/>
          <w:spacing w:val="5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i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aw?</w:t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409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91.574997pt;margin-top:22.119377pt;width:151.3pt;height:45.86pt;mso-position-horizontal-relative:page;mso-position-vertical-relative:paragraph;z-index:-5548" coordorigin="1831,442" coordsize="3026,917">
            <v:group style="position:absolute;left:3705;top:474;width:1145;height:758" coordorigin="3705,474" coordsize="1145,758">
              <v:shape style="position:absolute;left:3705;top:474;width:1145;height:758" coordorigin="3705,474" coordsize="1145,758" path="m4744,1174l4717,1216,4850,1232,4823,1185,4761,1185,4744,1174e" filled="t" fillcolor="#000000" stroked="f">
                <v:path arrowok="t"/>
                <v:fill/>
              </v:shape>
              <v:shape style="position:absolute;left:3705;top:474;width:1145;height:758" coordorigin="3705,474" coordsize="1145,758" path="m4755,1158l4744,1174,4761,1185,4772,1169,4755,1158e" filled="t" fillcolor="#000000" stroked="f">
                <v:path arrowok="t"/>
                <v:fill/>
              </v:shape>
              <v:shape style="position:absolute;left:3705;top:474;width:1145;height:758" coordorigin="3705,474" coordsize="1145,758" path="m4783,1116l4755,1158,4772,1169,4761,1185,4823,1185,4783,1116e" filled="t" fillcolor="#000000" stroked="f">
                <v:path arrowok="t"/>
                <v:fill/>
              </v:shape>
              <v:shape style="position:absolute;left:3705;top:474;width:1145;height:758" coordorigin="3705,474" coordsize="1145,758" path="m3715,474l3705,490,4744,1174,4755,1158,3715,474e" filled="t" fillcolor="#000000" stroked="f">
                <v:path arrowok="t"/>
                <v:fill/>
              </v:shape>
            </v:group>
            <v:group style="position:absolute;left:3471;top:450;width:238;height:902" coordorigin="3471,450" coordsize="238,902">
              <v:shape style="position:absolute;left:3471;top:450;width:238;height:902" coordorigin="3471,450" coordsize="238,902" path="m3471,1222l3504,1352,3581,1256,3535,1256,3515,1252,3520,1233,3471,1222e" filled="t" fillcolor="#000000" stroked="f">
                <v:path arrowok="t"/>
                <v:fill/>
              </v:shape>
              <v:shape style="position:absolute;left:3471;top:450;width:238;height:902" coordorigin="3471,450" coordsize="238,902" path="m3520,1233l3515,1252,3535,1256,3539,1237,3520,1233e" filled="t" fillcolor="#000000" stroked="f">
                <v:path arrowok="t"/>
                <v:fill/>
              </v:shape>
              <v:shape style="position:absolute;left:3471;top:450;width:238;height:902" coordorigin="3471,450" coordsize="238,902" path="m3539,1237l3535,1256,3581,1256,3588,1247,3539,1237e" filled="t" fillcolor="#000000" stroked="f">
                <v:path arrowok="t"/>
                <v:fill/>
              </v:shape>
              <v:shape style="position:absolute;left:3471;top:450;width:238;height:902" coordorigin="3471,450" coordsize="238,902" path="m3689,450l3520,1233,3539,1237,3709,454,3689,450e" filled="t" fillcolor="#000000" stroked="f">
                <v:path arrowok="t"/>
                <v:fill/>
              </v:shape>
            </v:group>
            <v:group style="position:absolute;left:1839;top:473;width:1864;height:770" coordorigin="1839,473" coordsize="1864,770">
              <v:shape style="position:absolute;left:1839;top:473;width:1864;height:770" coordorigin="1839,473" coordsize="1864,770" path="m1928,1131l1839,1232,1973,1243,1957,1204,1935,1204,1928,1185,1947,1178,1928,1131e" filled="t" fillcolor="#000000" stroked="f">
                <v:path arrowok="t"/>
                <v:fill/>
              </v:shape>
              <v:shape style="position:absolute;left:1839;top:473;width:1864;height:770" coordorigin="1839,473" coordsize="1864,770" path="m1947,1178l1928,1185,1935,1204,1954,1196,1947,1178e" filled="t" fillcolor="#000000" stroked="f">
                <v:path arrowok="t"/>
                <v:fill/>
              </v:shape>
              <v:shape style="position:absolute;left:1839;top:473;width:1864;height:770" coordorigin="1839,473" coordsize="1864,770" path="m1954,1196l1935,1204,1957,1204,1954,1196e" filled="t" fillcolor="#000000" stroked="f">
                <v:path arrowok="t"/>
                <v:fill/>
              </v:shape>
              <v:shape style="position:absolute;left:1839;top:473;width:1864;height:770" coordorigin="1839,473" coordsize="1864,770" path="m3695,473l1947,1178,1954,1196,3703,491,3695,47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p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g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ng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1"/>
          <w:w w:val="100"/>
        </w:rPr>
        <w:t>m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h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tabs>
          <w:tab w:pos="1020" w:val="left"/>
          <w:tab w:pos="24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f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bac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a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wa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spacing w:before="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3-</w:t>
      </w:r>
      <w:r>
        <w:rPr>
          <w:rFonts w:ascii="Calibri" w:hAnsi="Calibri" w:cs="Calibri" w:eastAsia="Calibri"/>
          <w:sz w:val="32"/>
          <w:szCs w:val="32"/>
          <w:color w:val="00AF50"/>
          <w:spacing w:val="2"/>
          <w:w w:val="100"/>
          <w:b/>
          <w:bCs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W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h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do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v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3"/>
          <w:w w:val="100"/>
        </w:rPr>
        <w:t>n</w:t>
      </w:r>
      <w:r>
        <w:rPr>
          <w:rFonts w:ascii="Calibri" w:hAnsi="Calibri" w:cs="Calibri" w:eastAsia="Calibri"/>
          <w:sz w:val="32"/>
          <w:szCs w:val="32"/>
          <w:color w:val="000000"/>
          <w:spacing w:val="-1"/>
          <w:w w:val="100"/>
        </w:rPr>
        <w:t>e</w:t>
      </w:r>
      <w:r>
        <w:rPr>
          <w:rFonts w:ascii="Calibri" w:hAnsi="Calibri" w:cs="Calibri" w:eastAsia="Calibri"/>
          <w:sz w:val="32"/>
          <w:szCs w:val="32"/>
          <w:color w:val="000000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color w:val="000000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color w:val="000000"/>
          <w:spacing w:val="1"/>
          <w:w w:val="100"/>
        </w:rPr>
        <w:t>y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  <w:t>?</w:t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32"/>
          <w:szCs w:val="32"/>
        </w:rPr>
      </w:pPr>
      <w:rPr/>
      <w:r>
        <w:rPr/>
        <w:pict>
          <v:group style="position:absolute;margin-left:107.625pt;margin-top:27.349367pt;width:129pt;height:35.730pt;mso-position-horizontal-relative:page;mso-position-vertical-relative:paragraph;z-index:-5547" coordorigin="2153,547" coordsize="2580,715">
            <v:group style="position:absolute;left:2932;top:558;width:563;height:696" coordorigin="2932,558" coordsize="563,696">
              <v:shape style="position:absolute;left:2932;top:558;width:563;height:696" coordorigin="2932,558" coordsize="563,696" path="m3412,1167l3373,1198,3495,1254,3480,1182,3425,1182,3412,1167e" filled="t" fillcolor="#000000" stroked="f">
                <v:path arrowok="t"/>
                <v:fill/>
              </v:shape>
              <v:shape style="position:absolute;left:2932;top:558;width:563;height:696" coordorigin="2932,558" coordsize="563,696" path="m3428,1154l3412,1167,3425,1182,3440,1170,3428,1154e" filled="t" fillcolor="#000000" stroked="f">
                <v:path arrowok="t"/>
                <v:fill/>
              </v:shape>
              <v:shape style="position:absolute;left:2932;top:558;width:563;height:696" coordorigin="2932,558" coordsize="563,696" path="m3467,1123l3428,1154,3440,1170,3425,1182,3480,1182,3467,1123e" filled="t" fillcolor="#000000" stroked="f">
                <v:path arrowok="t"/>
                <v:fill/>
              </v:shape>
              <v:shape style="position:absolute;left:2932;top:558;width:563;height:696" coordorigin="2932,558" coordsize="563,696" path="m2948,558l2932,570,3412,1167,3428,1154,2948,558e" filled="t" fillcolor="#000000" stroked="f">
                <v:path arrowok="t"/>
                <v:fill/>
              </v:shape>
            </v:group>
            <v:group style="position:absolute;left:2937;top:554;width:1788;height:570" coordorigin="2937,554" coordsize="1788,570">
              <v:shape style="position:absolute;left:2937;top:554;width:1788;height:570" coordorigin="2937,554" coordsize="1788,570" path="m4607,1077l4593,1125,4725,1102,4704,1083,4626,1083,4607,1077e" filled="t" fillcolor="#000000" stroked="f">
                <v:path arrowok="t"/>
                <v:fill/>
              </v:shape>
              <v:shape style="position:absolute;left:2937;top:554;width:1788;height:570" coordorigin="2937,554" coordsize="1788,570" path="m4613,1058l4607,1077,4626,1083,4632,1064,4613,1058e" filled="t" fillcolor="#000000" stroked="f">
                <v:path arrowok="t"/>
                <v:fill/>
              </v:shape>
              <v:shape style="position:absolute;left:2937;top:554;width:1788;height:570" coordorigin="2937,554" coordsize="1788,570" path="m4627,1010l4613,1058,4632,1064,4626,1083,4704,1083,4627,1010e" filled="t" fillcolor="#000000" stroked="f">
                <v:path arrowok="t"/>
                <v:fill/>
              </v:shape>
              <v:shape style="position:absolute;left:2937;top:554;width:1788;height:570" coordorigin="2937,554" coordsize="1788,570" path="m2943,554l2937,574,4607,1077,4613,1058,2943,554e" filled="t" fillcolor="#000000" stroked="f">
                <v:path arrowok="t"/>
                <v:fill/>
              </v:shape>
            </v:group>
            <v:group style="position:absolute;left:2160;top:556;width:787;height:698" coordorigin="2160,556" coordsize="787,698">
              <v:shape style="position:absolute;left:2160;top:556;width:787;height:698" coordorigin="2160,556" coordsize="787,698" path="m2210,1130l2160,1254,2290,1219,2268,1195,2242,1195,2228,1180,2243,1167,2210,1130e" filled="t" fillcolor="#000000" stroked="f">
                <v:path arrowok="t"/>
                <v:fill/>
              </v:shape>
              <v:shape style="position:absolute;left:2160;top:556;width:787;height:698" coordorigin="2160,556" coordsize="787,698" path="m2243,1167l2228,1180,2242,1195,2257,1182,2243,1167e" filled="t" fillcolor="#000000" stroked="f">
                <v:path arrowok="t"/>
                <v:fill/>
              </v:shape>
              <v:shape style="position:absolute;left:2160;top:556;width:787;height:698" coordorigin="2160,556" coordsize="787,698" path="m2257,1182l2242,1195,2268,1195,2257,1182e" filled="t" fillcolor="#000000" stroked="f">
                <v:path arrowok="t"/>
                <v:fill/>
              </v:shape>
              <v:shape style="position:absolute;left:2160;top:556;width:787;height:698" coordorigin="2160,556" coordsize="787,698" path="m2933,556l2243,1167,2257,1182,2947,571,2933,556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I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c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d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u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3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f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l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he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4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…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..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t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o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s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a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v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n</w:t>
      </w:r>
      <w:r>
        <w:rPr>
          <w:rFonts w:ascii="Calibri" w:hAnsi="Calibri" w:cs="Calibri" w:eastAsia="Calibri"/>
          <w:sz w:val="32"/>
          <w:szCs w:val="32"/>
          <w:spacing w:val="-3"/>
          <w:w w:val="100"/>
        </w:rPr>
        <w:t>e</w:t>
      </w:r>
      <w:r>
        <w:rPr>
          <w:rFonts w:ascii="Calibri" w:hAnsi="Calibri" w:cs="Calibri" w:eastAsia="Calibri"/>
          <w:sz w:val="32"/>
          <w:szCs w:val="32"/>
          <w:spacing w:val="-2"/>
          <w:w w:val="100"/>
        </w:rPr>
        <w:t>r</w:t>
      </w:r>
      <w:r>
        <w:rPr>
          <w:rFonts w:ascii="Calibri" w:hAnsi="Calibri" w:cs="Calibri" w:eastAsia="Calibri"/>
          <w:sz w:val="32"/>
          <w:szCs w:val="32"/>
          <w:spacing w:val="2"/>
          <w:w w:val="100"/>
        </w:rPr>
        <w:t>g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y</w:t>
      </w:r>
      <w:r>
        <w:rPr>
          <w:rFonts w:ascii="Calibri" w:hAnsi="Calibri" w:cs="Calibri" w:eastAsia="Calibri"/>
          <w:sz w:val="32"/>
          <w:szCs w:val="32"/>
          <w:spacing w:val="-1"/>
          <w:w w:val="100"/>
        </w:rPr>
        <w:t> </w:t>
      </w:r>
      <w:r>
        <w:rPr>
          <w:rFonts w:ascii="Calibri" w:hAnsi="Calibri" w:cs="Calibri" w:eastAsia="Calibri"/>
          <w:sz w:val="32"/>
          <w:szCs w:val="32"/>
          <w:spacing w:val="0"/>
          <w:w w:val="100"/>
        </w:rPr>
        <w:t>.</w:t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" w:right="-20"/>
        <w:jc w:val="left"/>
        <w:tabs>
          <w:tab w:pos="1320" w:val="left"/>
          <w:tab w:pos="2680" w:val="left"/>
        </w:tabs>
        <w:rPr>
          <w:rFonts w:ascii="Calibri" w:hAnsi="Calibri" w:cs="Calibri" w:eastAsia="Calibri"/>
          <w:sz w:val="32"/>
          <w:szCs w:val="32"/>
        </w:rPr>
      </w:pPr>
      <w:rPr/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choo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s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5"/>
          <w:w w:val="100"/>
          <w:b/>
          <w:bCs/>
        </w:rPr>
        <w:t>o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u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AF50"/>
          <w:spacing w:val="-3"/>
          <w:w w:val="100"/>
          <w:b/>
          <w:bCs/>
        </w:rPr>
        <w:t>e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s</w:t>
        <w:tab/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l</w:t>
      </w:r>
      <w:r>
        <w:rPr>
          <w:rFonts w:ascii="Calibri" w:hAnsi="Calibri" w:cs="Calibri" w:eastAsia="Calibri"/>
          <w:sz w:val="32"/>
          <w:szCs w:val="32"/>
          <w:color w:val="00AF50"/>
          <w:spacing w:val="-2"/>
          <w:w w:val="100"/>
          <w:b/>
          <w:bCs/>
        </w:rPr>
        <w:t>i</w:t>
      </w:r>
      <w:r>
        <w:rPr>
          <w:rFonts w:ascii="Calibri" w:hAnsi="Calibri" w:cs="Calibri" w:eastAsia="Calibri"/>
          <w:sz w:val="32"/>
          <w:szCs w:val="32"/>
          <w:color w:val="00AF50"/>
          <w:spacing w:val="1"/>
          <w:w w:val="100"/>
          <w:b/>
          <w:bCs/>
        </w:rPr>
        <w:t>g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h</w:t>
      </w:r>
      <w:r>
        <w:rPr>
          <w:rFonts w:ascii="Calibri" w:hAnsi="Calibri" w:cs="Calibri" w:eastAsia="Calibri"/>
          <w:sz w:val="32"/>
          <w:szCs w:val="32"/>
          <w:color w:val="00AF50"/>
          <w:spacing w:val="-1"/>
          <w:w w:val="100"/>
          <w:b/>
          <w:bCs/>
        </w:rPr>
        <w:t>t</w:t>
      </w:r>
      <w:r>
        <w:rPr>
          <w:rFonts w:ascii="Calibri" w:hAnsi="Calibri" w:cs="Calibri" w:eastAsia="Calibri"/>
          <w:sz w:val="32"/>
          <w:szCs w:val="32"/>
          <w:color w:val="00AF50"/>
          <w:spacing w:val="0"/>
          <w:w w:val="100"/>
          <w:b/>
          <w:bCs/>
        </w:rPr>
        <w:t>s</w:t>
      </w:r>
      <w:r>
        <w:rPr>
          <w:rFonts w:ascii="Calibri" w:hAnsi="Calibri" w:cs="Calibri" w:eastAsia="Calibri"/>
          <w:sz w:val="32"/>
          <w:szCs w:val="32"/>
          <w:color w:val="000000"/>
          <w:spacing w:val="0"/>
          <w:w w:val="100"/>
        </w:rPr>
      </w:r>
    </w:p>
    <w:p>
      <w:pPr>
        <w:jc w:val="left"/>
        <w:spacing w:after="0"/>
        <w:sectPr>
          <w:pgMar w:header="0" w:footer="0" w:top="1160" w:bottom="280" w:left="1680" w:right="1680"/>
          <w:headerReference w:type="even" r:id="rId402"/>
          <w:pgSz w:w="11920" w:h="16840"/>
        </w:sectPr>
      </w:pPr>
      <w:rPr/>
    </w:p>
    <w:p>
      <w:pPr>
        <w:spacing w:before="1" w:after="0" w:line="240" w:lineRule="auto"/>
        <w:ind w:left="121" w:right="-20"/>
        <w:jc w:val="left"/>
        <w:rPr>
          <w:rFonts w:ascii="Calibri" w:hAnsi="Calibri" w:cs="Calibri" w:eastAsia="Calibri"/>
          <w:sz w:val="48"/>
          <w:szCs w:val="48"/>
        </w:rPr>
      </w:pPr>
      <w:rPr/>
      <w:r>
        <w:rPr/>
        <w:pict>
          <v:group style="position:absolute;margin-left:91.5pt;margin-top:30.331537pt;width:325.45pt;height:.1pt;mso-position-horizontal-relative:page;mso-position-vertical-relative:paragraph;z-index:-5542" coordorigin="1830,607" coordsize="6509,2">
            <v:shape style="position:absolute;left:1830;top:607;width:6509;height:2" coordorigin="1830,607" coordsize="6509,0" path="m1830,607l8339,607e" filled="f" stroked="t" strokeweight="2.5pt" strokecolor="#000000">
              <v:path arrowok="t"/>
            </v:shape>
          </v:group>
          <w10:wrap type="none"/>
        </w:pict>
      </w:r>
      <w:r>
        <w:rPr/>
        <w:pict>
          <v:group style="position:absolute;margin-left:22.75pt;margin-top:22.749983pt;width:549.944pt;height:796.636pt;mso-position-horizontal-relative:page;mso-position-vertical-relative:page;z-index:-5541" coordorigin="455,455" coordsize="10999,15933">
            <v:group style="position:absolute;left:480;top:480;width:120;height:120" coordorigin="480,480" coordsize="120,120">
              <v:shape style="position:absolute;left:480;top:480;width:120;height:120" coordorigin="480,480" coordsize="120,120" path="m480,600l600,600,600,480,480,480,480,600e" filled="t" fillcolor="#000000" stroked="f">
                <v:path arrowok="t"/>
                <v:fill/>
              </v:shape>
            </v:group>
            <v:group style="position:absolute;left:600;top:480;width:10708;height:120" coordorigin="600,480" coordsize="10708,120">
              <v:shape style="position:absolute;left:600;top:480;width:10708;height:120" coordorigin="600,480" coordsize="10708,120" path="m600,600l11308,600,11308,480,600,480,600,600e" filled="t" fillcolor="#000000" stroked="f">
                <v:path arrowok="t"/>
                <v:fill/>
              </v:shape>
            </v:group>
            <v:group style="position:absolute;left:11308;top:480;width:120;height:120" coordorigin="11308,480" coordsize="120,120">
              <v:shape style="position:absolute;left:11308;top:480;width:120;height:120" coordorigin="11308,480" coordsize="120,120" path="m11308,600l11429,600,11429,480,11308,480,11308,600e" filled="t" fillcolor="#000000" stroked="f">
                <v:path arrowok="t"/>
                <v:fill/>
              </v:shape>
            </v:group>
            <v:group style="position:absolute;left:480;top:600;width:120;height:15643" coordorigin="480,600" coordsize="120,15643">
              <v:shape style="position:absolute;left:480;top:600;width:120;height:15643" coordorigin="480,600" coordsize="120,15643" path="m480,16243l600,16243,600,600,480,600,480,16243e" filled="t" fillcolor="#000000" stroked="f">
                <v:path arrowok="t"/>
                <v:fill/>
              </v:shape>
            </v:group>
            <v:group style="position:absolute;left:11308;top:600;width:120;height:15643" coordorigin="11308,600" coordsize="120,15643">
              <v:shape style="position:absolute;left:11308;top:600;width:120;height:15643" coordorigin="11308,600" coordsize="120,15643" path="m11308,16243l11429,16243,11429,600,11308,600,11308,16243e" filled="t" fillcolor="#000000" stroked="f">
                <v:path arrowok="t"/>
                <v:fill/>
              </v:shape>
            </v:group>
            <v:group style="position:absolute;left:480;top:16243;width:120;height:120" coordorigin="480,16243" coordsize="120,120">
              <v:shape style="position:absolute;left:480;top:16243;width:120;height:120" coordorigin="480,16243" coordsize="120,120" path="m480,16363l600,16363,600,16243,480,16243,480,16363e" filled="t" fillcolor="#000000" stroked="f">
                <v:path arrowok="t"/>
                <v:fill/>
              </v:shape>
            </v:group>
            <v:group style="position:absolute;left:600;top:16243;width:10708;height:120" coordorigin="600,16243" coordsize="10708,120">
              <v:shape style="position:absolute;left:600;top:16243;width:10708;height:120" coordorigin="600,16243" coordsize="10708,120" path="m600,16363l11308,16363,11308,16243,600,16243,600,16363e" filled="t" fillcolor="#000000" stroked="f">
                <v:path arrowok="t"/>
                <v:fill/>
              </v:shape>
            </v:group>
            <v:group style="position:absolute;left:11308;top:16243;width:120;height:120" coordorigin="11308,16243" coordsize="120,120">
              <v:shape style="position:absolute;left:11308;top:16243;width:120;height:120" coordorigin="11308,16243" coordsize="120,120" path="m11308,16363l11429,16363,11429,16243,11308,16243,11308,16363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44"/>
          <w:szCs w:val="44"/>
          <w:color w:val="FF0000"/>
          <w:spacing w:val="1"/>
          <w:w w:val="100"/>
          <w:b/>
          <w:bCs/>
          <w:i/>
        </w:rPr>
        <w:t>C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)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A</w:t>
      </w:r>
      <w:r>
        <w:rPr>
          <w:rFonts w:ascii="Calibri" w:hAnsi="Calibri" w:cs="Calibri" w:eastAsia="Calibri"/>
          <w:sz w:val="44"/>
          <w:szCs w:val="44"/>
          <w:color w:val="FF0000"/>
          <w:spacing w:val="3"/>
          <w:w w:val="100"/>
          <w:b/>
          <w:bCs/>
          <w:i/>
        </w:rPr>
        <w:t>n</w:t>
      </w:r>
      <w:r>
        <w:rPr>
          <w:rFonts w:ascii="Calibri" w:hAnsi="Calibri" w:cs="Calibri" w:eastAsia="Calibri"/>
          <w:sz w:val="44"/>
          <w:szCs w:val="44"/>
          <w:color w:val="FF0000"/>
          <w:spacing w:val="-6"/>
          <w:w w:val="100"/>
          <w:b/>
          <w:bCs/>
          <w:i/>
        </w:rPr>
        <w:t>s</w:t>
      </w:r>
      <w:r>
        <w:rPr>
          <w:rFonts w:ascii="Calibri" w:hAnsi="Calibri" w:cs="Calibri" w:eastAsia="Calibri"/>
          <w:sz w:val="44"/>
          <w:szCs w:val="44"/>
          <w:color w:val="FF0000"/>
          <w:spacing w:val="2"/>
          <w:w w:val="100"/>
          <w:b/>
          <w:bCs/>
          <w:i/>
        </w:rPr>
        <w:t>w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er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44"/>
          <w:szCs w:val="44"/>
          <w:color w:val="FF0000"/>
          <w:spacing w:val="-3"/>
          <w:w w:val="100"/>
          <w:b/>
          <w:bCs/>
          <w:i/>
        </w:rPr>
        <w:t>t</w:t>
      </w:r>
      <w:r>
        <w:rPr>
          <w:rFonts w:ascii="Calibri" w:hAnsi="Calibri" w:cs="Calibri" w:eastAsia="Calibri"/>
          <w:sz w:val="44"/>
          <w:szCs w:val="44"/>
          <w:color w:val="FF0000"/>
          <w:spacing w:val="2"/>
          <w:w w:val="100"/>
          <w:b/>
          <w:bCs/>
          <w:i/>
        </w:rPr>
        <w:t>h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44"/>
          <w:szCs w:val="44"/>
          <w:color w:val="FF0000"/>
          <w:spacing w:val="-5"/>
          <w:w w:val="100"/>
          <w:b/>
          <w:bCs/>
          <w:i/>
        </w:rPr>
        <w:t>f</w:t>
      </w:r>
      <w:r>
        <w:rPr>
          <w:rFonts w:ascii="Calibri" w:hAnsi="Calibri" w:cs="Calibri" w:eastAsia="Calibri"/>
          <w:sz w:val="44"/>
          <w:szCs w:val="44"/>
          <w:color w:val="FF0000"/>
          <w:spacing w:val="2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l</w:t>
      </w:r>
      <w:r>
        <w:rPr>
          <w:rFonts w:ascii="Calibri" w:hAnsi="Calibri" w:cs="Calibri" w:eastAsia="Calibri"/>
          <w:sz w:val="44"/>
          <w:szCs w:val="44"/>
          <w:color w:val="FF0000"/>
          <w:spacing w:val="1"/>
          <w:w w:val="100"/>
          <w:b/>
          <w:bCs/>
          <w:i/>
        </w:rPr>
        <w:t>l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44"/>
          <w:szCs w:val="44"/>
          <w:color w:val="FF0000"/>
          <w:spacing w:val="-3"/>
          <w:w w:val="100"/>
          <w:b/>
          <w:bCs/>
          <w:i/>
        </w:rPr>
        <w:t>w</w:t>
      </w:r>
      <w:r>
        <w:rPr>
          <w:rFonts w:ascii="Calibri" w:hAnsi="Calibri" w:cs="Calibri" w:eastAsia="Calibri"/>
          <w:sz w:val="44"/>
          <w:szCs w:val="44"/>
          <w:color w:val="FF0000"/>
          <w:spacing w:val="1"/>
          <w:w w:val="100"/>
          <w:b/>
          <w:bCs/>
          <w:i/>
        </w:rPr>
        <w:t>i</w:t>
      </w:r>
      <w:r>
        <w:rPr>
          <w:rFonts w:ascii="Calibri" w:hAnsi="Calibri" w:cs="Calibri" w:eastAsia="Calibri"/>
          <w:sz w:val="44"/>
          <w:szCs w:val="44"/>
          <w:color w:val="FF0000"/>
          <w:spacing w:val="-2"/>
          <w:w w:val="100"/>
          <w:b/>
          <w:bCs/>
          <w:i/>
        </w:rPr>
        <w:t>n</w:t>
      </w:r>
      <w:r>
        <w:rPr>
          <w:rFonts w:ascii="Calibri" w:hAnsi="Calibri" w:cs="Calibri" w:eastAsia="Calibri"/>
          <w:sz w:val="44"/>
          <w:szCs w:val="44"/>
          <w:color w:val="FF0000"/>
          <w:spacing w:val="0"/>
          <w:w w:val="100"/>
          <w:b/>
          <w:bCs/>
          <w:i/>
        </w:rPr>
        <w:t>g</w:t>
      </w:r>
      <w:r>
        <w:rPr>
          <w:rFonts w:ascii="Calibri" w:hAnsi="Calibri" w:cs="Calibri" w:eastAsia="Calibri"/>
          <w:sz w:val="44"/>
          <w:szCs w:val="44"/>
          <w:color w:val="FF0000"/>
          <w:spacing w:val="5"/>
          <w:w w:val="100"/>
          <w:b/>
          <w:bCs/>
          <w:i/>
        </w:rPr>
        <w:t> </w:t>
      </w:r>
      <w:r>
        <w:rPr>
          <w:rFonts w:ascii="Calibri" w:hAnsi="Calibri" w:cs="Calibri" w:eastAsia="Calibri"/>
          <w:sz w:val="48"/>
          <w:szCs w:val="48"/>
          <w:color w:val="FF0000"/>
          <w:spacing w:val="-4"/>
          <w:w w:val="100"/>
          <w:b/>
          <w:bCs/>
          <w:i/>
        </w:rPr>
        <w:t>q</w:t>
      </w:r>
      <w:r>
        <w:rPr>
          <w:rFonts w:ascii="Calibri" w:hAnsi="Calibri" w:cs="Calibri" w:eastAsia="Calibri"/>
          <w:sz w:val="48"/>
          <w:szCs w:val="48"/>
          <w:color w:val="FF0000"/>
          <w:spacing w:val="1"/>
          <w:w w:val="100"/>
          <w:b/>
          <w:bCs/>
          <w:i/>
        </w:rPr>
        <w:t>u</w:t>
      </w:r>
      <w:r>
        <w:rPr>
          <w:rFonts w:ascii="Calibri" w:hAnsi="Calibri" w:cs="Calibri" w:eastAsia="Calibri"/>
          <w:sz w:val="48"/>
          <w:szCs w:val="48"/>
          <w:color w:val="FF0000"/>
          <w:spacing w:val="0"/>
          <w:w w:val="100"/>
          <w:b/>
          <w:bCs/>
          <w:i/>
        </w:rPr>
        <w:t>e</w:t>
      </w:r>
      <w:r>
        <w:rPr>
          <w:rFonts w:ascii="Calibri" w:hAnsi="Calibri" w:cs="Calibri" w:eastAsia="Calibri"/>
          <w:sz w:val="48"/>
          <w:szCs w:val="48"/>
          <w:color w:val="FF0000"/>
          <w:spacing w:val="-3"/>
          <w:w w:val="100"/>
          <w:b/>
          <w:bCs/>
          <w:i/>
        </w:rPr>
        <w:t>s</w:t>
      </w:r>
      <w:r>
        <w:rPr>
          <w:rFonts w:ascii="Calibri" w:hAnsi="Calibri" w:cs="Calibri" w:eastAsia="Calibri"/>
          <w:sz w:val="48"/>
          <w:szCs w:val="48"/>
          <w:color w:val="FF0000"/>
          <w:spacing w:val="0"/>
          <w:w w:val="100"/>
          <w:b/>
          <w:bCs/>
          <w:i/>
        </w:rPr>
        <w:t>t</w:t>
      </w:r>
      <w:r>
        <w:rPr>
          <w:rFonts w:ascii="Calibri" w:hAnsi="Calibri" w:cs="Calibri" w:eastAsia="Calibri"/>
          <w:sz w:val="48"/>
          <w:szCs w:val="48"/>
          <w:color w:val="FF0000"/>
          <w:spacing w:val="3"/>
          <w:w w:val="100"/>
          <w:b/>
          <w:bCs/>
          <w:i/>
        </w:rPr>
        <w:t>i</w:t>
      </w:r>
      <w:r>
        <w:rPr>
          <w:rFonts w:ascii="Calibri" w:hAnsi="Calibri" w:cs="Calibri" w:eastAsia="Calibri"/>
          <w:sz w:val="48"/>
          <w:szCs w:val="48"/>
          <w:color w:val="FF0000"/>
          <w:spacing w:val="1"/>
          <w:w w:val="100"/>
          <w:b/>
          <w:bCs/>
          <w:i/>
        </w:rPr>
        <w:t>o</w:t>
      </w:r>
      <w:r>
        <w:rPr>
          <w:rFonts w:ascii="Calibri" w:hAnsi="Calibri" w:cs="Calibri" w:eastAsia="Calibri"/>
          <w:sz w:val="48"/>
          <w:szCs w:val="48"/>
          <w:color w:val="FF0000"/>
          <w:spacing w:val="1"/>
          <w:w w:val="100"/>
          <w:b/>
          <w:bCs/>
          <w:i/>
        </w:rPr>
        <w:t>n</w:t>
      </w:r>
      <w:r>
        <w:rPr>
          <w:rFonts w:ascii="Calibri" w:hAnsi="Calibri" w:cs="Calibri" w:eastAsia="Calibri"/>
          <w:sz w:val="48"/>
          <w:szCs w:val="48"/>
          <w:color w:val="FF0000"/>
          <w:spacing w:val="-2"/>
          <w:w w:val="100"/>
          <w:b/>
          <w:bCs/>
          <w:i/>
        </w:rPr>
        <w:t>s</w:t>
      </w:r>
      <w:r>
        <w:rPr>
          <w:rFonts w:ascii="Calibri" w:hAnsi="Calibri" w:cs="Calibri" w:eastAsia="Calibri"/>
          <w:sz w:val="48"/>
          <w:szCs w:val="48"/>
          <w:color w:val="FF0000"/>
          <w:spacing w:val="5"/>
          <w:w w:val="100"/>
          <w:b/>
          <w:bCs/>
          <w:i/>
        </w:rPr>
        <w:t>:</w:t>
      </w:r>
      <w:r>
        <w:rPr>
          <w:rFonts w:ascii="Calibri" w:hAnsi="Calibri" w:cs="Calibri" w:eastAsia="Calibri"/>
          <w:sz w:val="48"/>
          <w:szCs w:val="48"/>
          <w:color w:val="FF0000"/>
          <w:spacing w:val="0"/>
          <w:w w:val="100"/>
          <w:b/>
          <w:bCs/>
          <w:i/>
        </w:rPr>
        <w:t>-</w:t>
      </w:r>
      <w:r>
        <w:rPr>
          <w:rFonts w:ascii="Calibri" w:hAnsi="Calibri" w:cs="Calibri" w:eastAsia="Calibri"/>
          <w:sz w:val="48"/>
          <w:szCs w:val="48"/>
          <w:color w:val="000000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85" w:lineRule="auto"/>
        <w:ind w:left="121" w:right="4224"/>
        <w:jc w:val="left"/>
        <w:rPr>
          <w:rFonts w:ascii="Calibri" w:hAnsi="Calibri" w:cs="Calibri" w:eastAsia="Calibri"/>
          <w:sz w:val="18"/>
          <w:szCs w:val="18"/>
        </w:rPr>
      </w:pPr>
      <w:rPr/>
      <w:r>
        <w:rPr/>
        <w:pict>
          <v:shape style="position:absolute;margin-left:450pt;margin-top:8.708687pt;width:81pt;height:61.5pt;mso-position-horizontal-relative:page;mso-position-vertical-relative:paragraph;z-index:-5545" type="#_x0000_t75">
            <v:imagedata r:id="rId405" o:title=""/>
          </v:shape>
        </w:pic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1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W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at</w:t>
      </w:r>
      <w:r>
        <w:rPr>
          <w:rFonts w:ascii="Calibri" w:hAnsi="Calibri" w:cs="Calibri" w:eastAsia="Calibri"/>
          <w:sz w:val="36"/>
          <w:szCs w:val="36"/>
          <w:color w:val="000000"/>
          <w:spacing w:val="-8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fe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r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aw</w:t>
      </w:r>
      <w:r>
        <w:rPr>
          <w:rFonts w:ascii="Calibri" w:hAnsi="Calibri" w:cs="Calibri" w:eastAsia="Calibri"/>
          <w:sz w:val="36"/>
          <w:szCs w:val="36"/>
          <w:color w:val="000000"/>
          <w:spacing w:val="-5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made</w:t>
      </w:r>
      <w:r>
        <w:rPr>
          <w:rFonts w:ascii="Calibri" w:hAnsi="Calibri" w:cs="Calibri" w:eastAsia="Calibri"/>
          <w:sz w:val="36"/>
          <w:szCs w:val="36"/>
          <w:color w:val="000000"/>
          <w:spacing w:val="-1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?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It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made</w:t>
      </w:r>
      <w:r>
        <w:rPr>
          <w:rFonts w:ascii="Calibri" w:hAnsi="Calibri" w:cs="Calibri" w:eastAsia="Calibri"/>
          <w:sz w:val="36"/>
          <w:szCs w:val="36"/>
          <w:color w:val="000000"/>
          <w:spacing w:val="-1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…………………………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auto"/>
        <w:ind w:left="121" w:right="2241"/>
        <w:jc w:val="left"/>
        <w:rPr>
          <w:rFonts w:ascii="Calibri" w:hAnsi="Calibri" w:cs="Calibri" w:eastAsia="Calibri"/>
          <w:sz w:val="36"/>
          <w:szCs w:val="36"/>
        </w:rPr>
      </w:pPr>
      <w:rPr/>
      <w:r>
        <w:rPr/>
        <w:pict>
          <v:shape style="position:absolute;margin-left:450pt;margin-top:36.348701pt;width:78pt;height:58.5pt;mso-position-horizontal-relative:page;mso-position-vertical-relative:paragraph;z-index:-5543" type="#_x0000_t75">
            <v:imagedata r:id="rId406" o:title=""/>
          </v:shape>
        </w:pic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2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W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at</w:t>
      </w:r>
      <w:r>
        <w:rPr>
          <w:rFonts w:ascii="Calibri" w:hAnsi="Calibri" w:cs="Calibri" w:eastAsia="Calibri"/>
          <w:sz w:val="36"/>
          <w:szCs w:val="36"/>
          <w:color w:val="000000"/>
          <w:spacing w:val="-8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mi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g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5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-4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7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4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rai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?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If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7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4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rai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,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7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m</w:t>
      </w:r>
      <w:r>
        <w:rPr>
          <w:rFonts w:ascii="Calibri" w:hAnsi="Calibri" w:cs="Calibri" w:eastAsia="Calibri"/>
          <w:sz w:val="36"/>
          <w:szCs w:val="36"/>
          <w:color w:val="000000"/>
          <w:spacing w:val="4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g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b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</w:r>
    </w:p>
    <w:p>
      <w:pPr>
        <w:spacing w:before="0" w:after="0" w:line="240" w:lineRule="auto"/>
        <w:ind w:left="121" w:right="-20"/>
        <w:jc w:val="left"/>
        <w:rPr>
          <w:rFonts w:ascii="Calibri" w:hAnsi="Calibri" w:cs="Calibri" w:eastAsia="Calibri"/>
          <w:sz w:val="18"/>
          <w:szCs w:val="18"/>
        </w:rPr>
      </w:pPr>
      <w:rPr/>
      <w:r>
        <w:rPr>
          <w:rFonts w:ascii="Calibri" w:hAnsi="Calibri" w:cs="Calibri" w:eastAsia="Calibri"/>
          <w:sz w:val="36"/>
          <w:szCs w:val="36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spacing w:val="1"/>
          <w:w w:val="100"/>
        </w:rPr>
        <w:t> </w:t>
      </w:r>
      <w:r>
        <w:rPr>
          <w:rFonts w:ascii="Calibri" w:hAnsi="Calibri" w:cs="Calibri" w:eastAsia="Calibri"/>
          <w:sz w:val="18"/>
          <w:szCs w:val="18"/>
          <w:spacing w:val="-1"/>
          <w:w w:val="101"/>
        </w:rPr>
        <w:t>……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8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spacing w:val="0"/>
          <w:w w:val="100"/>
        </w:rPr>
      </w:r>
    </w:p>
    <w:p>
      <w:pPr>
        <w:spacing w:before="2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5" w:lineRule="auto"/>
        <w:ind w:left="121" w:right="1837"/>
        <w:jc w:val="left"/>
        <w:rPr>
          <w:rFonts w:ascii="Calibri" w:hAnsi="Calibri" w:cs="Calibri" w:eastAsia="Calibri"/>
          <w:sz w:val="18"/>
          <w:szCs w:val="18"/>
        </w:rPr>
      </w:pPr>
      <w:rPr/>
      <w:r>
        <w:rPr/>
        <w:pict>
          <v:shape style="position:absolute;margin-left:441pt;margin-top:46.748676pt;width:76.5pt;height:73.5pt;mso-position-horizontal-relative:page;mso-position-vertical-relative:paragraph;z-index:-5544" type="#_x0000_t75">
            <v:imagedata r:id="rId407" o:title=""/>
          </v:shape>
        </w:pic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3</w:t>
      </w:r>
      <w:r>
        <w:rPr>
          <w:rFonts w:ascii="Calibri" w:hAnsi="Calibri" w:cs="Calibri" w:eastAsia="Calibri"/>
          <w:sz w:val="36"/>
          <w:szCs w:val="36"/>
          <w:color w:val="00AF50"/>
          <w:spacing w:val="0"/>
          <w:w w:val="100"/>
        </w:rPr>
        <w:t>-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W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at</w:t>
      </w:r>
      <w:r>
        <w:rPr>
          <w:rFonts w:ascii="Calibri" w:hAnsi="Calibri" w:cs="Calibri" w:eastAsia="Calibri"/>
          <w:sz w:val="36"/>
          <w:szCs w:val="36"/>
          <w:color w:val="000000"/>
          <w:spacing w:val="-8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mi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g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5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p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p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4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3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’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rai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?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If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4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s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’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l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1"/>
          <w:w w:val="100"/>
        </w:rPr>
        <w:t>o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f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rai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n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,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re</w:t>
      </w:r>
      <w:r>
        <w:rPr>
          <w:rFonts w:ascii="Calibri" w:hAnsi="Calibri" w:cs="Calibri" w:eastAsia="Calibri"/>
          <w:sz w:val="36"/>
          <w:szCs w:val="36"/>
          <w:color w:val="000000"/>
          <w:spacing w:val="-3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5"/>
          <w:w w:val="100"/>
        </w:rPr>
        <w:t>m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i</w:t>
      </w:r>
      <w:r>
        <w:rPr>
          <w:rFonts w:ascii="Calibri" w:hAnsi="Calibri" w:cs="Calibri" w:eastAsia="Calibri"/>
          <w:sz w:val="36"/>
          <w:szCs w:val="36"/>
          <w:color w:val="000000"/>
          <w:spacing w:val="-1"/>
          <w:w w:val="100"/>
        </w:rPr>
        <w:t>g</w:t>
      </w:r>
      <w:r>
        <w:rPr>
          <w:rFonts w:ascii="Calibri" w:hAnsi="Calibri" w:cs="Calibri" w:eastAsia="Calibri"/>
          <w:sz w:val="36"/>
          <w:szCs w:val="36"/>
          <w:color w:val="000000"/>
          <w:spacing w:val="-2"/>
          <w:w w:val="100"/>
        </w:rPr>
        <w:t>h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t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2"/>
          <w:w w:val="100"/>
        </w:rPr>
        <w:t>b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e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 </w:t>
      </w:r>
      <w:r>
        <w:rPr>
          <w:rFonts w:ascii="Calibri" w:hAnsi="Calibri" w:cs="Calibri" w:eastAsia="Calibri"/>
          <w:sz w:val="36"/>
          <w:szCs w:val="36"/>
          <w:color w:val="000000"/>
          <w:spacing w:val="0"/>
          <w:w w:val="100"/>
        </w:rPr>
        <w:t>a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…………</w:t>
      </w:r>
      <w:r>
        <w:rPr>
          <w:rFonts w:ascii="Calibri" w:hAnsi="Calibri" w:cs="Calibri" w:eastAsia="Calibri"/>
          <w:sz w:val="18"/>
          <w:szCs w:val="18"/>
          <w:color w:val="000000"/>
          <w:spacing w:val="2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6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1"/>
          <w:w w:val="101"/>
        </w:rPr>
        <w:t>…</w:t>
      </w:r>
      <w:r>
        <w:rPr>
          <w:rFonts w:ascii="Calibri" w:hAnsi="Calibri" w:cs="Calibri" w:eastAsia="Calibri"/>
          <w:sz w:val="18"/>
          <w:szCs w:val="18"/>
          <w:color w:val="000000"/>
          <w:spacing w:val="-3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1"/>
        </w:rPr>
        <w:t>.</w:t>
      </w:r>
      <w:r>
        <w:rPr>
          <w:rFonts w:ascii="Calibri" w:hAnsi="Calibri" w:cs="Calibri" w:eastAsia="Calibri"/>
          <w:sz w:val="18"/>
          <w:szCs w:val="18"/>
          <w:color w:val="000000"/>
          <w:spacing w:val="0"/>
          <w:w w:val="100"/>
        </w:rPr>
      </w:r>
    </w:p>
    <w:sectPr>
      <w:pgMar w:header="0" w:footer="0" w:top="1420" w:bottom="280" w:left="1680" w:right="1180"/>
      <w:headerReference w:type="odd" r:id="rId404"/>
      <w:pgSz w:w="11920" w:h="168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Wingdings">
    <w:altName w:val="Wingdings"/>
    <w:charset w:val="2"/>
    <w:family w:val="auto"/>
    <w:pitch w:val="variable"/>
  </w:font>
  <w:font w:name="Verdana">
    <w:altName w:val="Verdana"/>
    <w:charset w:val="0"/>
    <w:family w:val="swiss"/>
    <w:pitch w:val="variable"/>
  </w:font>
  <w:font w:name="Courier New">
    <w:altName w:val="Courier New"/>
    <w:charset w:val="0"/>
    <w:family w:val="modern"/>
    <w:pitch w:val="fixed"/>
  </w:font>
  <w:font w:name="Calibri">
    <w:altName w:val="Calibri"/>
    <w:charset w:val="0"/>
    <w:family w:val="swiss"/>
    <w:pitch w:val="variable"/>
  </w:font>
  <w:font w:name="Cambria">
    <w:altName w:val="Cambria"/>
    <w:charset w:val="0"/>
    <w:family w:val="roman"/>
    <w:pitch w:val="variable"/>
  </w:font>
  <w:font w:name="Bodoni MT Black">
    <w:altName w:val="Bodoni MT Black"/>
    <w:charset w:val="0"/>
    <w:family w:val="roman"/>
    <w:pitch w:val="variable"/>
  </w:font>
  <w:font w:name="Ebrima">
    <w:altName w:val="Ebrima"/>
    <w:charset w:val="0"/>
    <w:family w:val="auto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47.630005pt;margin-top:58.479984pt;width:300.411645pt;height:42.08pt;mso-position-horizontal-relative:page;mso-position-vertical-relative:page;z-index:-5873" type="#_x0000_t202" filled="f" stroked="f">
          <v:textbox inset="0,0,0,0">
            <w:txbxContent>
              <w:p>
                <w:pPr>
                  <w:spacing w:before="0" w:after="0" w:line="836" w:lineRule="exact"/>
                  <w:ind w:left="20" w:right="-140"/>
                  <w:jc w:val="left"/>
                  <w:rPr>
                    <w:rFonts w:ascii="Calibri" w:hAnsi="Calibri" w:cs="Calibri" w:eastAsia="Calibri"/>
                    <w:sz w:val="80"/>
                    <w:szCs w:val="80"/>
                  </w:rPr>
                </w:pPr>
                <w:rPr/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Struc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3"/>
                    <w:w w:val="100"/>
                    <w:b/>
                    <w:bCs/>
                    <w:position w:val="5"/>
                  </w:rPr>
                  <w:t>t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ure: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4"/>
                    <w:w w:val="100"/>
                    <w:b/>
                    <w:bCs/>
                    <w:position w:val="5"/>
                  </w:rPr>
                  <w:t> 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u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3"/>
                    <w:w w:val="100"/>
                    <w:b/>
                    <w:bCs/>
                    <w:position w:val="5"/>
                  </w:rPr>
                  <w:t>s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5"/>
                    <w:w w:val="100"/>
                    <w:b/>
                    <w:bCs/>
                    <w:position w:val="5"/>
                  </w:rPr>
                  <w:t>e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d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2"/>
                    <w:w w:val="100"/>
                    <w:b/>
                    <w:bCs/>
                    <w:position w:val="5"/>
                  </w:rPr>
                  <w:t> 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5"/>
                    <w:w w:val="100"/>
                    <w:b/>
                    <w:bCs/>
                    <w:position w:val="5"/>
                  </w:rPr>
                  <w:t>t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o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position w:val="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54.110001pt;margin-top:57.999985pt;width:298.063149pt;height:42.08pt;mso-position-horizontal-relative:page;mso-position-vertical-relative:page;z-index:-5872" type="#_x0000_t202" filled="f" stroked="f">
          <v:textbox inset="0,0,0,0">
            <w:txbxContent>
              <w:p>
                <w:pPr>
                  <w:spacing w:before="0" w:after="0" w:line="836" w:lineRule="exact"/>
                  <w:ind w:left="20" w:right="-140"/>
                  <w:jc w:val="left"/>
                  <w:rPr>
                    <w:rFonts w:ascii="Calibri" w:hAnsi="Calibri" w:cs="Calibri" w:eastAsia="Calibri"/>
                    <w:sz w:val="80"/>
                    <w:szCs w:val="80"/>
                  </w:rPr>
                </w:pPr>
                <w:rPr/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Struc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3"/>
                    <w:w w:val="100"/>
                    <w:b/>
                    <w:bCs/>
                    <w:position w:val="5"/>
                  </w:rPr>
                  <w:t>t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ure: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4"/>
                    <w:w w:val="100"/>
                    <w:b/>
                    <w:bCs/>
                    <w:position w:val="5"/>
                  </w:rPr>
                  <w:t> 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m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-3"/>
                    <w:w w:val="100"/>
                    <w:b/>
                    <w:bCs/>
                    <w:position w:val="5"/>
                  </w:rPr>
                  <w:t>o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b/>
                    <w:bCs/>
                    <w:position w:val="5"/>
                  </w:rPr>
                  <w:t>dals</w:t>
                </w:r>
                <w:r>
                  <w:rPr>
                    <w:rFonts w:ascii="Calibri" w:hAnsi="Calibri" w:cs="Calibri" w:eastAsia="Calibri"/>
                    <w:sz w:val="80"/>
                    <w:szCs w:val="80"/>
                    <w:spacing w:val="0"/>
                    <w:w w:val="100"/>
                    <w:position w:val="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  <w:evenAndOddHeader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jp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jp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jpg"/><Relationship Id="rId55" Type="http://schemas.openxmlformats.org/officeDocument/2006/relationships/image" Target="media/image51.jpg"/><Relationship Id="rId56" Type="http://schemas.openxmlformats.org/officeDocument/2006/relationships/image" Target="media/image52.png"/><Relationship Id="rId57" Type="http://schemas.openxmlformats.org/officeDocument/2006/relationships/image" Target="media/image53.jpg"/><Relationship Id="rId58" Type="http://schemas.openxmlformats.org/officeDocument/2006/relationships/image" Target="media/image54.jp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jpg"/><Relationship Id="rId64" Type="http://schemas.openxmlformats.org/officeDocument/2006/relationships/image" Target="media/image60.jp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jpg"/><Relationship Id="rId70" Type="http://schemas.openxmlformats.org/officeDocument/2006/relationships/image" Target="media/image66.jpg"/><Relationship Id="rId71" Type="http://schemas.openxmlformats.org/officeDocument/2006/relationships/image" Target="media/image67.jpg"/><Relationship Id="rId72" Type="http://schemas.openxmlformats.org/officeDocument/2006/relationships/image" Target="media/image68.jp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jpg"/><Relationship Id="rId76" Type="http://schemas.openxmlformats.org/officeDocument/2006/relationships/image" Target="media/image72.jpg"/><Relationship Id="rId77" Type="http://schemas.openxmlformats.org/officeDocument/2006/relationships/image" Target="media/image73.jpg"/><Relationship Id="rId78" Type="http://schemas.openxmlformats.org/officeDocument/2006/relationships/image" Target="media/image74.jpg"/><Relationship Id="rId79" Type="http://schemas.openxmlformats.org/officeDocument/2006/relationships/image" Target="media/image75.jp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png"/><Relationship Id="rId97" Type="http://schemas.openxmlformats.org/officeDocument/2006/relationships/image" Target="media/image93.png"/><Relationship Id="rId98" Type="http://schemas.openxmlformats.org/officeDocument/2006/relationships/image" Target="media/image94.png"/><Relationship Id="rId99" Type="http://schemas.openxmlformats.org/officeDocument/2006/relationships/image" Target="media/image95.pn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jp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jpg"/><Relationship Id="rId107" Type="http://schemas.openxmlformats.org/officeDocument/2006/relationships/image" Target="media/image103.pn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jp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jp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png"/><Relationship Id="rId168" Type="http://schemas.openxmlformats.org/officeDocument/2006/relationships/image" Target="media/image164.pn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png"/><Relationship Id="rId187" Type="http://schemas.openxmlformats.org/officeDocument/2006/relationships/image" Target="media/image183.png"/><Relationship Id="rId188" Type="http://schemas.openxmlformats.org/officeDocument/2006/relationships/image" Target="media/image184.png"/><Relationship Id="rId189" Type="http://schemas.openxmlformats.org/officeDocument/2006/relationships/image" Target="media/image185.pn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png"/><Relationship Id="rId195" Type="http://schemas.openxmlformats.org/officeDocument/2006/relationships/image" Target="media/image191.png"/><Relationship Id="rId196" Type="http://schemas.openxmlformats.org/officeDocument/2006/relationships/image" Target="media/image192.png"/><Relationship Id="rId197" Type="http://schemas.openxmlformats.org/officeDocument/2006/relationships/image" Target="media/image193.png"/><Relationship Id="rId198" Type="http://schemas.openxmlformats.org/officeDocument/2006/relationships/image" Target="media/image194.png"/><Relationship Id="rId199" Type="http://schemas.openxmlformats.org/officeDocument/2006/relationships/image" Target="media/image195.png"/><Relationship Id="rId200" Type="http://schemas.openxmlformats.org/officeDocument/2006/relationships/image" Target="media/image196.png"/><Relationship Id="rId201" Type="http://schemas.openxmlformats.org/officeDocument/2006/relationships/image" Target="media/image197.png"/><Relationship Id="rId202" Type="http://schemas.openxmlformats.org/officeDocument/2006/relationships/image" Target="media/image198.jpg"/><Relationship Id="rId203" Type="http://schemas.openxmlformats.org/officeDocument/2006/relationships/image" Target="media/image199.png"/><Relationship Id="rId204" Type="http://schemas.openxmlformats.org/officeDocument/2006/relationships/image" Target="media/image200.jpg"/><Relationship Id="rId205" Type="http://schemas.openxmlformats.org/officeDocument/2006/relationships/image" Target="media/image201.png"/><Relationship Id="rId206" Type="http://schemas.openxmlformats.org/officeDocument/2006/relationships/image" Target="media/image202.jpg"/><Relationship Id="rId207" Type="http://schemas.openxmlformats.org/officeDocument/2006/relationships/image" Target="media/image203.png"/><Relationship Id="rId208" Type="http://schemas.openxmlformats.org/officeDocument/2006/relationships/image" Target="media/image204.png"/><Relationship Id="rId209" Type="http://schemas.openxmlformats.org/officeDocument/2006/relationships/image" Target="media/image205.png"/><Relationship Id="rId210" Type="http://schemas.openxmlformats.org/officeDocument/2006/relationships/image" Target="media/image206.png"/><Relationship Id="rId211" Type="http://schemas.openxmlformats.org/officeDocument/2006/relationships/image" Target="media/image207.png"/><Relationship Id="rId212" Type="http://schemas.openxmlformats.org/officeDocument/2006/relationships/image" Target="media/image208.png"/><Relationship Id="rId213" Type="http://schemas.openxmlformats.org/officeDocument/2006/relationships/image" Target="media/image209.png"/><Relationship Id="rId214" Type="http://schemas.openxmlformats.org/officeDocument/2006/relationships/image" Target="media/image210.png"/><Relationship Id="rId215" Type="http://schemas.openxmlformats.org/officeDocument/2006/relationships/image" Target="media/image211.png"/><Relationship Id="rId216" Type="http://schemas.openxmlformats.org/officeDocument/2006/relationships/image" Target="media/image212.png"/><Relationship Id="rId217" Type="http://schemas.openxmlformats.org/officeDocument/2006/relationships/image" Target="media/image213.png"/><Relationship Id="rId218" Type="http://schemas.openxmlformats.org/officeDocument/2006/relationships/image" Target="media/image214.png"/><Relationship Id="rId219" Type="http://schemas.openxmlformats.org/officeDocument/2006/relationships/image" Target="media/image215.png"/><Relationship Id="rId220" Type="http://schemas.openxmlformats.org/officeDocument/2006/relationships/image" Target="media/image216.png"/><Relationship Id="rId221" Type="http://schemas.openxmlformats.org/officeDocument/2006/relationships/image" Target="media/image217.png"/><Relationship Id="rId222" Type="http://schemas.openxmlformats.org/officeDocument/2006/relationships/image" Target="media/image218.png"/><Relationship Id="rId223" Type="http://schemas.openxmlformats.org/officeDocument/2006/relationships/image" Target="media/image219.png"/><Relationship Id="rId224" Type="http://schemas.openxmlformats.org/officeDocument/2006/relationships/image" Target="media/image220.png"/><Relationship Id="rId225" Type="http://schemas.openxmlformats.org/officeDocument/2006/relationships/image" Target="media/image221.png"/><Relationship Id="rId226" Type="http://schemas.openxmlformats.org/officeDocument/2006/relationships/image" Target="media/image222.png"/><Relationship Id="rId227" Type="http://schemas.openxmlformats.org/officeDocument/2006/relationships/image" Target="media/image223.png"/><Relationship Id="rId228" Type="http://schemas.openxmlformats.org/officeDocument/2006/relationships/image" Target="media/image224.png"/><Relationship Id="rId229" Type="http://schemas.openxmlformats.org/officeDocument/2006/relationships/image" Target="media/image225.png"/><Relationship Id="rId230" Type="http://schemas.openxmlformats.org/officeDocument/2006/relationships/image" Target="media/image226.png"/><Relationship Id="rId231" Type="http://schemas.openxmlformats.org/officeDocument/2006/relationships/image" Target="media/image227.png"/><Relationship Id="rId232" Type="http://schemas.openxmlformats.org/officeDocument/2006/relationships/image" Target="media/image228.png"/><Relationship Id="rId233" Type="http://schemas.openxmlformats.org/officeDocument/2006/relationships/image" Target="media/image229.png"/><Relationship Id="rId234" Type="http://schemas.openxmlformats.org/officeDocument/2006/relationships/image" Target="media/image230.png"/><Relationship Id="rId235" Type="http://schemas.openxmlformats.org/officeDocument/2006/relationships/image" Target="media/image231.png"/><Relationship Id="rId236" Type="http://schemas.openxmlformats.org/officeDocument/2006/relationships/image" Target="media/image232.png"/><Relationship Id="rId237" Type="http://schemas.openxmlformats.org/officeDocument/2006/relationships/image" Target="media/image233.jpg"/><Relationship Id="rId238" Type="http://schemas.openxmlformats.org/officeDocument/2006/relationships/image" Target="media/image234.png"/><Relationship Id="rId239" Type="http://schemas.openxmlformats.org/officeDocument/2006/relationships/image" Target="media/image235.png"/><Relationship Id="rId240" Type="http://schemas.openxmlformats.org/officeDocument/2006/relationships/image" Target="media/image236.png"/><Relationship Id="rId241" Type="http://schemas.openxmlformats.org/officeDocument/2006/relationships/image" Target="media/image237.png"/><Relationship Id="rId242" Type="http://schemas.openxmlformats.org/officeDocument/2006/relationships/image" Target="media/image238.png"/><Relationship Id="rId243" Type="http://schemas.openxmlformats.org/officeDocument/2006/relationships/image" Target="media/image239.png"/><Relationship Id="rId244" Type="http://schemas.openxmlformats.org/officeDocument/2006/relationships/image" Target="media/image240.png"/><Relationship Id="rId245" Type="http://schemas.openxmlformats.org/officeDocument/2006/relationships/image" Target="media/image241.png"/><Relationship Id="rId246" Type="http://schemas.openxmlformats.org/officeDocument/2006/relationships/image" Target="media/image242.png"/><Relationship Id="rId247" Type="http://schemas.openxmlformats.org/officeDocument/2006/relationships/image" Target="media/image243.png"/><Relationship Id="rId248" Type="http://schemas.openxmlformats.org/officeDocument/2006/relationships/image" Target="media/image244.png"/><Relationship Id="rId249" Type="http://schemas.openxmlformats.org/officeDocument/2006/relationships/image" Target="media/image245.png"/><Relationship Id="rId250" Type="http://schemas.openxmlformats.org/officeDocument/2006/relationships/image" Target="media/image246.png"/><Relationship Id="rId251" Type="http://schemas.openxmlformats.org/officeDocument/2006/relationships/image" Target="media/image247.png"/><Relationship Id="rId252" Type="http://schemas.openxmlformats.org/officeDocument/2006/relationships/image" Target="media/image248.png"/><Relationship Id="rId253" Type="http://schemas.openxmlformats.org/officeDocument/2006/relationships/image" Target="media/image249.png"/><Relationship Id="rId254" Type="http://schemas.openxmlformats.org/officeDocument/2006/relationships/image" Target="media/image250.png"/><Relationship Id="rId255" Type="http://schemas.openxmlformats.org/officeDocument/2006/relationships/image" Target="media/image251.png"/><Relationship Id="rId256" Type="http://schemas.openxmlformats.org/officeDocument/2006/relationships/image" Target="media/image252.png"/><Relationship Id="rId257" Type="http://schemas.openxmlformats.org/officeDocument/2006/relationships/image" Target="media/image253.png"/><Relationship Id="rId258" Type="http://schemas.openxmlformats.org/officeDocument/2006/relationships/image" Target="media/image254.png"/><Relationship Id="rId259" Type="http://schemas.openxmlformats.org/officeDocument/2006/relationships/image" Target="media/image255.png"/><Relationship Id="rId260" Type="http://schemas.openxmlformats.org/officeDocument/2006/relationships/image" Target="media/image256.jpg"/><Relationship Id="rId261" Type="http://schemas.openxmlformats.org/officeDocument/2006/relationships/image" Target="media/image257.png"/><Relationship Id="rId262" Type="http://schemas.openxmlformats.org/officeDocument/2006/relationships/image" Target="media/image258.png"/><Relationship Id="rId263" Type="http://schemas.openxmlformats.org/officeDocument/2006/relationships/image" Target="media/image259.png"/><Relationship Id="rId264" Type="http://schemas.openxmlformats.org/officeDocument/2006/relationships/image" Target="media/image260.png"/><Relationship Id="rId265" Type="http://schemas.openxmlformats.org/officeDocument/2006/relationships/image" Target="media/image261.png"/><Relationship Id="rId266" Type="http://schemas.openxmlformats.org/officeDocument/2006/relationships/image" Target="media/image262.jpg"/><Relationship Id="rId267" Type="http://schemas.openxmlformats.org/officeDocument/2006/relationships/image" Target="media/image263.png"/><Relationship Id="rId268" Type="http://schemas.openxmlformats.org/officeDocument/2006/relationships/image" Target="media/image264.png"/><Relationship Id="rId269" Type="http://schemas.openxmlformats.org/officeDocument/2006/relationships/image" Target="media/image265.jpg"/><Relationship Id="rId270" Type="http://schemas.openxmlformats.org/officeDocument/2006/relationships/image" Target="media/image266.png"/><Relationship Id="rId271" Type="http://schemas.openxmlformats.org/officeDocument/2006/relationships/image" Target="media/image267.png"/><Relationship Id="rId272" Type="http://schemas.openxmlformats.org/officeDocument/2006/relationships/image" Target="media/image268.png"/><Relationship Id="rId273" Type="http://schemas.openxmlformats.org/officeDocument/2006/relationships/image" Target="media/image269.png"/><Relationship Id="rId274" Type="http://schemas.openxmlformats.org/officeDocument/2006/relationships/image" Target="media/image270.png"/><Relationship Id="rId275" Type="http://schemas.openxmlformats.org/officeDocument/2006/relationships/image" Target="media/image271.jpg"/><Relationship Id="rId276" Type="http://schemas.openxmlformats.org/officeDocument/2006/relationships/image" Target="media/image272.jpg"/><Relationship Id="rId277" Type="http://schemas.openxmlformats.org/officeDocument/2006/relationships/image" Target="media/image273.jpg"/><Relationship Id="rId278" Type="http://schemas.openxmlformats.org/officeDocument/2006/relationships/image" Target="media/image274.jpg"/><Relationship Id="rId279" Type="http://schemas.openxmlformats.org/officeDocument/2006/relationships/image" Target="media/image275.png"/><Relationship Id="rId280" Type="http://schemas.openxmlformats.org/officeDocument/2006/relationships/image" Target="media/image276.png"/><Relationship Id="rId281" Type="http://schemas.openxmlformats.org/officeDocument/2006/relationships/image" Target="media/image277.jpg"/><Relationship Id="rId282" Type="http://schemas.openxmlformats.org/officeDocument/2006/relationships/image" Target="media/image278.png"/><Relationship Id="rId283" Type="http://schemas.openxmlformats.org/officeDocument/2006/relationships/image" Target="media/image279.png"/><Relationship Id="rId284" Type="http://schemas.openxmlformats.org/officeDocument/2006/relationships/image" Target="media/image280.png"/><Relationship Id="rId285" Type="http://schemas.openxmlformats.org/officeDocument/2006/relationships/image" Target="media/image281.png"/><Relationship Id="rId286" Type="http://schemas.openxmlformats.org/officeDocument/2006/relationships/image" Target="media/image282.png"/><Relationship Id="rId287" Type="http://schemas.openxmlformats.org/officeDocument/2006/relationships/image" Target="media/image283.png"/><Relationship Id="rId288" Type="http://schemas.openxmlformats.org/officeDocument/2006/relationships/image" Target="media/image284.png"/><Relationship Id="rId289" Type="http://schemas.openxmlformats.org/officeDocument/2006/relationships/image" Target="media/image285.png"/><Relationship Id="rId290" Type="http://schemas.openxmlformats.org/officeDocument/2006/relationships/image" Target="media/image286.png"/><Relationship Id="rId291" Type="http://schemas.openxmlformats.org/officeDocument/2006/relationships/image" Target="media/image287.png"/><Relationship Id="rId292" Type="http://schemas.openxmlformats.org/officeDocument/2006/relationships/image" Target="media/image288.png"/><Relationship Id="rId293" Type="http://schemas.openxmlformats.org/officeDocument/2006/relationships/image" Target="media/image289.png"/><Relationship Id="rId294" Type="http://schemas.openxmlformats.org/officeDocument/2006/relationships/image" Target="media/image290.png"/><Relationship Id="rId295" Type="http://schemas.openxmlformats.org/officeDocument/2006/relationships/image" Target="media/image291.png"/><Relationship Id="rId296" Type="http://schemas.openxmlformats.org/officeDocument/2006/relationships/image" Target="media/image292.png"/><Relationship Id="rId297" Type="http://schemas.openxmlformats.org/officeDocument/2006/relationships/image" Target="media/image293.jpg"/><Relationship Id="rId298" Type="http://schemas.openxmlformats.org/officeDocument/2006/relationships/image" Target="media/image294.jpg"/><Relationship Id="rId299" Type="http://schemas.openxmlformats.org/officeDocument/2006/relationships/image" Target="media/image295.png"/><Relationship Id="rId300" Type="http://schemas.openxmlformats.org/officeDocument/2006/relationships/image" Target="media/image296.png"/><Relationship Id="rId301" Type="http://schemas.openxmlformats.org/officeDocument/2006/relationships/image" Target="media/image297.png"/><Relationship Id="rId302" Type="http://schemas.openxmlformats.org/officeDocument/2006/relationships/image" Target="media/image298.png"/><Relationship Id="rId303" Type="http://schemas.openxmlformats.org/officeDocument/2006/relationships/image" Target="media/image299.png"/><Relationship Id="rId304" Type="http://schemas.openxmlformats.org/officeDocument/2006/relationships/image" Target="media/image300.jpg"/><Relationship Id="rId305" Type="http://schemas.openxmlformats.org/officeDocument/2006/relationships/image" Target="media/image301.png"/><Relationship Id="rId306" Type="http://schemas.openxmlformats.org/officeDocument/2006/relationships/image" Target="media/image302.png"/><Relationship Id="rId307" Type="http://schemas.openxmlformats.org/officeDocument/2006/relationships/image" Target="media/image303.png"/><Relationship Id="rId308" Type="http://schemas.openxmlformats.org/officeDocument/2006/relationships/image" Target="media/image304.png"/><Relationship Id="rId309" Type="http://schemas.openxmlformats.org/officeDocument/2006/relationships/image" Target="media/image305.png"/><Relationship Id="rId310" Type="http://schemas.openxmlformats.org/officeDocument/2006/relationships/image" Target="media/image306.png"/><Relationship Id="rId311" Type="http://schemas.openxmlformats.org/officeDocument/2006/relationships/image" Target="media/image307.png"/><Relationship Id="rId312" Type="http://schemas.openxmlformats.org/officeDocument/2006/relationships/image" Target="media/image308.png"/><Relationship Id="rId313" Type="http://schemas.openxmlformats.org/officeDocument/2006/relationships/image" Target="media/image309.png"/><Relationship Id="rId314" Type="http://schemas.openxmlformats.org/officeDocument/2006/relationships/image" Target="media/image310.jpg"/><Relationship Id="rId315" Type="http://schemas.openxmlformats.org/officeDocument/2006/relationships/image" Target="media/image311.jpg"/><Relationship Id="rId316" Type="http://schemas.openxmlformats.org/officeDocument/2006/relationships/image" Target="media/image312.jpg"/><Relationship Id="rId317" Type="http://schemas.openxmlformats.org/officeDocument/2006/relationships/image" Target="media/image313.jpg"/><Relationship Id="rId318" Type="http://schemas.openxmlformats.org/officeDocument/2006/relationships/image" Target="media/image314.png"/><Relationship Id="rId319" Type="http://schemas.openxmlformats.org/officeDocument/2006/relationships/image" Target="media/image315.png"/><Relationship Id="rId320" Type="http://schemas.openxmlformats.org/officeDocument/2006/relationships/header" Target="header1.xml"/><Relationship Id="rId321" Type="http://schemas.openxmlformats.org/officeDocument/2006/relationships/image" Target="media/image316.png"/><Relationship Id="rId322" Type="http://schemas.openxmlformats.org/officeDocument/2006/relationships/image" Target="media/image317.png"/><Relationship Id="rId323" Type="http://schemas.openxmlformats.org/officeDocument/2006/relationships/image" Target="media/image318.png"/><Relationship Id="rId324" Type="http://schemas.openxmlformats.org/officeDocument/2006/relationships/image" Target="media/image319.png"/><Relationship Id="rId325" Type="http://schemas.openxmlformats.org/officeDocument/2006/relationships/header" Target="header2.xml"/><Relationship Id="rId326" Type="http://schemas.openxmlformats.org/officeDocument/2006/relationships/image" Target="media/image320.png"/><Relationship Id="rId327" Type="http://schemas.openxmlformats.org/officeDocument/2006/relationships/image" Target="media/image321.png"/><Relationship Id="rId328" Type="http://schemas.openxmlformats.org/officeDocument/2006/relationships/image" Target="media/image322.png"/><Relationship Id="rId329" Type="http://schemas.openxmlformats.org/officeDocument/2006/relationships/image" Target="media/image323.png"/><Relationship Id="rId330" Type="http://schemas.openxmlformats.org/officeDocument/2006/relationships/image" Target="media/image324.png"/><Relationship Id="rId331" Type="http://schemas.openxmlformats.org/officeDocument/2006/relationships/image" Target="media/image325.png"/><Relationship Id="rId332" Type="http://schemas.openxmlformats.org/officeDocument/2006/relationships/image" Target="media/image326.png"/><Relationship Id="rId333" Type="http://schemas.openxmlformats.org/officeDocument/2006/relationships/image" Target="media/image327.png"/><Relationship Id="rId334" Type="http://schemas.openxmlformats.org/officeDocument/2006/relationships/header" Target="header3.xml"/><Relationship Id="rId335" Type="http://schemas.openxmlformats.org/officeDocument/2006/relationships/image" Target="media/image328.png"/><Relationship Id="rId336" Type="http://schemas.openxmlformats.org/officeDocument/2006/relationships/image" Target="media/image329.jpg"/><Relationship Id="rId337" Type="http://schemas.openxmlformats.org/officeDocument/2006/relationships/image" Target="media/image330.jpg"/><Relationship Id="rId338" Type="http://schemas.openxmlformats.org/officeDocument/2006/relationships/image" Target="media/image331.jpg"/><Relationship Id="rId339" Type="http://schemas.openxmlformats.org/officeDocument/2006/relationships/header" Target="header4.xml"/><Relationship Id="rId340" Type="http://schemas.openxmlformats.org/officeDocument/2006/relationships/image" Target="media/image332.png"/><Relationship Id="rId341" Type="http://schemas.openxmlformats.org/officeDocument/2006/relationships/header" Target="header5.xml"/><Relationship Id="rId342" Type="http://schemas.openxmlformats.org/officeDocument/2006/relationships/image" Target="media/image333.png"/><Relationship Id="rId343" Type="http://schemas.openxmlformats.org/officeDocument/2006/relationships/image" Target="media/image334.png"/><Relationship Id="rId344" Type="http://schemas.openxmlformats.org/officeDocument/2006/relationships/image" Target="media/image335.jpg"/><Relationship Id="rId345" Type="http://schemas.openxmlformats.org/officeDocument/2006/relationships/image" Target="media/image336.jpg"/><Relationship Id="rId346" Type="http://schemas.openxmlformats.org/officeDocument/2006/relationships/image" Target="media/image337.jpg"/><Relationship Id="rId347" Type="http://schemas.openxmlformats.org/officeDocument/2006/relationships/image" Target="media/image338.jpg"/><Relationship Id="rId348" Type="http://schemas.openxmlformats.org/officeDocument/2006/relationships/image" Target="media/image339.jpg"/><Relationship Id="rId349" Type="http://schemas.openxmlformats.org/officeDocument/2006/relationships/header" Target="header6.xml"/><Relationship Id="rId350" Type="http://schemas.openxmlformats.org/officeDocument/2006/relationships/image" Target="media/image340.jpg"/><Relationship Id="rId351" Type="http://schemas.openxmlformats.org/officeDocument/2006/relationships/image" Target="media/image341.png"/><Relationship Id="rId352" Type="http://schemas.openxmlformats.org/officeDocument/2006/relationships/image" Target="media/image342.png"/><Relationship Id="rId353" Type="http://schemas.openxmlformats.org/officeDocument/2006/relationships/header" Target="header7.xml"/><Relationship Id="rId354" Type="http://schemas.openxmlformats.org/officeDocument/2006/relationships/image" Target="media/image343.png"/><Relationship Id="rId355" Type="http://schemas.openxmlformats.org/officeDocument/2006/relationships/image" Target="media/image344.png"/><Relationship Id="rId356" Type="http://schemas.openxmlformats.org/officeDocument/2006/relationships/image" Target="media/image345.jpg"/><Relationship Id="rId357" Type="http://schemas.openxmlformats.org/officeDocument/2006/relationships/header" Target="header8.xml"/><Relationship Id="rId358" Type="http://schemas.openxmlformats.org/officeDocument/2006/relationships/image" Target="media/image346.png"/><Relationship Id="rId359" Type="http://schemas.openxmlformats.org/officeDocument/2006/relationships/image" Target="media/image347.png"/><Relationship Id="rId360" Type="http://schemas.openxmlformats.org/officeDocument/2006/relationships/image" Target="media/image348.jpg"/><Relationship Id="rId361" Type="http://schemas.openxmlformats.org/officeDocument/2006/relationships/header" Target="header9.xml"/><Relationship Id="rId362" Type="http://schemas.openxmlformats.org/officeDocument/2006/relationships/image" Target="media/image349.png"/><Relationship Id="rId363" Type="http://schemas.openxmlformats.org/officeDocument/2006/relationships/image" Target="media/image350.jpg"/><Relationship Id="rId364" Type="http://schemas.openxmlformats.org/officeDocument/2006/relationships/header" Target="header10.xml"/><Relationship Id="rId365" Type="http://schemas.openxmlformats.org/officeDocument/2006/relationships/image" Target="media/image351.png"/><Relationship Id="rId366" Type="http://schemas.openxmlformats.org/officeDocument/2006/relationships/header" Target="header11.xml"/><Relationship Id="rId367" Type="http://schemas.openxmlformats.org/officeDocument/2006/relationships/image" Target="media/image352.jpg"/><Relationship Id="rId368" Type="http://schemas.openxmlformats.org/officeDocument/2006/relationships/image" Target="media/image353.png"/><Relationship Id="rId369" Type="http://schemas.openxmlformats.org/officeDocument/2006/relationships/image" Target="media/image354.png"/><Relationship Id="rId370" Type="http://schemas.openxmlformats.org/officeDocument/2006/relationships/image" Target="media/image355.png"/><Relationship Id="rId371" Type="http://schemas.openxmlformats.org/officeDocument/2006/relationships/image" Target="media/image356.png"/><Relationship Id="rId372" Type="http://schemas.openxmlformats.org/officeDocument/2006/relationships/image" Target="media/image357.png"/><Relationship Id="rId373" Type="http://schemas.openxmlformats.org/officeDocument/2006/relationships/image" Target="media/image358.png"/><Relationship Id="rId374" Type="http://schemas.openxmlformats.org/officeDocument/2006/relationships/image" Target="media/image359.png"/><Relationship Id="rId375" Type="http://schemas.openxmlformats.org/officeDocument/2006/relationships/image" Target="media/image360.png"/><Relationship Id="rId376" Type="http://schemas.openxmlformats.org/officeDocument/2006/relationships/header" Target="header12.xml"/><Relationship Id="rId377" Type="http://schemas.openxmlformats.org/officeDocument/2006/relationships/image" Target="media/image361.png"/><Relationship Id="rId378" Type="http://schemas.openxmlformats.org/officeDocument/2006/relationships/image" Target="media/image362.png"/><Relationship Id="rId379" Type="http://schemas.openxmlformats.org/officeDocument/2006/relationships/image" Target="media/image363.png"/><Relationship Id="rId380" Type="http://schemas.openxmlformats.org/officeDocument/2006/relationships/image" Target="media/image364.png"/><Relationship Id="rId381" Type="http://schemas.openxmlformats.org/officeDocument/2006/relationships/image" Target="media/image365.png"/><Relationship Id="rId382" Type="http://schemas.openxmlformats.org/officeDocument/2006/relationships/header" Target="header13.xml"/><Relationship Id="rId383" Type="http://schemas.openxmlformats.org/officeDocument/2006/relationships/image" Target="media/image366.jpg"/><Relationship Id="rId384" Type="http://schemas.openxmlformats.org/officeDocument/2006/relationships/image" Target="media/image367.jpg"/><Relationship Id="rId385" Type="http://schemas.openxmlformats.org/officeDocument/2006/relationships/image" Target="media/image368.jpg"/><Relationship Id="rId386" Type="http://schemas.openxmlformats.org/officeDocument/2006/relationships/image" Target="media/image369.png"/><Relationship Id="rId387" Type="http://schemas.openxmlformats.org/officeDocument/2006/relationships/image" Target="media/image370.png"/><Relationship Id="rId388" Type="http://schemas.openxmlformats.org/officeDocument/2006/relationships/header" Target="header14.xml"/><Relationship Id="rId389" Type="http://schemas.openxmlformats.org/officeDocument/2006/relationships/image" Target="media/image371.png"/><Relationship Id="rId390" Type="http://schemas.openxmlformats.org/officeDocument/2006/relationships/image" Target="media/image372.png"/><Relationship Id="rId391" Type="http://schemas.openxmlformats.org/officeDocument/2006/relationships/image" Target="media/image373.png"/><Relationship Id="rId392" Type="http://schemas.openxmlformats.org/officeDocument/2006/relationships/image" Target="media/image374.png"/><Relationship Id="rId393" Type="http://schemas.openxmlformats.org/officeDocument/2006/relationships/image" Target="media/image375.png"/><Relationship Id="rId394" Type="http://schemas.openxmlformats.org/officeDocument/2006/relationships/header" Target="header15.xml"/><Relationship Id="rId395" Type="http://schemas.openxmlformats.org/officeDocument/2006/relationships/header" Target="header16.xml"/><Relationship Id="rId396" Type="http://schemas.openxmlformats.org/officeDocument/2006/relationships/image" Target="media/image376.png"/><Relationship Id="rId397" Type="http://schemas.openxmlformats.org/officeDocument/2006/relationships/header" Target="header17.xml"/><Relationship Id="rId398" Type="http://schemas.openxmlformats.org/officeDocument/2006/relationships/image" Target="media/image377.png"/><Relationship Id="rId399" Type="http://schemas.openxmlformats.org/officeDocument/2006/relationships/image" Target="media/image378.png"/><Relationship Id="rId400" Type="http://schemas.openxmlformats.org/officeDocument/2006/relationships/header" Target="header18.xml"/><Relationship Id="rId401" Type="http://schemas.openxmlformats.org/officeDocument/2006/relationships/image" Target="media/image379.png"/><Relationship Id="rId402" Type="http://schemas.openxmlformats.org/officeDocument/2006/relationships/header" Target="header19.xml"/><Relationship Id="rId403" Type="http://schemas.openxmlformats.org/officeDocument/2006/relationships/image" Target="media/image380.png"/><Relationship Id="rId404" Type="http://schemas.openxmlformats.org/officeDocument/2006/relationships/header" Target="header20.xml"/><Relationship Id="rId405" Type="http://schemas.openxmlformats.org/officeDocument/2006/relationships/image" Target="media/image381.jpg"/><Relationship Id="rId406" Type="http://schemas.openxmlformats.org/officeDocument/2006/relationships/image" Target="media/image382.jpg"/><Relationship Id="rId407" Type="http://schemas.openxmlformats.org/officeDocument/2006/relationships/image" Target="media/image383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dcterms:created xsi:type="dcterms:W3CDTF">2012-05-27T23:17:04Z</dcterms:created>
  <dcterms:modified xsi:type="dcterms:W3CDTF">2012-05-27T23:17:04Z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2012-03-10T00:00:00Z</vt:filetime>
  </property>
  <property fmtid="{D5CDD505-2E9C-101B-9397-08002B2CF9AE}" pid="3" name="LastSaved">
    <vt:filetime>2012-05-27T00:00:00Z</vt:filetime>
  </property>
</Properties>
</file>